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bf15" w14:paraId="559bf1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84FD0">
        <w:t>287</w:t>
      </w:r>
      <w:r w:rsidR="00DB7A30">
        <w:t>1</w:t>
      </w:r>
      <w:r w:rsidR="001D4418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84FD0">
        <w:t>22</w:t>
      </w:r>
      <w:r w:rsidR="001D4418">
        <w:t>. siječnja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B7A30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B7A30">
        <w:t xml:space="preserve">Don Vito's j.d.o.o, Zagreb, Pavla Hatza 15, OIB </w:t>
      </w:r>
      <w:r w:rsidR="00DB7A30" w:rsidRPr="00DB7A30">
        <w:t>79832239774</w:t>
      </w:r>
      <w:r w:rsidR="00C77DA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B7A30">
        <w:t>11.374,32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7DA3">
        <w:t>22. s</w:t>
      </w:r>
      <w:r w:rsidR="001D4418">
        <w:t>iječnja</w:t>
      </w:r>
      <w:r w:rsidR="00590AEF">
        <w:t xml:space="preserve"> 201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2675A2">
        <w:t>,v.r.</w:t>
      </w:r>
      <w:r w:rsidR="00997C6E">
        <w:t xml:space="preserve"> </w:t>
      </w:r>
    </w:p>
    <w:p w:rsidRDefault="002675A2" w:rsidP="00997C6E" w:rsidR="002675A2">
      <w:pPr>
        <w:pStyle w:val="Tijeloteksta"/>
        <w:tabs>
          <w:tab w:pos="7080" w:val="center"/>
        </w:tabs>
        <w:spacing w:after="0"/>
        <w:jc w:val="right"/>
      </w:pPr>
    </w:p>
    <w:p w:rsidRDefault="002675A2" w:rsidP="002152A3" w:rsidR="002675A2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2675A2" w:rsidP="002152A3" w:rsidR="002675A2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675A2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77DA3"/>
    <w:rsid w:val="00C836B9"/>
    <w:rsid w:val="00C84FD0"/>
    <w:rsid w:val="00C958E9"/>
    <w:rsid w:val="00CB0338"/>
    <w:rsid w:val="00CE7362"/>
    <w:rsid w:val="00D01B78"/>
    <w:rsid w:val="00D66226"/>
    <w:rsid w:val="00DB7A30"/>
    <w:rsid w:val="00E26BFC"/>
    <w:rsid w:val="00E5092D"/>
    <w:rsid w:val="00E511F9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St-2871/2017</izvorni_sadrzaj>
    <derivirana_varijabla naziv="DomainObject.Predmet.OznakaBroj_1">St-2871/2017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Vito's j.d.o.o. zastupanog po punomoćniku Davor Vuraić</izvorni_sadrzaj>
    <derivirana_varijabla naziv="DomainObject.Predmet.ProtustrankaFormated_1">  Don Vito's j.d.o.o. zastupanog po punomoćniku Davor Vuraić</derivirana_varijabla>
  </DomainObject.Predmet.ProtustrankaFormated>
  <DomainObject.Predmet.ProtustrankaFormatedOIB>
    <izvorni_sadrzaj>  Don Vito's j.d.o.o., OIB 79832239774 zastupanog po punomoćniku Davor Vuraić</izvorni_sadrzaj>
    <derivirana_varijabla naziv="DomainObject.Predmet.ProtustrankaFormatedOIB_1">  Don Vito's j.d.o.o., OIB 79832239774 zastupanog po punomoćniku Davor Vuraić</derivirana_varijabla>
  </DomainObject.Predmet.ProtustrankaFormatedOIB>
  <DomainObject.Predmet.ProtustrankaFormatedWithAdress>
    <izvorni_sadrzaj> Don Vito's j.d.o.o., Pavla Hatza 15, 10000 Zagreb zastupanog po punomoćniku Davor Vuraić</izvorni_sadrzaj>
    <derivirana_varijabla naziv="DomainObject.Predmet.ProtustrankaFormatedWithAdress_1"> Don Vito's j.d.o.o., Pavla Hatza 15, 10000 Zagreb zastupanog po punomoćniku Davor Vuraić</derivirana_varijabla>
  </DomainObject.Predmet.ProtustrankaFormatedWithAdress>
  <DomainObject.Predmet.ProtustrankaFormatedWithAdressOIB>
    <izvorni_sadrzaj> Don Vito's j.d.o.o., OIB 79832239774, Pavla Hatza 15, 10000 Zagreb zastupanog po punomoćniku Davor Vuraić</izvorni_sadrzaj>
    <derivirana_varijabla naziv="DomainObject.Predmet.ProtustrankaFormatedWithAdressOIB_1"> Don Vito's j.d.o.o., OIB 79832239774, Pavla Hatza 15, 10000 Zagreb zastupanog po punomoćniku Davor Vuraić</derivirana_varijabla>
  </DomainObject.Predmet.ProtustrankaFormatedWithAdressOIB>
  <DomainObject.Predmet.ProtustrankaWithAdress>
    <izvorni_sadrzaj>Don Vito's j.d.o.o. Pavla Hatza 15, 10000 Zagreb</izvorni_sadrzaj>
    <derivirana_varijabla naziv="DomainObject.Predmet.ProtustrankaWithAdress_1">Don Vito's j.d.o.o. Pavla Hatza 15, 10000 Zagreb</derivirana_varijabla>
  </DomainObject.Predmet.ProtustrankaWithAdress>
  <DomainObject.Predmet.ProtustrankaWithAdressOIB>
    <izvorni_sadrzaj>Don Vito's j.d.o.o., OIB 79832239774, Pavla Hatza 15, 10000 Zagreb</izvorni_sadrzaj>
    <derivirana_varijabla naziv="DomainObject.Predmet.ProtustrankaWithAdressOIB_1">Don Vito's j.d.o.o., OIB 79832239774, Pavla Hatza 15, 10000 Zagreb</derivirana_varijabla>
  </DomainObject.Predmet.ProtustrankaWithAdressOIB>
  <DomainObject.Predmet.ProtustrankaNazivFormated>
    <izvorni_sadrzaj>Don Vito's j.d.o.o.</izvorni_sadrzaj>
    <derivirana_varijabla naziv="DomainObject.Predmet.ProtustrankaNazivFormated_1">Don Vito's j.d.o.o.</derivirana_varijabla>
  </DomainObject.Predmet.ProtustrankaNazivFormated>
  <DomainObject.Predmet.ProtustrankaNazivFormatedOIB>
    <izvorni_sadrzaj>Don Vito's j.d.o.o., OIB 79832239774</izvorni_sadrzaj>
    <derivirana_varijabla naziv="DomainObject.Predmet.ProtustrankaNazivFormatedOIB_1">Don Vito's j.d.o.o., OIB 79832239774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Vito's j.d.o.o. zastupanog po punomoćniku Davor Vuraić</item>
    </izvorni_sadrzaj>
    <derivirana_varijabla naziv="DomainObject.Predmet.ProtuStrankaListFormated_1">
      <item>Don Vito's j.d.o.o. zastupanog po punomoćniku Davor Vuraić</item>
    </derivirana_varijabla>
  </DomainObject.Predmet.ProtuStrankaListFormated>
  <DomainObject.Predmet.ProtuStrankaListFormatedOIB>
    <izvorni_sadrzaj>
      <item>Don Vito's j.d.o.o., OIB 79832239774 zastupanog po punomoćniku Davor Vuraić</item>
    </izvorni_sadrzaj>
    <derivirana_varijabla naziv="DomainObject.Predmet.ProtuStrankaListFormatedOIB_1">
      <item>Don Vito's j.d.o.o., OIB 79832239774 zastupanog po punomoćniku Davor Vuraić</item>
    </derivirana_varijabla>
  </DomainObject.Predmet.ProtuStrankaListFormatedOIB>
  <DomainObject.Predmet.ProtuStrankaListFormatedWithAdress>
    <izvorni_sadrzaj>
      <item>Don Vito's j.d.o.o., Pavla Hatza 15, 10000 Zagreb zastupanog po punomoćniku Davor Vuraić</item>
    </izvorni_sadrzaj>
    <derivirana_varijabla naziv="DomainObject.Predmet.ProtuStrankaListFormatedWithAdress_1">
      <item>Don Vito's j.d.o.o., Pavla Hatza 15, 10000 Zagreb zastupanog po punomoćniku Davor Vuraić</item>
    </derivirana_varijabla>
  </DomainObject.Predmet.ProtuStrankaListFormatedWithAdress>
  <DomainObject.Predmet.ProtuStrankaListFormatedWithAdressOIB>
    <izvorni_sadrzaj>
      <item>Don Vito's j.d.o.o., OIB 79832239774, Pavla Hatza 15, 10000 Zagreb zastupanog po punomoćniku Davor Vuraić</item>
    </izvorni_sadrzaj>
    <derivirana_varijabla naziv="DomainObject.Predmet.ProtuStrankaListFormatedWithAdressOIB_1">
      <item>Don Vito's j.d.o.o., OIB 79832239774, Pavla Hatza 15, 10000 Zagreb zastupanog po punomoćniku Davor Vuraić</item>
    </derivirana_varijabla>
  </DomainObject.Predmet.ProtuStrankaListFormatedWithAdressOIB>
  <DomainObject.Predmet.ProtuStrankaListNazivFormated>
    <izvorni_sadrzaj>
      <item>Don Vito's j.d.o.o.</item>
    </izvorni_sadrzaj>
    <derivirana_varijabla naziv="DomainObject.Predmet.ProtuStrankaListNazivFormated_1">
      <item>Don Vito's j.d.o.o.</item>
    </derivirana_varijabla>
  </DomainObject.Predmet.ProtuStrankaListNazivFormated>
  <DomainObject.Predmet.ProtuStrankaListNazivFormatedOIB>
    <izvorni_sadrzaj>
      <item>Don Vito's j.d.o.o., OIB 79832239774</item>
    </izvorni_sadrzaj>
    <derivirana_varijabla naziv="DomainObject.Predmet.ProtuStrankaListNazivFormatedOIB_1">
      <item>Don Vito's j.d.o.o., OIB 79832239774</item>
    </derivirana_varijabla>
  </DomainObject.Predmet.ProtuStrankaListNazivFormatedOIB>
  <DomainObject.Predmet.OstaliListFormated>
    <izvorni_sadrzaj>
      <item>Davor Vuraić punomoćnik sudionika u postupku Don Vito's j.d.o.o.</item>
    </izvorni_sadrzaj>
    <derivirana_varijabla naziv="DomainObject.Predmet.OstaliListFormated_1">
      <item>Davor Vuraić punomoćnik sudionika u postupku Don Vito's j.d.o.o.</item>
    </derivirana_varijabla>
  </DomainObject.Predmet.OstaliListFormated>
  <DomainObject.Predmet.OstaliListFormatedOIB>
    <izvorni_sadrzaj>
      <item>Davor Vuraić, OIB 79636148253 punomoćnik sudionika u postupku Don Vito's j.d.o.o.</item>
    </izvorni_sadrzaj>
    <derivirana_varijabla naziv="DomainObject.Predmet.OstaliListFormatedOIB_1">
      <item>Davor Vuraić, OIB 79636148253 punomoćnik sudionika u postupku Don Vito's j.d.o.o.</item>
    </derivirana_varijabla>
  </DomainObject.Predmet.OstaliListFormatedOIB>
  <DomainObject.Predmet.OstaliListFormatedWithAdress>
    <izvorni_sadrzaj>
      <item>Davor Vuraić, V.proveni Put 18, 10000 Zagreb punomoćnik sudionika u postupku Don Vito's j.d.o.o.</item>
    </izvorni_sadrzaj>
    <derivirana_varijabla naziv="DomainObject.Predmet.OstaliListFormatedWithAdress_1">
      <item>Davor Vuraić, V.proveni Put 18, 10000 Zagreb punomoćnik sudionika u postupku Don Vito's j.d.o.o.</item>
    </derivirana_varijabla>
  </DomainObject.Predmet.OstaliListFormatedWithAdress>
  <DomainObject.Predmet.OstaliListFormatedWithAdressOIB>
    <izvorni_sadrzaj>
      <item>Davor Vuraić, OIB 79636148253, V.proveni Put 18, 10000 Zagreb punomoćnik sudionika u postupku Don Vito's j.d.o.o.</item>
    </izvorni_sadrzaj>
    <derivirana_varijabla naziv="DomainObject.Predmet.OstaliListFormatedWithAdressOIB_1">
      <item>Davor Vuraić, OIB 79636148253, V.proveni Put 18, 10000 Zagreb punomoćnik sudionika u postupku Don Vito's j.d.o.o.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Vito's j.d.o.o.</izvorni_sadrzaj>
    <derivirana_varijabla naziv="DomainObject.Predmet.ProtustrankaIDrugi_1">Don Vito's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 Vito's j.d.o.o., OIB 79832239774, Pavla Hatza 15, 10000 Zagreb</izvorni_sadrzaj>
    <derivirana_varijabla naziv="DomainObject.Predmet.ProtustrankaIDrugiAdressOIB_1">Don Vito's j.d.o.o., OIB 79832239774, Pavla Hatza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 Vito's j.d.o.o.</item>
      <item>FINA Regionalni centar Zagreb</item>
      <item>Davor Vuraić</item>
    </izvorni_sadrzaj>
    <derivirana_varijabla naziv="DomainObject.Predmet.SudioniciListNaziv_1">
      <item>Don Vito's j.d.o.o.</item>
      <item>FINA Regionalni centar Zagreb</item>
      <item>Davor Vuraić</item>
    </derivirana_varijabla>
  </DomainObject.Predmet.SudioniciListNaziv>
  <DomainObject.Predmet.SudioniciListAdressOIB>
    <izvorni_sadrzaj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izvorni_sadrzaj>
    <derivirana_varijabla naziv="DomainObject.Predmet.SudioniciListAdressOIB_1"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79832239774</item>
      <item>, OIB 85821130368</item>
      <item>, OIB 79636148253</item>
    </izvorni_sadrzaj>
    <derivirana_varijabla naziv="DomainObject.Predmet.SudioniciListNazivOIB_1">
      <item>, OIB 79832239774</item>
      <item>, OIB 85821130368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2018-01-22T09:20:00Z</dcterms:created>
  <dc:creator>ilukac</dc:creator>
  <cp:lastModifiedBy>Višnja Svečak</cp:lastModifiedBy>
  <cp:lastPrinted>2018-01-22T09:20:00Z</cp:lastPrinted>
  <dcterms:modified xmlns:xsi="http://www.w3.org/2001/XMLSchema-instance" xsi:type="dcterms:W3CDTF">2018-01-22T09:26:00Z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