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4ecf" w14:paraId="9cb4ecf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7515A3">
        <w:t>EAST SIDE j.d.o.o. za trgovinu i usluge, skraćena tvrtka: EAST SIDE j.d.o.o., Slavonski Brod, Osječka ulica 140, OIB 33423162873</w:t>
      </w:r>
      <w:r w:rsidR="00123855">
        <w:t>, dana</w:t>
      </w:r>
      <w:r w:rsidR="007515A3">
        <w:t xml:space="preserve"> </w:t>
      </w:r>
      <w:r w:rsidR="00CE5746">
        <w:t>05.</w:t>
      </w:r>
      <w:r w:rsidR="007515A3">
        <w:t xml:space="preserve"> lipnja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B85967">
        <w:t>EAST SIDE j.d.o.o. za trgovinu i usluge, skraćena tvrtka: EAST SIDE j.d.o.o., Slavonski Brod, Osječka ulica 140, OIB 33423162873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85967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034F0E" w:rsidRPr="00DA2BCF">
        <w:t>Zoran Ostović</w:t>
      </w:r>
      <w:r w:rsidR="00E35473" w:rsidRPr="00DA2BCF">
        <w:t xml:space="preserve"> </w:t>
      </w:r>
      <w:r w:rsidR="00034F0E" w:rsidRPr="00DA2BCF">
        <w:t>iz Velike Gorice</w:t>
      </w:r>
      <w:r w:rsidR="00C36715" w:rsidRPr="00DA2BCF">
        <w:t xml:space="preserve">, </w:t>
      </w:r>
      <w:r w:rsidR="00034F0E" w:rsidRPr="00DA2BCF">
        <w:t>Šibenska 19</w:t>
      </w:r>
      <w:r w:rsidR="00C36715" w:rsidRPr="00DA2BCF">
        <w:t xml:space="preserve">, OIB </w:t>
      </w:r>
      <w:r w:rsidR="00034F0E" w:rsidRPr="00DA2BCF">
        <w:t>14973076805</w:t>
      </w:r>
      <w:r w:rsidR="00C36715" w:rsidRPr="00DA2BCF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B85967">
        <w:t>EAST SIDE j.d.o.o. za trgovinu i usluge, skraćena tvrtka: EAST SIDE j.d.o.o., Slavonski Brod, Osječka ulica 140, OIB 33423162873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lastRenderedPageBreak/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B85967">
        <w:t>EAST SIDE j.d.o.o. za trgovinu i usluge, skraćena tvrtka: EAST SIDE j.d.o.o., Slavonski Brod, Osječka ulica 140, OIB 33423162873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85967">
        <w:t>05. travnja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EE71C4" w:rsidRPr="00EE71C4">
        <w:t>05. lipnja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EE71C4" w:rsidRPr="00EE71C4">
        <w:t>13.870,00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CE5746">
        <w:t xml:space="preserve">05. </w:t>
      </w:r>
      <w:r w:rsidR="00B85967">
        <w:t>lipnja</w:t>
      </w:r>
      <w:r w:rsidR="00D66FB6">
        <w:t xml:space="preserve"> 201</w:t>
      </w:r>
      <w:r w:rsidR="007820CB">
        <w:t>8</w:t>
      </w:r>
      <w:r>
        <w:t>. godine</w:t>
      </w:r>
    </w:p>
    <w:p w:rsidRDefault="00E90E2D" w:rsidP="00111FB5" w:rsidR="00E90E2D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E90E2D" w:rsidR="00DD6096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F34B8E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E72" w:rsidR="007C6E72">
      <w:r>
        <w:separator/>
      </w:r>
    </w:p>
  </w:endnote>
  <w:endnote w:id="0" w:type="continuationSeparator">
    <w:p w:rsidRDefault="007C6E72" w:rsidR="007C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E72" w:rsidR="007C6E72">
      <w:r>
        <w:separator/>
      </w:r>
    </w:p>
  </w:footnote>
  <w:footnote w:id="0" w:type="continuationSeparator">
    <w:p w:rsidRDefault="007C6E72" w:rsidR="007C6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5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DE065B">
      <w:rPr>
        <w:b/>
      </w:rPr>
      <w:t>266</w:t>
    </w:r>
    <w:r w:rsidR="008274CB">
      <w:rPr>
        <w:b/>
      </w:rPr>
      <w:t>/2018-</w:t>
    </w:r>
    <w:r w:rsidR="003921C0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7515A3">
      <w:rPr>
        <w:b/>
      </w:rPr>
      <w:t>266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7515A3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4F0E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6E72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7765"/>
    <w:rsid w:val="00AB1F3A"/>
    <w:rsid w:val="00AB2585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910A7"/>
    <w:rsid w:val="00C92D33"/>
    <w:rsid w:val="00CB077F"/>
    <w:rsid w:val="00CB3C50"/>
    <w:rsid w:val="00CB5495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6FB6"/>
    <w:rsid w:val="00D80405"/>
    <w:rsid w:val="00D84433"/>
    <w:rsid w:val="00DA2BCF"/>
    <w:rsid w:val="00DA7B24"/>
    <w:rsid w:val="00DB3A66"/>
    <w:rsid w:val="00DB52D3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13870.00</izvorni_sadrzaj>
    <derivirana_varijabla naziv="DomainObject.Predmet.InicijalnaVrijednost_1">13870.00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EAST SIDE j.d.o.o. za trgovinu i usluge</izvorni_sadrzaj>
    <derivirana_varijabla naziv="DomainObject.Predmet.ProtustrankaFormated_1">  EAST SIDE j.d.o.o. za trgovinu i usluge</derivirana_varijabla>
  </DomainObject.Predmet.ProtustrankaFormated>
  <DomainObject.Predmet.ProtustrankaFormatedOIB>
    <izvorni_sadrzaj>  EAST SIDE j.d.o.o. za trgovinu i usluge, OIB 33423162873</izvorni_sadrzaj>
    <derivirana_varijabla naziv="DomainObject.Predmet.ProtustrankaFormatedOIB_1">  EAST SIDE j.d.o.o. za trgovinu i usluge, OIB 33423162873</derivirana_varijabla>
  </DomainObject.Predmet.ProtustrankaFormatedOIB>
  <DomainObject.Predmet.ProtustrankaFormatedWithAdress>
    <izvorni_sadrzaj> EAST SIDE j.d.o.o. za trgovinu i usluge, Osječka ulica 140, 35000 Slavonski Brod</izvorni_sadrzaj>
    <derivirana_varijabla naziv="DomainObject.Predmet.ProtustrankaFormatedWithAdress_1"> EAST SIDE j.d.o.o. za trgovinu i usluge, Osječka ulica 140, 35000 Slavonski Brod</derivirana_varijabla>
  </DomainObject.Predmet.ProtustrankaFormatedWithAdress>
  <DomainObject.Predmet.ProtustrankaFormatedWithAdressOIB>
    <izvorni_sadrzaj> EAST SIDE j.d.o.o. za trgovinu i usluge, OIB 33423162873, Osječka ulica 140, 35000 Slavonski Brod</izvorni_sadrzaj>
    <derivirana_varijabla naziv="DomainObject.Predmet.ProtustrankaFormatedWithAdressOIB_1"> EAST SIDE j.d.o.o. za trgovinu i usluge, OIB 33423162873, Osječka ulica 140, 35000 Slavonski Brod</derivirana_varijabla>
  </DomainObject.Predmet.ProtustrankaFormatedWithAdressOIB>
  <DomainObject.Predmet.ProtustrankaWithAdress>
    <izvorni_sadrzaj>EAST SIDE j.d.o.o. za trgovinu i usluge Osječka ulica 140, 35000 Slavonski Brod</izvorni_sadrzaj>
    <derivirana_varijabla naziv="DomainObject.Predmet.ProtustrankaWithAdress_1">EAST SIDE j.d.o.o. za trgovinu i usluge Osječka ulica 140, 35000 Slavonski Brod</derivirana_varijabla>
  </DomainObject.Predmet.ProtustrankaWithAdress>
  <DomainObject.Predmet.ProtustrankaWithAdressOIB>
    <izvorni_sadrzaj>EAST SIDE j.d.o.o. za trgovinu i usluge, OIB 33423162873, Osječka ulica 140, 35000 Slavonski Brod</izvorni_sadrzaj>
    <derivirana_varijabla naziv="DomainObject.Predmet.ProtustrankaWithAdressOIB_1">EAST SIDE j.d.o.o. za trgovinu i usluge, OIB 33423162873, Osječka ulica 140, 35000 Slavonski Brod</derivirana_varijabla>
  </DomainObject.Predmet.ProtustrankaWithAdressOIB>
  <DomainObject.Predmet.ProtustrankaNazivFormated>
    <izvorni_sadrzaj>EAST SIDE j.d.o.o. za trgovinu i usluge</izvorni_sadrzaj>
    <derivirana_varijabla naziv="DomainObject.Predmet.ProtustrankaNazivFormated_1">EAST SIDE j.d.o.o. za trgovinu i usluge</derivirana_varijabla>
  </DomainObject.Predmet.ProtustrankaNazivFormated>
  <DomainObject.Predmet.ProtustrankaNazivFormatedOIB>
    <izvorni_sadrzaj>EAST SIDE j.d.o.o. za trgovinu i usluge, OIB 33423162873</izvorni_sadrzaj>
    <derivirana_varijabla naziv="DomainObject.Predmet.ProtustrankaNazivFormatedOIB_1">EAST SIDE j.d.o.o. za trgovinu i usluge, OIB 33423162873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EAST SIDE j.d.o.o. za trgovinu i usluge</item>
    </izvorni_sadrzaj>
    <derivirana_varijabla naziv="DomainObject.Predmet.ProtuStrankaListFormated_1">
      <item>EAST SIDE j.d.o.o. za trgovinu i usluge</item>
    </derivirana_varijabla>
  </DomainObject.Predmet.ProtuStrankaListFormated>
  <DomainObject.Predmet.ProtuStrankaListFormatedOIB>
    <izvorni_sadrzaj>
      <item>EAST SIDE j.d.o.o. za trgovinu i usluge, OIB 33423162873</item>
    </izvorni_sadrzaj>
    <derivirana_varijabla naziv="DomainObject.Predmet.ProtuStrankaListFormatedOIB_1">
      <item>EAST SIDE j.d.o.o. za trgovinu i usluge, OIB 33423162873</item>
    </derivirana_varijabla>
  </DomainObject.Predmet.ProtuStrankaListFormatedOIB>
  <DomainObject.Predmet.ProtuStrankaListFormatedWithAdress>
    <izvorni_sadrzaj>
      <item>EAST SIDE j.d.o.o. za trgovinu i usluge, Osječka ulica 140, 35000 Slavonski Brod</item>
    </izvorni_sadrzaj>
    <derivirana_varijabla naziv="DomainObject.Predmet.ProtuStrankaListFormatedWithAdress_1">
      <item>EAST SIDE j.d.o.o. za trgovinu i usluge, Osječka ulica 140, 35000 Slavonski Brod</item>
    </derivirana_varijabla>
  </DomainObject.Predmet.ProtuStrankaListFormatedWithAdress>
  <DomainObject.Predmet.ProtuStrankaListFormatedWithAdressOIB>
    <izvorni_sadrzaj>
      <item>EAST SIDE j.d.o.o. za trgovinu i usluge, OIB 33423162873, Osječka ulica 140, 35000 Slavonski Brod</item>
    </izvorni_sadrzaj>
    <derivirana_varijabla naziv="DomainObject.Predmet.ProtuStrankaListFormatedWithAdressOIB_1">
      <item>EAST SIDE j.d.o.o. za trgovinu i usluge, OIB 33423162873, Osječka ulica 140, 35000 Slavonski Brod</item>
    </derivirana_varijabla>
  </DomainObject.Predmet.ProtuStrankaListFormatedWithAdressOIB>
  <DomainObject.Predmet.ProtuStrankaListNazivFormated>
    <izvorni_sadrzaj>
      <item>EAST SIDE j.d.o.o. za trgovinu i usluge</item>
    </izvorni_sadrzaj>
    <derivirana_varijabla naziv="DomainObject.Predmet.ProtuStrankaListNazivFormated_1">
      <item>EAST SIDE j.d.o.o. za trgovinu i usluge</item>
    </derivirana_varijabla>
  </DomainObject.Predmet.ProtuStrankaListNazivFormated>
  <DomainObject.Predmet.ProtuStrankaListNazivFormatedOIB>
    <izvorni_sadrzaj>
      <item>EAST SIDE j.d.o.o. za trgovinu i usluge, OIB 33423162873</item>
    </izvorni_sadrzaj>
    <derivirana_varijabla naziv="DomainObject.Predmet.ProtuStrankaListNazivFormatedOIB_1">
      <item>EAST SIDE j.d.o.o. za trgovinu i usluge, OIB 33423162873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EAST SIDE j.d.o.o. za trgovinu i usluge</izvorni_sadrzaj>
    <derivirana_varijabla naziv="DomainObject.Predmet.ProtustrankaIDrugi_1">EAST SIDE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EAST SIDE j.d.o.o. za trgovinu i usluge, OIB 33423162873, Osječka ulica 140, 35000 Slavonski Brod</izvorni_sadrzaj>
    <derivirana_varijabla naziv="DomainObject.Predmet.ProtustrankaIDrugiAdressOIB_1">EAST SIDE j.d.o.o. za trgovinu i usluge, OIB 33423162873, Osječka ulica 140,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EAST SIDE j.d.o.o. za trgovinu i usluge</item>
    </izvorni_sadrzaj>
    <derivirana_varijabla naziv="DomainObject.Predmet.SudioniciListNaziv_1">
      <item>Financijska agencija</item>
      <item>EAST SIDE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EAST SIDE j.d.o.o. za trgovinu i usluge, OIB 33423162873, Osječka ulica 140,35000 Slavonski Brod</item>
    </izvorni_sadrzaj>
    <derivirana_varijabla naziv="DomainObject.Predmet.SudioniciListAdressOIB_1">
      <item>Financijska agencija, OIB 85821130368, Ulica grada Vukovara 70,10000 Zagreb</item>
      <item>EAST SIDE j.d.o.o. za trgovinu i usluge, OIB 33423162873, Osječka ulica 140,35000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33423162873</item>
    </izvorni_sadrzaj>
    <derivirana_varijabla naziv="DomainObject.Predmet.SudioniciListNazivOIB_1">
      <item>, OIB 85821130368</item>
      <item>, OIB 33423162873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EDF65-62DC-4117-A3E4-BDFB3CC7C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814</properties:Words>
  <properties:Characters>4510</properties:Characters>
  <properties:Lines>110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2018-06-04T12:22:00Z</dcterms:created>
  <dc:creator>alet</dc:creator>
  <cp:lastModifiedBy>wsadmin</cp:lastModifiedBy>
  <cp:lastPrinted>2018-06-05T07:24:00Z</cp:lastPrinted>
  <dcterms:modified xmlns:xsi="http://www.w3.org/2001/XMLSchema-instance" xsi:type="dcterms:W3CDTF">2018-06-05T07:27:00Z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(St-266-2018 -04.06.2018.OTVARANJE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