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28c8" w14:paraId="9ad28c8" w:rsidRDefault="00083313" w:rsidP="00083313" w:rsidR="0008331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313" w:rsidP="00083313" w:rsidR="0008331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83313" w:rsidP="00083313" w:rsidR="0008331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83313" w:rsidP="00083313" w:rsidR="0008331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83313" w:rsidP="00083313" w:rsidR="00083313"/>
    <w:p w:rsidRDefault="00083313" w:rsidP="00083313" w:rsidR="0008331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83313" w:rsidP="00083313" w:rsidR="0008331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83313" w:rsidP="00083313" w:rsidR="0008331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B64241">
        <w:rPr>
          <w:rFonts w:cs="Times New Roman" w:eastAsia="Times New Roman"/>
          <w:szCs w:val="24"/>
          <w:lang w:eastAsia="hr-HR"/>
        </w:rPr>
        <w:t>7471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B64241">
        <w:rPr>
          <w:rFonts w:cs="Times New Roman" w:eastAsia="Times New Roman"/>
          <w:szCs w:val="24"/>
          <w:lang w:eastAsia="hr-HR"/>
        </w:rPr>
        <w:t>APPARO III d. o. o. Umag, Kmeti, Sarbarica 46, OIB 59475860722,</w:t>
      </w:r>
      <w:r>
        <w:rPr>
          <w:rFonts w:cs="Times New Roman" w:eastAsia="Times New Roman"/>
          <w:szCs w:val="24"/>
          <w:lang w:eastAsia="hr-HR"/>
        </w:rPr>
        <w:t xml:space="preserve">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83313" w:rsidP="00083313" w:rsidR="0008331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83313" w:rsidP="00083313" w:rsidR="0008331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313" w:rsidP="00083313" w:rsidR="0008331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B64241">
        <w:rPr>
          <w:rFonts w:cs="Times New Roman" w:eastAsia="Times New Roman"/>
          <w:szCs w:val="24"/>
          <w:lang w:eastAsia="hr-HR"/>
        </w:rPr>
        <w:t>APPARO III d. o. o. Umag, Kmeti, Sarbarica 46, OIB 59475860722.</w:t>
      </w:r>
    </w:p>
    <w:p w:rsidRDefault="00B64241" w:rsidP="00083313" w:rsidR="00B642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B64241">
        <w:rPr>
          <w:rFonts w:cs="Times New Roman" w:eastAsia="Times New Roman"/>
          <w:szCs w:val="24"/>
          <w:lang w:eastAsia="hr-HR"/>
        </w:rPr>
        <w:t xml:space="preserve">APPARO III d. o. o. Umag.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64241">
        <w:rPr>
          <w:rFonts w:cs="Times New Roman" w:eastAsia="Times New Roman"/>
          <w:szCs w:val="24"/>
          <w:lang w:eastAsia="hr-HR"/>
        </w:rPr>
        <w:t>1618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B64241">
        <w:t>77.747,94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83313" w:rsidP="00083313" w:rsidR="0008331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83313" w:rsidP="00083313" w:rsidR="0008331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83313" w:rsidP="00083313" w:rsidR="0008331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64241">
        <w:rPr>
          <w:rFonts w:cs="Times New Roman" w:eastAsia="Times New Roman"/>
          <w:szCs w:val="24"/>
          <w:lang w:eastAsia="hr-HR"/>
        </w:rPr>
        <w:t>, v. r.</w:t>
      </w:r>
    </w:p>
    <w:p w:rsidRDefault="00083313" w:rsidP="00083313" w:rsidR="0008331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83313" w:rsidP="00083313" w:rsidR="0008331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83313" w:rsidP="00083313" w:rsidR="0008331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83313" w:rsidP="00083313" w:rsidR="0008331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83313" w:rsidP="00083313" w:rsidR="0008331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>
      <w:pPr>
        <w:tabs>
          <w:tab w:pos="4116" w:val="left"/>
        </w:tabs>
      </w:pPr>
    </w:p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 w:rsidRPr="00D05CA9"/>
    <w:p w:rsidRDefault="00083313" w:rsidP="00083313" w:rsidR="00083313"/>
    <w:p w:rsidRDefault="00083313" w:rsidP="00083313" w:rsidR="00083313"/>
    <w:p w:rsidRDefault="00083313" w:rsidP="00083313" w:rsidR="00083313"/>
    <w:p w:rsidRDefault="00083313" w:rsidP="00083313" w:rsidR="00083313"/>
    <w:p w:rsidRDefault="00083313" w:rsidP="00083313" w:rsidR="00083313"/>
    <w:p w:rsidRDefault="00083313" w:rsidP="00083313" w:rsidR="00083313"/>
    <w:p w:rsidRDefault="00D1649E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7DD" w:rsidP="00B64241" w:rsidR="006027DD">
      <w:r>
        <w:separator/>
      </w:r>
    </w:p>
  </w:endnote>
  <w:endnote w:id="0" w:type="continuationSeparator">
    <w:p w:rsidRDefault="006027DD" w:rsidP="00B64241" w:rsidR="0060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7DD" w:rsidP="00B64241" w:rsidR="006027DD">
      <w:r>
        <w:separator/>
      </w:r>
    </w:p>
  </w:footnote>
  <w:footnote w:id="0" w:type="continuationSeparator">
    <w:p w:rsidRDefault="006027DD" w:rsidP="00B64241" w:rsidR="00602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7DD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649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B64241">
      <w:t>291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7DD" w:rsidP="00A81E97" w:rsidR="00A81E97">
    <w:pPr>
      <w:pStyle w:val="Zaglavlje"/>
      <w:jc w:val="right"/>
    </w:pPr>
    <w:r>
      <w:t>11 St-2</w:t>
    </w:r>
    <w:r w:rsidR="00B64241">
      <w:t>91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443"/>
    <w:rsid w:val="00083313"/>
    <w:rsid w:val="006027DD"/>
    <w:rsid w:val="009A6044"/>
    <w:rsid w:val="00B64241"/>
    <w:rsid w:val="00BF033F"/>
    <w:rsid w:val="00CF1443"/>
    <w:rsid w:val="00D1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31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3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33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31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42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24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6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4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49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4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4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31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3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33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31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42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424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6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4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49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4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4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APPARO III d.o.o. UMAG</izvorni_sadrzaj>
    <derivirana_varijabla naziv="DomainObject.Predmet.ProtustrankaFormated_1">  APPARO III d.o.o. UMAG</derivirana_varijabla>
  </DomainObject.Predmet.ProtustrankaFormated>
  <DomainObject.Predmet.ProtustrankaFormatedOIB>
    <izvorni_sadrzaj>  APPARO III d.o.o. UMAG, OIB 59475860722</izvorni_sadrzaj>
    <derivirana_varijabla naziv="DomainObject.Predmet.ProtustrankaFormatedOIB_1">  APPARO III d.o.o. UMAG, OIB 59475860722</derivirana_varijabla>
  </DomainObject.Predmet.ProtustrankaFormatedOIB>
  <DomainObject.Predmet.ProtustrankaFormatedWithAdress>
    <izvorni_sadrzaj> APPARO III d.o.o. UMAG, Kmeti, Sarbarica 46, 52470 Umag</izvorni_sadrzaj>
    <derivirana_varijabla naziv="DomainObject.Predmet.ProtustrankaFormatedWithAdress_1"> APPARO III d.o.o. UMAG, Kmeti, Sarbarica 46, 52470 Umag</derivirana_varijabla>
  </DomainObject.Predmet.ProtustrankaFormatedWithAdress>
  <DomainObject.Predmet.ProtustrankaFormatedWithAdressOIB>
    <izvorni_sadrzaj> APPARO III d.o.o. UMAG, OIB 59475860722, Kmeti, Sarbarica 46, 52470 Umag</izvorni_sadrzaj>
    <derivirana_varijabla naziv="DomainObject.Predmet.ProtustrankaFormatedWithAdressOIB_1"> APPARO III d.o.o. UMAG, OIB 59475860722, Kmeti, Sarbarica 46, 52470 Umag</derivirana_varijabla>
  </DomainObject.Predmet.ProtustrankaFormatedWithAdressOIB>
  <DomainObject.Predmet.ProtustrankaWithAdress>
    <izvorni_sadrzaj>APPARO III d.o.o. UMAG Kmeti, Sarbarica 46, 52470 Umag</izvorni_sadrzaj>
    <derivirana_varijabla naziv="DomainObject.Predmet.ProtustrankaWithAdress_1">APPARO III d.o.o. UMAG Kmeti, Sarbarica 46, 52470 Umag</derivirana_varijabla>
  </DomainObject.Predmet.ProtustrankaWithAdress>
  <DomainObject.Predmet.ProtustrankaWithAdressOIB>
    <izvorni_sadrzaj>APPARO III d.o.o. UMAG, OIB 59475860722, Kmeti, Sarbarica 46, 52470 Umag</izvorni_sadrzaj>
    <derivirana_varijabla naziv="DomainObject.Predmet.ProtustrankaWithAdressOIB_1">APPARO III d.o.o. UMAG, OIB 59475860722, Kmeti, Sarbarica 46, 52470 Umag</derivirana_varijabla>
  </DomainObject.Predmet.ProtustrankaWithAdressOIB>
  <DomainObject.Predmet.ProtustrankaNazivFormated>
    <izvorni_sadrzaj>APPARO III d.o.o. UMAG</izvorni_sadrzaj>
    <derivirana_varijabla naziv="DomainObject.Predmet.ProtustrankaNazivFormated_1">APPARO III d.o.o. UMAG</derivirana_varijabla>
  </DomainObject.Predmet.ProtustrankaNazivFormated>
  <DomainObject.Predmet.ProtustrankaNazivFormatedOIB>
    <izvorni_sadrzaj>APPARO III d.o.o. UMAG, OIB 59475860722</izvorni_sadrzaj>
    <derivirana_varijabla naziv="DomainObject.Predmet.ProtustrankaNazivFormatedOIB_1">APPARO III d.o.o. UMAG, OIB 59475860722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77747.94</izvorni_sadrzaj>
    <derivirana_varijabla naziv="DomainObject.Predmet.TrenutnaVrijednost_1">77747.94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APPARO III d.o.o. UMAG</item>
    </izvorni_sadrzaj>
    <derivirana_varijabla naziv="DomainObject.Predmet.ProtuStrankaListFormated_1">
      <item>APPARO III d.o.o. UMAG</item>
    </derivirana_varijabla>
  </DomainObject.Predmet.ProtuStrankaListFormated>
  <DomainObject.Predmet.ProtuStrankaListFormatedOIB>
    <izvorni_sadrzaj>
      <item>APPARO III d.o.o. UMAG, OIB 59475860722</item>
    </izvorni_sadrzaj>
    <derivirana_varijabla naziv="DomainObject.Predmet.ProtuStrankaListFormatedOIB_1">
      <item>APPARO III d.o.o. UMAG, OIB 59475860722</item>
    </derivirana_varijabla>
  </DomainObject.Predmet.ProtuStrankaListFormatedOIB>
  <DomainObject.Predmet.ProtuStrankaListFormatedWithAdress>
    <izvorni_sadrzaj>
      <item>APPARO III d.o.o. UMAG, Kmeti, Sarbarica 46, 52470 Umag</item>
    </izvorni_sadrzaj>
    <derivirana_varijabla naziv="DomainObject.Predmet.ProtuStrankaListFormatedWithAdress_1">
      <item>APPARO III d.o.o. UMAG, Kmeti, Sarbarica 46, 52470 Umag</item>
    </derivirana_varijabla>
  </DomainObject.Predmet.ProtuStrankaListFormatedWithAdress>
  <DomainObject.Predmet.ProtuStrankaListFormatedWithAdressOIB>
    <izvorni_sadrzaj>
      <item>APPARO III d.o.o. UMAG, OIB 59475860722, Kmeti, Sarbarica 46, 52470 Umag</item>
    </izvorni_sadrzaj>
    <derivirana_varijabla naziv="DomainObject.Predmet.ProtuStrankaListFormatedWithAdressOIB_1">
      <item>APPARO III d.o.o. UMAG, OIB 59475860722, Kmeti, Sarbarica 46, 52470 Umag</item>
    </derivirana_varijabla>
  </DomainObject.Predmet.ProtuStrankaListFormatedWithAdressOIB>
  <DomainObject.Predmet.ProtuStrankaListNazivFormated>
    <izvorni_sadrzaj>
      <item>APPARO III d.o.o. UMAG</item>
    </izvorni_sadrzaj>
    <derivirana_varijabla naziv="DomainObject.Predmet.ProtuStrankaListNazivFormated_1">
      <item>APPARO III d.o.o. UMAG</item>
    </derivirana_varijabla>
  </DomainObject.Predmet.ProtuStrankaListNazivFormated>
  <DomainObject.Predmet.ProtuStrankaListNazivFormatedOIB>
    <izvorni_sadrzaj>
      <item>APPARO III d.o.o. UMAG, OIB 59475860722</item>
    </izvorni_sadrzaj>
    <derivirana_varijabla naziv="DomainObject.Predmet.ProtuStrankaListNazivFormatedOIB_1">
      <item>APPARO III d.o.o. UMAG, OIB 59475860722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APPARO III d.o.o. UMAG</izvorni_sadrzaj>
    <derivirana_varijabla naziv="DomainObject.Predmet.ProtustrankaIDrugi_1">APPARO III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APPARO III d.o.o. UMAG, OIB 59475860722, Kmeti, Sarbarica 46, 52470 Umag</izvorni_sadrzaj>
    <derivirana_varijabla naziv="DomainObject.Predmet.ProtustrankaIDrugiAdressOIB_1">APPARO III d.o.o. UMAG, OIB 59475860722, Kmeti, Sarbarica 46,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APPARO III d.o.o. UMAG</item>
    </izvorni_sadrzaj>
    <derivirana_varijabla naziv="DomainObject.Predmet.SudioniciListNaziv_1">
      <item>FINANCIJSKA AGENCIJA, RC RIJEKA, PODRUŽNICA PULA, PULA</item>
      <item>APPARO III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APPARO III d.o.o. UMAG, OIB 59475860722, Kmeti, Sarbarica 46,52470 Umag</item>
    </izvorni_sadrzaj>
    <derivirana_varijabla naziv="DomainObject.Predmet.SudioniciListAdressOIB_1">
      <item>FINANCIJSKA AGENCIJA, RC RIJEKA, PODRUŽNICA PULA, PULA, OIB 85821130368, Ulica grada Vukovara 70,Zagreb</item>
      <item>APPARO III d.o.o. UMAG, OIB 59475860722, Kmeti, Sarbarica 46,52470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59475860722</item>
    </izvorni_sadrzaj>
    <derivirana_varijabla naziv="DomainObject.Predmet.SudioniciListNazivOIB_1">
      <item>, OIB 85821130368</item>
      <item>, OIB 59475860722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1967</properties:Characters>
  <properties:Lines>79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2015-11-18T13:18:00Z</dcterms:created>
  <dc:creator>Mihaela Kaligari</dc:creator>
  <dc:description/>
  <cp:keywords/>
  <cp:lastModifiedBy>Ana Jeromela</cp:lastModifiedBy>
  <cp:lastPrinted>2015-11-30T06:51:00Z</cp:lastPrinted>
  <dcterms:modified xmlns:xsi="http://www.w3.org/2001/XMLSchema-instance" xsi:type="dcterms:W3CDTF">2015-11-30T06:51:00Z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