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c76c" w14:paraId="a4dc76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5B39" w:rsidP="00275B39" w:rsidR="00275B3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St-1316/2016-7.</w:t>
      </w:r>
    </w:p>
    <w:p w:rsidRDefault="00275B39" w:rsidP="00275B39" w:rsidR="00275B39">
      <w:pPr>
        <w:jc w:val="center"/>
        <w:rPr>
          <w:rFonts w:hAnsi="Arial" w:ascii="Arial"/>
          <w:b/>
        </w:rPr>
      </w:pPr>
    </w:p>
    <w:p w:rsidRDefault="00275B39" w:rsidP="00275B39" w:rsidR="00275B39">
      <w:pPr>
        <w:jc w:val="center"/>
        <w:rPr>
          <w:rFonts w:hAnsi="Arial" w:ascii="Arial"/>
          <w:b/>
        </w:rPr>
      </w:pPr>
    </w:p>
    <w:p w:rsidRDefault="00275B39" w:rsidP="00275B39" w:rsidR="00275B3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275B39" w:rsidP="00275B39" w:rsidR="00275B39">
      <w:pPr>
        <w:jc w:val="center"/>
        <w:rPr>
          <w:rFonts w:hAnsi="Arial" w:ascii="Arial"/>
          <w:b/>
        </w:rPr>
      </w:pPr>
    </w:p>
    <w:p w:rsidRDefault="00275B39" w:rsidP="00275B39" w:rsidR="00275B3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75B39" w:rsidP="00275B39" w:rsidR="00275B39">
      <w:pPr>
        <w:jc w:val="both"/>
        <w:rPr>
          <w:rFonts w:hAnsi="Arial" w:ascii="Arial"/>
        </w:rPr>
      </w:pP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FINANCIJSKE AGENCIJE, OIB 85821130368, RC ZAGREB, Podružnica Bjelovar, Frana Supila 4, za otvaranje stečajnog postupka nad dužnikom MM PROMET j.d.o.o. za proizvodnju i usluge iz </w:t>
      </w:r>
      <w:proofErr w:type="spellStart"/>
      <w:r>
        <w:rPr>
          <w:rFonts w:hAnsi="Arial" w:ascii="Arial"/>
        </w:rPr>
        <w:t>Orovca</w:t>
      </w:r>
      <w:proofErr w:type="spellEnd"/>
      <w:r>
        <w:rPr>
          <w:rFonts w:hAnsi="Arial" w:ascii="Arial"/>
        </w:rPr>
        <w:t xml:space="preserve"> 146, MBS 010091713, OIB 68171322083, dana 09. veljače 2017. godine</w:t>
      </w:r>
    </w:p>
    <w:p w:rsidRDefault="00275B39" w:rsidP="00275B39" w:rsidR="00275B39">
      <w:pPr>
        <w:jc w:val="both"/>
        <w:rPr>
          <w:rFonts w:hAnsi="Arial" w:ascii="Arial"/>
        </w:rPr>
      </w:pPr>
    </w:p>
    <w:p w:rsidRDefault="00275B39" w:rsidP="00275B39" w:rsidR="00275B3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 MM PROMET j.d.o.o. za proizvodnju i usluge iz </w:t>
      </w:r>
      <w:proofErr w:type="spellStart"/>
      <w:r>
        <w:rPr>
          <w:rFonts w:hAnsi="Arial" w:ascii="Arial"/>
        </w:rPr>
        <w:t>Orovca</w:t>
      </w:r>
      <w:proofErr w:type="spellEnd"/>
      <w:r>
        <w:rPr>
          <w:rFonts w:hAnsi="Arial" w:ascii="Arial"/>
        </w:rPr>
        <w:t xml:space="preserve"> 146, MBS 010091713, OIB 68171322083.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</w:p>
    <w:p w:rsidRDefault="00275B39" w:rsidP="00275B39" w:rsidR="00275B39">
      <w:pPr>
        <w:jc w:val="center"/>
      </w:pPr>
      <w:r w:rsidRPr="00275B39">
        <w:rPr>
          <w:rFonts w:cs="Arial" w:hAnsi="Arial" w:ascii="Arial"/>
          <w:b/>
        </w:rPr>
        <w:t>O</w:t>
      </w:r>
      <w:r w:rsidRPr="00275B39">
        <w:rPr>
          <w:rFonts w:cs="Arial" w:hAnsi="Arial" w:ascii="Arial"/>
          <w:b/>
        </w:rPr>
        <w:t>brazloženje</w:t>
      </w:r>
    </w:p>
    <w:p w:rsidRDefault="00275B39" w:rsidP="00275B39" w:rsidR="00275B39"/>
    <w:p w:rsidRDefault="00275B39" w:rsidP="00275B39" w:rsidR="00275B3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Financijska agencija, RC ZAGREB, OIB 85821130368, Podružnica Bjelovar</w:t>
      </w:r>
      <w:r>
        <w:rPr>
          <w:rFonts w:hAnsi="Arial" w:ascii="Arial"/>
        </w:rPr>
        <w:t xml:space="preserve">, </w:t>
      </w:r>
      <w:r>
        <w:rPr>
          <w:rFonts w:cs="Arial" w:hAnsi="Arial" w:ascii="Arial"/>
          <w:noProof/>
        </w:rPr>
        <w:t xml:space="preserve">je temeljem odredbe čl.110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29. lipnja 2016. dužnik u Očevidniku redoslijeda osnova za plaćanje ima evidentirane neizvršene osnove za plaćanje u neprekinutom razdoblju od 120 dana, u ukupnom iznosu od 74.011,88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</w:p>
    <w:p w:rsidRDefault="00275B39" w:rsidP="00275B39" w:rsidR="00275B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</w:t>
      </w:r>
    </w:p>
    <w:p w:rsidRDefault="00275B39" w:rsidP="00275B39" w:rsidR="00275B3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09. veljače 2017. godine. Na to ročište pozvana je FINA kao predlagatelj, osoba ovlaštena za zastupanje dužnika po zakonu Miroslav </w:t>
      </w:r>
      <w:proofErr w:type="spellStart"/>
      <w:r>
        <w:rPr>
          <w:rFonts w:cs="Arial" w:hAnsi="Arial" w:ascii="Arial"/>
        </w:rPr>
        <w:t>Marodolac</w:t>
      </w:r>
      <w:proofErr w:type="spellEnd"/>
      <w:r>
        <w:rPr>
          <w:rFonts w:cs="Arial" w:hAnsi="Arial" w:ascii="Arial"/>
        </w:rPr>
        <w:t xml:space="preserve">. </w:t>
      </w:r>
    </w:p>
    <w:p w:rsidRDefault="00275B39" w:rsidP="00275B39" w:rsidR="00275B3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Predlagatelj FINA nije pristupio na zakazano ročište za dan 09. veljače 2017. godine radi izjašnjenja o prijedlogu za pokretanje stečajnog postupka nad dužnikom, ali je pisanim podneskom kojeg je sudu dostavila 20. prosinca 2016. godine istakla da ostaje u cijelosti kod prijedloga za otvaranje stečajnog postupka nad dužnikom, obavijestio sud istim da neće pristupiti na to ročište, a predlaže da se isto provede u njenoj odsutnosti.</w:t>
      </w:r>
    </w:p>
    <w:p w:rsidRDefault="00275B39" w:rsidP="00275B39" w:rsidR="00275B3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Zakonski zastupnik dužnika Miroslav </w:t>
      </w:r>
      <w:proofErr w:type="spellStart"/>
      <w:r>
        <w:rPr>
          <w:rFonts w:cs="Arial" w:hAnsi="Arial" w:ascii="Arial"/>
        </w:rPr>
        <w:t>Marodolac</w:t>
      </w:r>
      <w:proofErr w:type="spellEnd"/>
      <w:r>
        <w:rPr>
          <w:rFonts w:cs="Arial" w:hAnsi="Arial" w:ascii="Arial"/>
        </w:rPr>
        <w:t xml:space="preserve"> na zakazanom ročištu dana 09. veljače 2017. godine radi izjašnjenja o prijedlogu za pokretanje stečajnog postupka nad dužnikom, protivio se prijedlogu za otvaranje stečajnog postupka nad dužnikom, te je sudu u svrhu dokaza predao Potvrdu FINE Sektor Poslovne mreže, RC Zagreb, Podružnica Bjelovar od dana 08. veljače 2017. godine iz koje proizlazi da na računima i novčanim sredstvima dužnika na dan izdavanja te potvrde, nema blokade na računima i novčanim sredstvima dužnika. Zbog toga zakonski zastupnik dužnika predlaže da se postupak obustavi sukladno čl.128.st.9.Stečajnog zakona (NN broj 71/15, dalje SZ-a), jer je tvrtka MM PROMET j.d.o.o., a prethodno dužnik, do završetka prethodnog postupka postao sposoban za plaćanje, što dokazuje priloženom Potvrdom FINE od 08. veljače 2017. godine.   </w:t>
      </w:r>
    </w:p>
    <w:p w:rsidRDefault="00275B39" w:rsidP="00275B39" w:rsidR="00275B39">
      <w:pPr>
        <w:ind w:firstLine="851"/>
        <w:jc w:val="both"/>
        <w:rPr>
          <w:rFonts w:cs="Arial" w:hAnsi="Arial" w:ascii="Arial"/>
          <w:szCs w:val="20"/>
        </w:rPr>
      </w:pPr>
      <w:r>
        <w:rPr>
          <w:rFonts w:cs="Arial" w:hAnsi="Arial" w:ascii="Arial"/>
        </w:rPr>
        <w:t>Sud je tijekom dokaznog postupka izvršio uvid u Potvrdu FINE Sektor Poslovne mreže RC Zagreb, Podružnica Bjelovar od 08. veljače 2017. godine o tome da na dan izdavanja ove potvrde na računima i novčanim sredstvima tvrtke MM PROMET j.d.o.o. nema neprekidne blokade, pa je temeljem čl.128.st.9.SZ-a u svezi čl.6.st.3. i 2.SZ-a obustavio ovaj postupak i riješio kao u izreci ovog rješenja.</w:t>
      </w:r>
      <w:r>
        <w:rPr>
          <w:rFonts w:hAnsi="Arial" w:ascii="Arial"/>
        </w:rPr>
        <w:tab/>
        <w:t xml:space="preserve"> </w:t>
      </w:r>
    </w:p>
    <w:p w:rsidRDefault="00275B39" w:rsidP="00275B39" w:rsidR="00275B39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</w:r>
    </w:p>
    <w:p w:rsidRDefault="00275B39" w:rsidP="00275B39" w:rsidR="00275B3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09. veljače 2017. godine</w:t>
      </w:r>
    </w:p>
    <w:p w:rsidRDefault="00275B39" w:rsidP="00275B39" w:rsidR="00275B3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275B39" w:rsidP="00275B39" w:rsidR="00275B3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75B39" w:rsidP="00275B39" w:rsidR="00275B3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275B39" w:rsidP="00275B39" w:rsidR="00275B39">
      <w:pPr>
        <w:jc w:val="both"/>
        <w:rPr>
          <w:rFonts w:hAnsi="Arial" w:ascii="Arial"/>
        </w:rPr>
      </w:pPr>
      <w:bookmarkStart w:name="_GoBack" w:id="0"/>
      <w:bookmarkEnd w:id="0"/>
    </w:p>
    <w:p w:rsidRDefault="00275B39" w:rsidP="00275B39" w:rsidR="00275B39">
      <w:pPr>
        <w:jc w:val="both"/>
        <w:rPr>
          <w:rFonts w:hAnsi="Arial" w:ascii="Arial"/>
        </w:rPr>
      </w:pPr>
    </w:p>
    <w:p w:rsidRDefault="00275B39" w:rsidP="00275B39" w:rsidR="00275B39">
      <w:pPr>
        <w:jc w:val="both"/>
        <w:rPr>
          <w:rFonts w:hAnsi="Arial" w:ascii="Arial"/>
        </w:rPr>
      </w:pPr>
    </w:p>
    <w:p w:rsidRDefault="00275B39" w:rsidP="00275B39" w:rsidR="00275B3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-predlagatelju FINI, RC Zagreb, Podružnica Bjelovar, putem e-oglasne ploče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suda</w:t>
      </w:r>
    </w:p>
    <w:p w:rsidRDefault="00275B39" w:rsidP="00275B39" w:rsidR="00275B3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275B39" w:rsidP="00275B39" w:rsidR="00275B39">
      <w:pPr>
        <w:jc w:val="both"/>
        <w:rPr>
          <w:rFonts w:hAnsi="Arial" w:ascii="Arial"/>
        </w:rPr>
      </w:pPr>
      <w:r>
        <w:rPr>
          <w:rFonts w:hAnsi="Arial" w:ascii="Arial"/>
        </w:rPr>
        <w:t>Bj.09.02.2017.g.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B3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St-1316/2016-7</izvorni_sadrzaj>
    <derivirana_varijabla naziv="DomainObject.Oznaka_1">St-1316/2016-7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St-1316/2016</izvorni_sadrzaj>
    <derivirana_varijabla naziv="DomainObject.Predmet.OznakaBroj_1">St-1316/2016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PROMET jednostavno društvo s ograničenom odgovoronošću za proizvodnju i usluge zastupanog po punomoćniku Miroslav Marodolac</izvorni_sadrzaj>
    <derivirana_varijabla naziv="DomainObject.Predmet.ProtustrankaFormated_1">  MM PROMET jednostavno društvo s ograničenom odgovoronošću za proizvodnju i usluge zastupanog po punomoćniku Miroslav Marodolac</derivirana_varijabla>
  </DomainObject.Predmet.ProtustrankaFormated>
  <DomainObject.Predmet.ProtustrankaFormatedOIB>
    <izvorni_sadrzaj>  MM PROMET jednostavno društvo s ograničenom odgovoronošću za proizvodnju i usluge, OIB 68171322083 zastupanog po punomoćniku Miroslav Marodolac</izvorni_sadrzaj>
    <derivirana_varijabla naziv="DomainObject.Predmet.ProtustrankaFormatedOIB_1">  MM PROMET jednostavno društvo s ograničenom odgovoronošću za proizvodnju i usluge, OIB 68171322083 zastupanog po punomoćniku Miroslav Marodolac</derivirana_varijabla>
  </DomainObject.Predmet.ProtustrankaFormatedOIB>
  <DomainObject.Predmet.ProtustrankaFormatedWithAdress>
    <izvorni_sadrzaj> MM PROMET jednostavno društvo s ograničenom odgovoronošću za proizvodnju i usluge, Orovac 146, 43000 Orovac zastupanog po punomoćniku Miroslav Marodolac</izvorni_sadrzaj>
    <derivirana_varijabla naziv="DomainObject.Predmet.ProtustrankaFormatedWithAdress_1"> MM PROMET jednostavno društvo s ograničenom odgovoronošću za proizvodnju i usluge, Orovac 146, 43000 Orovac zastupanog po punomoćniku Miroslav Marodolac</derivirana_varijabla>
  </DomainObject.Predmet.ProtustrankaFormatedWithAdress>
  <DomainObject.Predmet.ProtustrankaFormatedWithAdressOIB>
    <izvorni_sadrzaj> MM PROMET jednostavno društvo s ograničenom odgovoronošću za proizvodnju i usluge, OIB 68171322083, Orovac 146, 43000 Orovac zastupanog po punomoćniku Miroslav Marodolac</izvorni_sadrzaj>
    <derivirana_varijabla naziv="DomainObject.Predmet.ProtustrankaFormatedWithAdressOIB_1"> MM PROMET jednostavno društvo s ograničenom odgovoronošću za proizvodnju i usluge, OIB 68171322083, Orovac 146, 43000 Orovac zastupanog po punomoćniku Miroslav Marodolac</derivirana_varijabla>
  </DomainObject.Predmet.ProtustrankaFormatedWithAdressOIB>
  <DomainObject.Predmet.ProtustrankaWithAdress>
    <izvorni_sadrzaj>MM PROMET jednostavno društvo s ograničenom odgovoronošću za proizvodnju i usluge Orovac 146, 43000 Orovac</izvorni_sadrzaj>
    <derivirana_varijabla naziv="DomainObject.Predmet.ProtustrankaWithAdress_1">MM PROMET jednostavno društvo s ograničenom odgovoronošću za proizvodnju i usluge Orovac 146, 43000 Orovac</derivirana_varijabla>
  </DomainObject.Predmet.ProtustrankaWithAdress>
  <DomainObject.Predmet.ProtustrankaWithAdressOIB>
    <izvorni_sadrzaj>MM PROMET jednostavno društvo s ograničenom odgovoronošću za proizvodnju i usluge, OIB 68171322083, Orovac 146, 43000 Orovac</izvorni_sadrzaj>
    <derivirana_varijabla naziv="DomainObject.Predmet.ProtustrankaWithAdressOIB_1">MM PROMET jednostavno društvo s ograničenom odgovoronošću za proizvodnju i usluge, OIB 68171322083, Orovac 146, 43000 Orovac</derivirana_varijabla>
  </DomainObject.Predmet.ProtustrankaWithAdressOIB>
  <DomainObject.Predmet.ProtustrankaNazivFormated>
    <izvorni_sadrzaj>MM PROMET jednostavno društvo s ograničenom odgovoronošću za proizvodnju i usluge</izvorni_sadrzaj>
    <derivirana_varijabla naziv="DomainObject.Predmet.ProtustrankaNazivFormated_1">MM PROMET jednostavno društvo s ograničenom odgovoronošću za proizvodnju i usluge</derivirana_varijabla>
  </DomainObject.Predmet.ProtustrankaNazivFormated>
  <DomainObject.Predmet.ProtustrankaNazivFormatedOIB>
    <izvorni_sadrzaj>MM PROMET jednostavno društvo s ograničenom odgovoronošću za proizvodnju i usluge, OIB 68171322083</izvorni_sadrzaj>
    <derivirana_varijabla naziv="DomainObject.Predmet.ProtustrankaNazivFormatedOIB_1">MM PROMET jednostavno društvo s ograničenom odgovoronošću za proizvodnju i usluge, OIB 68171322083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 PROMET jednostavno društvo s ograničenom odgovoronošću za proizvodnju i usluge zastupanog po punomoćniku Miroslav Marodolac</item>
    </izvorni_sadrzaj>
    <derivirana_varijabla naziv="DomainObject.Predmet.ProtuStrankaListFormated_1">
      <item>MM PROMET jednostavno društvo s ograničenom odgovoronošću za proizvodnju i usluge zastupanog po punomoćniku Miroslav Marodolac</item>
    </derivirana_varijabla>
  </DomainObject.Predmet.ProtuStrankaListFormated>
  <DomainObject.Predmet.ProtuStrankaListFormatedOIB>
    <izvorni_sadrzaj>
      <item>MM PROMET jednostavno društvo s ograničenom odgovoronošću za proizvodnju i usluge, OIB 68171322083 zastupanog po punomoćniku Miroslav Marodolac</item>
    </izvorni_sadrzaj>
    <derivirana_varijabla naziv="DomainObject.Predmet.ProtuStrankaListFormatedOIB_1">
      <item>MM PROMET jednostavno društvo s ograničenom odgovoronošću za proizvodnju i usluge, OIB 68171322083 zastupanog po punomoćniku Miroslav Marodolac</item>
    </derivirana_varijabla>
  </DomainObject.Predmet.ProtuStrankaListFormatedOIB>
  <DomainObject.Predmet.ProtuStrankaListFormatedWithAdress>
    <izvorni_sadrzaj>
      <item>MM PROMET jednostavno društvo s ograničenom odgovoronošću za proizvodnju i usluge, Orovac 146, 43000 Orovac zastupanog po punomoćniku Miroslav Marodolac</item>
    </izvorni_sadrzaj>
    <derivirana_varijabla naziv="DomainObject.Predmet.ProtuStrankaListFormatedWithAdress_1">
      <item>MM PROMET jednostavno društvo s ograničenom odgovoronošću za proizvodnju i usluge, Orovac 146, 43000 Orovac zastupanog po punomoćniku Miroslav Marodolac</item>
    </derivirana_varijabla>
  </DomainObject.Predmet.ProtuStrankaListFormatedWithAdress>
  <DomainObject.Predmet.ProtuStrankaListFormatedWithAdressOIB>
    <izvorni_sadrzaj>
      <item>MM PROMET jednostavno društvo s ograničenom odgovoronošću za proizvodnju i usluge, OIB 68171322083, Orovac 146, 43000 Orovac zastupanog po punomoćniku Miroslav Marodolac</item>
    </izvorni_sadrzaj>
    <derivirana_varijabla naziv="DomainObject.Predmet.ProtuStrankaListFormatedWithAdressOIB_1">
      <item>MM PROMET jednostavno društvo s ograničenom odgovoronošću za proizvodnju i usluge, OIB 68171322083, Orovac 146, 43000 Orovac zastupanog po punomoćniku Miroslav Marodolac</item>
    </derivirana_varijabla>
  </DomainObject.Predmet.ProtuStrankaListFormatedWithAdressOIB>
  <DomainObject.Predmet.ProtuStrankaListNazivFormated>
    <izvorni_sadrzaj>
      <item>MM PROMET jednostavno društvo s ograničenom odgovoronošću za proizvodnju i usluge</item>
    </izvorni_sadrzaj>
    <derivirana_varijabla naziv="DomainObject.Predmet.ProtuStrankaListNazivFormated_1">
      <item>MM PROMET jednostavno društvo s ograničenom odgovoronošću za proizvodnju i usluge</item>
    </derivirana_varijabla>
  </DomainObject.Predmet.ProtuStrankaListNazivFormated>
  <DomainObject.Predmet.ProtuStrankaListNazivFormatedOIB>
    <izvorni_sadrzaj>
      <item>MM PROMET jednostavno društvo s ograničenom odgovoronošću za proizvodnju i usluge, OIB 68171322083</item>
    </izvorni_sadrzaj>
    <derivirana_varijabla naziv="DomainObject.Predmet.ProtuStrankaListNazivFormatedOIB_1">
      <item>MM PROMET jednostavno društvo s ograničenom odgovoronošću za proizvodnju i usluge, OIB 68171322083</item>
    </derivirana_varijabla>
  </DomainObject.Predmet.ProtuStrankaListNazivFormatedOIB>
  <DomainObject.Predmet.OstaliListFormated>
    <izvorni_sadrzaj>
      <item>Miroslav Marodolac punomoćnik sudionika u postupku MM PROMET jednostavno društvo s ograničenom odgovoronošću za proizvodnju i usluge</item>
    </izvorni_sadrzaj>
    <derivirana_varijabla naziv="DomainObject.Predmet.OstaliListFormated_1">
      <item>Miroslav Marodolac punomoćnik sudionika u postupku MM PROMET jednostavno društvo s ograničenom odgovoronošću za proizvodnju i usluge</item>
    </derivirana_varijabla>
  </DomainObject.Predmet.OstaliListFormated>
  <DomainObject.Predmet.OstaliListFormatedOIB>
    <izvorni_sadrzaj>
      <item>Miroslav Marodolac, OIB 79634905547 punomoćnik sudionika u postupku MM PROMET jednostavno društvo s ograničenom odgovoronošću za proizvodnju i usluge</item>
    </izvorni_sadrzaj>
    <derivirana_varijabla naziv="DomainObject.Predmet.OstaliListFormatedOIB_1">
      <item>Miroslav Marodolac, OIB 79634905547 punomoćnik sudionika u postupku MM PROMET jednostavno društvo s ograničenom odgovoronošću za proizvodnju i usluge</item>
    </derivirana_varijabla>
  </DomainObject.Predmet.OstaliListFormatedOIB>
  <DomainObject.Predmet.OstaliListFormatedWithAdress>
    <izvorni_sadrzaj>
      <item>Miroslav Marodolac, Orovac 146., 43000 Orovac punomoćnik sudionika u postupku MM PROMET jednostavno društvo s ograničenom odgovoronošću za proizvodnju i usluge</item>
    </izvorni_sadrzaj>
    <derivirana_varijabla naziv="DomainObject.Predmet.OstaliListFormatedWithAdress_1">
      <item>Miroslav Marodolac, Orovac 146., 43000 Orovac punomoćnik sudionika u postupku MM PROMET jednostavno društvo s ograničenom odgovoronošću za proizvodnju i usluge</item>
    </derivirana_varijabla>
  </DomainObject.Predmet.OstaliListFormatedWithAdress>
  <DomainObject.Predmet.OstaliListFormatedWithAdressOIB>
    <izvorni_sadrzaj>
      <item>Miroslav Marodolac, OIB 79634905547, Orovac 146., 43000 Orovac punomoćnik sudionika u postupku MM PROMET jednostavno društvo s ograničenom odgovoronošću za proizvodnju i usluge</item>
    </izvorni_sadrzaj>
    <derivirana_varijabla naziv="DomainObject.Predmet.OstaliListFormatedWithAdressOIB_1">
      <item>Miroslav Marodolac, OIB 79634905547, Orovac 146., 43000 Orovac punomoćnik sudionika u postupku MM PROMET jednostavno društvo s ograničenom odgovoronošću za proizvodnju i usluge</item>
    </derivirana_varijabla>
  </DomainObject.Predmet.OstaliListFormatedWithAdressOIB>
  <DomainObject.Predmet.OstaliListNazivFormated>
    <izvorni_sadrzaj>
      <item>Miroslav Marodolac</item>
    </izvorni_sadrzaj>
    <derivirana_varijabla naziv="DomainObject.Predmet.OstaliListNazivFormated_1">
      <item>Miroslav Marodolac</item>
    </derivirana_varijabla>
  </DomainObject.Predmet.OstaliListNazivFormated>
  <DomainObject.Predmet.OstaliListNazivFormatedOIB>
    <izvorni_sadrzaj>
      <item>Miroslav Marodolac, OIB 79634905547</item>
    </izvorni_sadrzaj>
    <derivirana_varijabla naziv="DomainObject.Predmet.OstaliListNazivFormatedOIB_1">
      <item>Miroslav Marodolac, OIB 79634905547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St-1316/2016-7</izvorni_sadrzaj>
    <derivirana_varijabla naziv="DomainObject.PoslovniBrojDokumenta_1">St-1316/2016-7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 PROMET jednostavno društvo s ograničenom odgovoronošću za proizvodnju i usluge</izvorni_sadrzaj>
    <derivirana_varijabla naziv="DomainObject.Predmet.ProtustrankaIDrugi_1">MM PROMET jednostavno društvo s ograničenom odgovoronošću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 PROMET jednostavno društvo s ograničenom odgovoronošću za proizvodnju i usluge, OIB 68171322083, Orovac 146, 43000 Orovac</izvorni_sadrzaj>
    <derivirana_varijabla naziv="DomainObject.Predmet.ProtustrankaIDrugiAdressOIB_1">MM PROMET jednostavno društvo s ograničenom odgovoronošću za proizvodnju i usluge, OIB 68171322083, Orovac 146, 43000 Orovac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 PROMET jednostavno društvo s ograničenom odgovoronošću za proizvodnju i usluge</item>
      <item>Miroslav Marodolac</item>
    </izvorni_sadrzaj>
    <derivirana_varijabla naziv="DomainObject.Predmet.SudioniciListNaziv_1">
      <item>FINA, RC ZAGREB, Podružnica Bjelovar</item>
      <item>MM PROMET jednostavno društvo s ograničenom odgovoronošću za proizvodnju i usluge</item>
      <item>Miroslav Marodolac</item>
    </derivirana_varijabla>
  </DomainObject.Predmet.SudioniciListNaziv>
  <DomainObject.Predmet.SudioniciListAdressOIB>
    <izvorni_sadrzaj>
      <item>FINA, RC ZAGREB, Podružnica Bjelovar, OIB 85821130368, F. Supila 4,43000 Bjelovar</item>
      <item>MM PROMET jednostavno društvo s ograničenom odgovoronošću za proizvodnju i usluge, OIB 68171322083, Orovac 146,43000 Orovac</item>
      <item>Miroslav Marodolac, OIB 79634905547, Orovac 146.,43000 Orovac</item>
    </izvorni_sadrzaj>
    <derivirana_varijabla naziv="DomainObject.Predmet.SudioniciListAdressOIB_1">
      <item>FINA, RC ZAGREB, Podružnica Bjelovar, OIB 85821130368, F. Supila 4,43000 Bjelovar</item>
      <item>MM PROMET jednostavno društvo s ograničenom odgovoronošću za proizvodnju i usluge, OIB 68171322083, Orovac 146,43000 Orovac</item>
      <item>Miroslav Marodolac, OIB 79634905547, Orovac 146.,43000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350EE-1A74-4643-8A98-9D351EE93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614</properties:Words>
  <properties:Characters>3422</properties:Characters>
  <properties:Lines>84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2017-02-09T08:19:00Z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St-1316/2016-7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