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901d" w14:paraId="727901d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D57E4">
        <w:t>5</w:t>
      </w:r>
      <w:r w:rsidR="00C11749">
        <w:t>4</w:t>
      </w:r>
      <w:r w:rsidR="00CD1CFD">
        <w:t>82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C11749">
        <w:t>4</w:t>
      </w:r>
      <w:r w:rsidR="00CD1CFD">
        <w:t>82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D1CFD">
        <w:t xml:space="preserve">KIKI-TRANSPORTI d.o.o., OIB 33332569372, Zagreb, Veletržnica cvijeća, Slavonska avenija </w:t>
      </w:r>
      <w:proofErr w:type="spellStart"/>
      <w:r w:rsidR="00CD1CFD">
        <w:t>bb</w:t>
      </w:r>
      <w:proofErr w:type="spellEnd"/>
      <w:r w:rsidR="00CD1CFD">
        <w:t xml:space="preserve"> </w:t>
      </w:r>
      <w:r w:rsidR="00C11749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D1CFD">
        <w:t>935.967,80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215918"/>
    <w:rsid w:val="002E7A51"/>
    <w:rsid w:val="00312159"/>
    <w:rsid w:val="003A1D14"/>
    <w:rsid w:val="003A2AE4"/>
    <w:rsid w:val="003C4994"/>
    <w:rsid w:val="00452C66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972A9"/>
    <w:rsid w:val="00CD1CFD"/>
    <w:rsid w:val="00CD57E4"/>
    <w:rsid w:val="00CD74BB"/>
    <w:rsid w:val="00D660C0"/>
    <w:rsid w:val="00D739B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5482</izvorni_sadrzaj>
    <derivirana_varijabla naziv="DomainObject.Predmet.Broj_1">5482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St-5482/2015</izvorni_sadrzaj>
    <derivirana_varijabla naziv="DomainObject.Predmet.OznakaBroj_1">St-5482/2015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KIKI-TRANSPORTI d.o.o. zastupanog po punomoćniku Drago Grbavac</izvorni_sadrzaj>
    <derivirana_varijabla naziv="DomainObject.Predmet.ProtustrankaFormated_1">  KIKI-TRANSPORTI d.o.o. zastupanog po punomoćniku Drago Grbavac</derivirana_varijabla>
  </DomainObject.Predmet.ProtustrankaFormated>
  <DomainObject.Predmet.ProtustrankaFormatedOIB>
    <izvorni_sadrzaj>  KIKI-TRANSPORTI d.o.o., OIB 33332569372 zastupanog po punomoćniku Drago Grbavac</izvorni_sadrzaj>
    <derivirana_varijabla naziv="DomainObject.Predmet.ProtustrankaFormatedOIB_1">  KIKI-TRANSPORTI d.o.o., OIB 33332569372 zastupanog po punomoćniku Drago Grbavac</derivirana_varijabla>
  </DomainObject.Predmet.ProtustrankaFormatedOIB>
  <DomainObject.Predmet.ProtustrankaFormatedWithAdress>
    <izvorni_sadrzaj> KIKI-TRANSPORTI d.o.o., Veletržnica cvijeća, Slavonska avenija/bb, 10000 Zagreb zastupanog po punomoćniku Drago Grbavac</izvorni_sadrzaj>
    <derivirana_varijabla naziv="DomainObject.Predmet.ProtustrankaFormatedWithAdress_1"> KIKI-TRANSPORTI d.o.o., Veletržnica cvijeća, Slavonska avenija/bb, 10000 Zagreb zastupanog po punomoćniku Drago Grbavac</derivirana_varijabla>
  </DomainObject.Predmet.ProtustrankaFormatedWithAdress>
  <DomainObject.Predmet.ProtustrankaFormatedWithAdressOIB>
    <izvorni_sadrzaj> KIKI-TRANSPORTI d.o.o., OIB 33332569372, Veletržnica cvijeća, Slavonska avenija/bb, 10000 Zagreb zastupanog po punomoćniku Drago Grbavac</izvorni_sadrzaj>
    <derivirana_varijabla naziv="DomainObject.Predmet.ProtustrankaFormatedWithAdressOIB_1"> KIKI-TRANSPORTI d.o.o., OIB 33332569372, Veletržnica cvijeća, Slavonska avenija/bb, 10000 Zagreb zastupanog po punomoćniku Drago Grbavac</derivirana_varijabla>
  </DomainObject.Predmet.ProtustrankaFormatedWithAdressOIB>
  <DomainObject.Predmet.ProtustrankaWithAdress>
    <izvorni_sadrzaj>KIKI-TRANSPORTI d.o.o. Veletržnica cvijeća, Slavonska avenija/bb, 10000 Zagreb</izvorni_sadrzaj>
    <derivirana_varijabla naziv="DomainObject.Predmet.ProtustrankaWithAdress_1">KIKI-TRANSPORTI d.o.o. Veletržnica cvijeća, Slavonska avenija/bb, 10000 Zagreb</derivirana_varijabla>
  </DomainObject.Predmet.ProtustrankaWithAdress>
  <DomainObject.Predmet.ProtustrankaWithAdressOIB>
    <izvorni_sadrzaj>KIKI-TRANSPORTI d.o.o., OIB 33332569372, Veletržnica cvijeća, Slavonska avenija/bb, 10000 Zagreb</izvorni_sadrzaj>
    <derivirana_varijabla naziv="DomainObject.Predmet.ProtustrankaWithAdressOIB_1">KIKI-TRANSPORTI d.o.o., OIB 33332569372, Veletržnica cvijeća, Slavonska avenija/bb, 10000 Zagreb</derivirana_varijabla>
  </DomainObject.Predmet.ProtustrankaWithAdressOIB>
  <DomainObject.Predmet.ProtustrankaNazivFormated>
    <izvorni_sadrzaj>KIKI-TRANSPORTI d.o.o.</izvorni_sadrzaj>
    <derivirana_varijabla naziv="DomainObject.Predmet.ProtustrankaNazivFormated_1">KIKI-TRANSPORTI d.o.o.</derivirana_varijabla>
  </DomainObject.Predmet.ProtustrankaNazivFormated>
  <DomainObject.Predmet.ProtustrankaNazivFormatedOIB>
    <izvorni_sadrzaj>KIKI-TRANSPORTI d.o.o., OIB 33332569372</izvorni_sadrzaj>
    <derivirana_varijabla naziv="DomainObject.Predmet.ProtustrankaNazivFormatedOIB_1">KIKI-TRANSPORTI d.o.o., OIB 33332569372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KIKI-TRANSPORTI d.o.o. zastupanog po punomoćniku Drago Grbavac</item>
    </izvorni_sadrzaj>
    <derivirana_varijabla naziv="DomainObject.Predmet.ProtuStrankaListFormated_1">
      <item>KIKI-TRANSPORTI d.o.o. zastupanog po punomoćniku Drago Grbavac</item>
    </derivirana_varijabla>
  </DomainObject.Predmet.ProtuStrankaListFormated>
  <DomainObject.Predmet.ProtuStrankaListFormatedOIB>
    <izvorni_sadrzaj>
      <item>KIKI-TRANSPORTI d.o.o., OIB 33332569372 zastupanog po punomoćniku Drago Grbavac</item>
    </izvorni_sadrzaj>
    <derivirana_varijabla naziv="DomainObject.Predmet.ProtuStrankaListFormatedOIB_1">
      <item>KIKI-TRANSPORTI d.o.o., OIB 33332569372 zastupanog po punomoćniku Drago Grbavac</item>
    </derivirana_varijabla>
  </DomainObject.Predmet.ProtuStrankaListFormatedOIB>
  <DomainObject.Predmet.ProtuStrankaListFormatedWithAdress>
    <izvorni_sadrzaj>
      <item>KIKI-TRANSPORTI d.o.o., Veletržnica cvijeća, Slavonska avenija/bb, 10000 Zagreb zastupanog po punomoćniku Drago Grbavac</item>
    </izvorni_sadrzaj>
    <derivirana_varijabla naziv="DomainObject.Predmet.ProtuStrankaListFormatedWithAdress_1">
      <item>KIKI-TRANSPORTI d.o.o., Veletržnica cvijeća, Slavonska avenija/bb, 10000 Zagreb zastupanog po punomoćniku Drago Grbavac</item>
    </derivirana_varijabla>
  </DomainObject.Predmet.ProtuStrankaListFormatedWithAdress>
  <DomainObject.Predmet.ProtuStrankaListFormatedWithAdressOIB>
    <izvorni_sadrzaj>
      <item>KIKI-TRANSPORTI d.o.o., OIB 33332569372, Veletržnica cvijeća, Slavonska avenija/bb, 10000 Zagreb zastupanog po punomoćniku Drago Grbavac</item>
    </izvorni_sadrzaj>
    <derivirana_varijabla naziv="DomainObject.Predmet.ProtuStrankaListFormatedWithAdressOIB_1">
      <item>KIKI-TRANSPORTI d.o.o., OIB 33332569372, Veletržnica cvijeća, Slavonska avenija/bb, 10000 Zagreb zastupanog po punomoćniku Drago Grbavac</item>
    </derivirana_varijabla>
  </DomainObject.Predmet.ProtuStrankaListFormatedWithAdressOIB>
  <DomainObject.Predmet.ProtuStrankaListNazivFormated>
    <izvorni_sadrzaj>
      <item>KIKI-TRANSPORTI d.o.o.</item>
    </izvorni_sadrzaj>
    <derivirana_varijabla naziv="DomainObject.Predmet.ProtuStrankaListNazivFormated_1">
      <item>KIKI-TRANSPORTI d.o.o.</item>
    </derivirana_varijabla>
  </DomainObject.Predmet.ProtuStrankaListNazivFormated>
  <DomainObject.Predmet.ProtuStrankaListNazivFormatedOIB>
    <izvorni_sadrzaj>
      <item>KIKI-TRANSPORTI d.o.o., OIB 33332569372</item>
    </izvorni_sadrzaj>
    <derivirana_varijabla naziv="DomainObject.Predmet.ProtuStrankaListNazivFormatedOIB_1">
      <item>KIKI-TRANSPORTI d.o.o., OIB 33332569372</item>
    </derivirana_varijabla>
  </DomainObject.Predmet.ProtuStrankaListNazivFormatedOIB>
  <DomainObject.Predmet.OstaliListFormated>
    <izvorni_sadrzaj>
      <item>Drago Grbavac punomoćnik sudionika u postupku KIKI-TRANSPORTI d.o.o.</item>
    </izvorni_sadrzaj>
    <derivirana_varijabla naziv="DomainObject.Predmet.OstaliListFormated_1">
      <item>Drago Grbavac punomoćnik sudionika u postupku KIKI-TRANSPORTI d.o.o.</item>
    </derivirana_varijabla>
  </DomainObject.Predmet.OstaliListFormated>
  <DomainObject.Predmet.OstaliListFormatedOIB>
    <izvorni_sadrzaj>
      <item>Drago Grbavac, OIB 85259511945 punomoćnik sudionika u postupku KIKI-TRANSPORTI d.o.o.</item>
    </izvorni_sadrzaj>
    <derivirana_varijabla naziv="DomainObject.Predmet.OstaliListFormatedOIB_1">
      <item>Drago Grbavac, OIB 85259511945 punomoćnik sudionika u postupku KIKI-TRANSPORTI d.o.o.</item>
    </derivirana_varijabla>
  </DomainObject.Predmet.OstaliListFormatedOIB>
  <DomainObject.Predmet.OstaliListFormatedWithAdress>
    <izvorni_sadrzaj>
      <item>Drago Grbavac, 9. Bukovački ogranak 3 B, 10000 Zagreb punomoćnik sudionika u postupku KIKI-TRANSPORTI d.o.o.</item>
    </izvorni_sadrzaj>
    <derivirana_varijabla naziv="DomainObject.Predmet.OstaliListFormatedWithAdress_1">
      <item>Drago Grbavac, 9. Bukovački ogranak 3 B, 10000 Zagreb punomoćnik sudionika u postupku KIKI-TRANSPORTI d.o.o.</item>
    </derivirana_varijabla>
  </DomainObject.Predmet.OstaliListFormatedWithAdress>
  <DomainObject.Predmet.OstaliListFormatedWithAdressOIB>
    <izvorni_sadrzaj>
      <item>Drago Grbavac, OIB 85259511945, 9. Bukovački ogranak 3 B, 10000 Zagreb punomoćnik sudionika u postupku KIKI-TRANSPORTI d.o.o.</item>
    </izvorni_sadrzaj>
    <derivirana_varijabla naziv="DomainObject.Predmet.OstaliListFormatedWithAdressOIB_1">
      <item>Drago Grbavac, OIB 85259511945, 9. Bukovački ogranak 3 B, 10000 Zagreb punomoćnik sudionika u postupku KIKI-TRANSPORTI d.o.o.</item>
    </derivirana_varijabla>
  </DomainObject.Predmet.OstaliListFormatedWithAdressOIB>
  <DomainObject.Predmet.OstaliListNazivFormated>
    <izvorni_sadrzaj>
      <item>Drago Grbavac</item>
    </izvorni_sadrzaj>
    <derivirana_varijabla naziv="DomainObject.Predmet.OstaliListNazivFormated_1">
      <item>Drago Grbavac</item>
    </derivirana_varijabla>
  </DomainObject.Predmet.OstaliListNazivFormated>
  <DomainObject.Predmet.OstaliListNazivFormatedOIB>
    <izvorni_sadrzaj>
      <item>Drago Grbavac, OIB 85259511945</item>
    </izvorni_sadrzaj>
    <derivirana_varijabla naziv="DomainObject.Predmet.OstaliListNazivFormatedOIB_1">
      <item>Drago Grbavac, OIB 85259511945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KIKI-TRANSPORTI d.o.o.</izvorni_sadrzaj>
    <derivirana_varijabla naziv="DomainObject.Predmet.ProtustrankaIDrugi_1">KIKI-TRANSPORTI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KIKI-TRANSPORTI d.o.o., OIB 33332569372, Veletržnica cvijeća, Slavonska avenija/bb, 10000 Zagreb</izvorni_sadrzaj>
    <derivirana_varijabla naziv="DomainObject.Predmet.ProtustrankaIDrugiAdressOIB_1">KIKI-TRANSPORTI d.o.o., OIB 33332569372, Veletržnica cvijeća, Slavonska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KIKI-TRANSPORTI d.o.o.</item>
      <item>FINA Regionalni centar Zagreb</item>
      <item>Drago Grbavac</item>
    </izvorni_sadrzaj>
    <derivirana_varijabla naziv="DomainObject.Predmet.SudioniciListNaziv_1">
      <item>KIKI-TRANSPORTI d.o.o.</item>
      <item>FINA Regionalni centar Zagreb</item>
      <item>Drago Grbavac</item>
    </derivirana_varijabla>
  </DomainObject.Predmet.SudioniciListNaziv>
  <DomainObject.Predmet.SudioniciListAdressOIB>
    <izvorni_sadrzaj>
      <item>KIKI-TRANSPORTI d.o.o., OIB 33332569372, Veletržnica cvijeća, Slavonska avenija/bb,10000 Zagreb</item>
      <item>FINA Regionalni centar Zagreb, OIB 85821130368, Trg svibanjskih žrtava 1995. 1,10000 Zagreb</item>
      <item>Drago Grbavac, OIB 85259511945, 9. Bukovački ogranak 3 B,10000 Zagreb</item>
    </izvorni_sadrzaj>
    <derivirana_varijabla naziv="DomainObject.Predmet.SudioniciListAdressOIB_1">
      <item>KIKI-TRANSPORTI d.o.o., OIB 33332569372, Veletržnica cvijeća, Slavonska avenija/bb,10000 Zagreb</item>
      <item>FINA Regionalni centar Zagreb, OIB 85821130368, Trg svibanjskih žrtava 1995. 1,10000 Zagreb</item>
      <item>Drago Grbavac, OIB 85259511945, 9. Bukovački ogranak 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33332569372</item>
      <item>, OIB 85821130368</item>
      <item>, OIB 85259511945</item>
    </izvorni_sadrzaj>
    <derivirana_varijabla naziv="DomainObject.Predmet.SudioniciListNazivOIB_1">
      <item>, OIB 33332569372</item>
      <item>, OIB 85821130368</item>
      <item>, OIB 85259511945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711FA-4F73-4339-AF26-9DAB7CB37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1352</properties:Characters>
  <properties:Lines>48</properties:Lines>
  <properties:Paragraphs>17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2016-01-15T10:44:00Z</cp:lastPrinted>
  <dcterms:modified xmlns:xsi="http://www.w3.org/2001/XMLSchema-instance" xsi:type="dcterms:W3CDTF">2016-01-15T10:44:00Z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