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b30d" w14:paraId="b65b30d" w:rsidRDefault="00516674" w:rsidP="00516674" w:rsidR="00516674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16674" w:rsidP="00516674" w:rsidR="00516674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16674" w:rsidP="00516674" w:rsidR="00516674">
      <w:r w:rsidRPr="0047448E">
        <w:t xml:space="preserve"> TRGOVAČKI SUD U </w:t>
      </w:r>
      <w:proofErr w:type="spellStart"/>
      <w:r>
        <w:t>PAZINU</w:t>
      </w:r>
      <w:proofErr w:type="spellEnd"/>
    </w:p>
    <w:p w:rsidRDefault="00516674" w:rsidP="00516674" w:rsidR="00516674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516674" w:rsidP="00516674" w:rsidR="00516674">
      <w:pPr>
        <w:jc w:val="both"/>
      </w:pPr>
    </w:p>
    <w:p w:rsidRDefault="00516674" w:rsidP="00516674" w:rsidR="00516674">
      <w:pPr>
        <w:jc w:val="center"/>
      </w:pPr>
      <w:r>
        <w:t>R E P U B L I K A   H R V A T S K A</w:t>
      </w:r>
    </w:p>
    <w:p w:rsidRDefault="00516674" w:rsidP="00516674" w:rsidR="00516674">
      <w:pPr>
        <w:jc w:val="center"/>
      </w:pPr>
    </w:p>
    <w:p w:rsidRDefault="00031276" w:rsidP="00031276" w:rsidR="00031276" w:rsidRPr="000E039C">
      <w:pPr>
        <w:jc w:val="center"/>
      </w:pPr>
      <w:r w:rsidRPr="000E039C">
        <w:t xml:space="preserve">Z A K </w:t>
      </w:r>
      <w:proofErr w:type="spellStart"/>
      <w:r w:rsidRPr="000E039C">
        <w:t>LJ</w:t>
      </w:r>
      <w:proofErr w:type="spellEnd"/>
      <w:r w:rsidRPr="000E039C">
        <w:t xml:space="preserve"> U Č A K</w:t>
      </w:r>
    </w:p>
    <w:p w:rsidRDefault="00516674" w:rsidP="00516674" w:rsidR="00516674" w:rsidRPr="000E039C">
      <w:pPr>
        <w:jc w:val="both"/>
      </w:pPr>
    </w:p>
    <w:p w:rsidRDefault="00516674" w:rsidP="00516674" w:rsidR="00516674" w:rsidRPr="000E039C">
      <w:pPr>
        <w:jc w:val="both"/>
      </w:pPr>
      <w:r w:rsidRPr="000E039C">
        <w:tab/>
        <w:t>Trgovački sud u Pazinu, po su</w:t>
      </w:r>
      <w:r w:rsidR="00D95770" w:rsidRPr="000E039C">
        <w:t>cu Damiru Rabaru</w:t>
      </w:r>
      <w:r w:rsidRPr="000E039C">
        <w:t xml:space="preserve">, </w:t>
      </w:r>
      <w:r w:rsidR="00D95770" w:rsidRPr="000E039C">
        <w:t xml:space="preserve">u </w:t>
      </w:r>
      <w:r w:rsidRPr="000E039C">
        <w:t>stečajno</w:t>
      </w:r>
      <w:r w:rsidR="00D95770" w:rsidRPr="000E039C">
        <w:t>m</w:t>
      </w:r>
      <w:r w:rsidRPr="000E039C">
        <w:t xml:space="preserve"> postupk</w:t>
      </w:r>
      <w:r w:rsidR="00D95770" w:rsidRPr="000E039C">
        <w:t>u</w:t>
      </w:r>
      <w:r w:rsidRPr="000E039C">
        <w:t xml:space="preserve"> nad dužnikom </w:t>
      </w:r>
      <w:r w:rsidR="002A5E71">
        <w:t xml:space="preserve">stečajnom masom iza ČETIRI ASA d.o.o. "u stečaju", Rijeka, </w:t>
      </w:r>
      <w:proofErr w:type="spellStart"/>
      <w:r w:rsidR="002A5E71">
        <w:t>Gnambova</w:t>
      </w:r>
      <w:proofErr w:type="spellEnd"/>
      <w:r w:rsidR="002A5E71">
        <w:t xml:space="preserve"> 2/III, </w:t>
      </w:r>
      <w:proofErr w:type="spellStart"/>
      <w:r w:rsidR="002A5E71">
        <w:t>OIB</w:t>
      </w:r>
      <w:proofErr w:type="spellEnd"/>
      <w:r w:rsidR="002A5E71">
        <w:t xml:space="preserve">: </w:t>
      </w:r>
      <w:proofErr w:type="spellStart"/>
      <w:r w:rsidR="002A5E71" w:rsidRPr="002A5E71">
        <w:t>81261877790</w:t>
      </w:r>
      <w:proofErr w:type="spellEnd"/>
      <w:r w:rsidRPr="000E039C">
        <w:t>,</w:t>
      </w:r>
    </w:p>
    <w:p w:rsidRDefault="00516674" w:rsidP="00516674" w:rsidR="00516674" w:rsidRPr="000E039C">
      <w:pPr>
        <w:jc w:val="both"/>
      </w:pPr>
    </w:p>
    <w:p w:rsidRDefault="00031276" w:rsidP="00031276" w:rsidR="00031276" w:rsidRPr="000E039C">
      <w:pPr>
        <w:jc w:val="center"/>
      </w:pPr>
      <w:r w:rsidRPr="000E039C">
        <w:t>z a k l j u č i o    j e</w:t>
      </w:r>
    </w:p>
    <w:p w:rsidRDefault="00516674" w:rsidP="00516674" w:rsidR="00516674">
      <w:pPr>
        <w:jc w:val="center"/>
      </w:pPr>
    </w:p>
    <w:p w:rsidRDefault="00516674" w:rsidP="00516674" w:rsidR="00516674">
      <w:pPr>
        <w:jc w:val="both"/>
      </w:pPr>
      <w:r>
        <w:tab/>
      </w:r>
      <w:r w:rsidR="00D95770">
        <w:t>I</w:t>
      </w:r>
      <w:r w:rsidRPr="00161E86">
        <w:t>.</w:t>
      </w:r>
      <w:r w:rsidRPr="00161E86">
        <w:tab/>
        <w:t xml:space="preserve">Nalaže se </w:t>
      </w:r>
      <w:r>
        <w:t xml:space="preserve">Ministarstvu unutarnjih poslova, Policijskoj upravi istarskoj, Sektor upravnih i inspekcijskih poslova, Služba za upravne poslove, </w:t>
      </w:r>
      <w:r w:rsidR="00031276" w:rsidRPr="00942946">
        <w:t xml:space="preserve">da izvrši upis brisanja zabilježbe </w:t>
      </w:r>
      <w:r w:rsidR="00B962C9">
        <w:t>otuđenja</w:t>
      </w:r>
      <w:r w:rsidRPr="00161E86">
        <w:t xml:space="preserve"> na </w:t>
      </w:r>
      <w:r>
        <w:t>motorn</w:t>
      </w:r>
      <w:r w:rsidR="005C0305">
        <w:t>o</w:t>
      </w:r>
      <w:r>
        <w:t>m vozil</w:t>
      </w:r>
      <w:r w:rsidR="005C0305">
        <w:t>u</w:t>
      </w:r>
      <w:r w:rsidRPr="00161E86">
        <w:t xml:space="preserve"> </w:t>
      </w:r>
      <w:r w:rsidR="00B962C9">
        <w:t xml:space="preserve">društva </w:t>
      </w:r>
      <w:r w:rsidR="002A5E71">
        <w:t xml:space="preserve">stečajna masa iza ČETIRI ASA d.o.o. "u stečaju", Rijeka, </w:t>
      </w:r>
      <w:proofErr w:type="spellStart"/>
      <w:r w:rsidR="002A5E71">
        <w:t>Gnambova</w:t>
      </w:r>
      <w:proofErr w:type="spellEnd"/>
      <w:r w:rsidR="002A5E71">
        <w:t xml:space="preserve"> 2/III, </w:t>
      </w:r>
      <w:proofErr w:type="spellStart"/>
      <w:r w:rsidR="002A5E71">
        <w:t>OIB</w:t>
      </w:r>
      <w:proofErr w:type="spellEnd"/>
      <w:r w:rsidR="002A5E71">
        <w:t xml:space="preserve">: </w:t>
      </w:r>
      <w:proofErr w:type="spellStart"/>
      <w:r w:rsidR="002A5E71" w:rsidRPr="002A5E71">
        <w:t>81261877790</w:t>
      </w:r>
      <w:r w:rsidR="00B962C9">
        <w:t>8</w:t>
      </w:r>
      <w:proofErr w:type="spellEnd"/>
      <w:r w:rsidR="002A5E71">
        <w:t>,</w:t>
      </w:r>
      <w:r w:rsidR="00B962C9">
        <w:t xml:space="preserve"> </w:t>
      </w:r>
      <w:r>
        <w:t>kako slijedi:</w:t>
      </w:r>
    </w:p>
    <w:p w:rsidRDefault="005C0305" w:rsidP="00516674" w:rsidR="005C0305">
      <w:pPr>
        <w:jc w:val="both"/>
      </w:pPr>
    </w:p>
    <w:p w:rsidRDefault="005C0305" w:rsidP="00516674" w:rsidR="00516674">
      <w:pPr>
        <w:ind w:firstLine="708"/>
        <w:jc w:val="both"/>
      </w:pPr>
      <w:r>
        <w:t xml:space="preserve">- </w:t>
      </w:r>
      <w:proofErr w:type="spellStart"/>
      <w:r w:rsidR="002A5E71">
        <w:t>M1</w:t>
      </w:r>
      <w:proofErr w:type="spellEnd"/>
      <w:r w:rsidR="002A5E71">
        <w:t xml:space="preserve">, marke </w:t>
      </w:r>
      <w:proofErr w:type="spellStart"/>
      <w:r w:rsidR="002A5E71">
        <w:t>HYUNDAI</w:t>
      </w:r>
      <w:proofErr w:type="spellEnd"/>
      <w:r w:rsidR="002A5E71">
        <w:t xml:space="preserve"> </w:t>
      </w:r>
      <w:proofErr w:type="spellStart"/>
      <w:r w:rsidR="002A5E71">
        <w:t>TUCSON</w:t>
      </w:r>
      <w:proofErr w:type="spellEnd"/>
      <w:r w:rsidR="002A5E71">
        <w:t xml:space="preserve"> </w:t>
      </w:r>
      <w:proofErr w:type="spellStart"/>
      <w:r w:rsidR="002A5E71">
        <w:t>2.0</w:t>
      </w:r>
      <w:proofErr w:type="spellEnd"/>
      <w:r w:rsidR="00516674">
        <w:t xml:space="preserve">, godina proizvodnje </w:t>
      </w:r>
      <w:proofErr w:type="spellStart"/>
      <w:r w:rsidR="00516674">
        <w:t>200</w:t>
      </w:r>
      <w:r w:rsidR="002A5E71">
        <w:t>8</w:t>
      </w:r>
      <w:proofErr w:type="spellEnd"/>
      <w:r w:rsidR="00516674">
        <w:t xml:space="preserve">, broj šasije </w:t>
      </w:r>
      <w:proofErr w:type="spellStart"/>
      <w:r w:rsidR="002A5E71">
        <w:t>KMHJN81BP8U861594</w:t>
      </w:r>
      <w:proofErr w:type="spellEnd"/>
      <w:r w:rsidR="00821240">
        <w:t>,</w:t>
      </w:r>
    </w:p>
    <w:p w:rsidRDefault="00516674" w:rsidP="00516674" w:rsidR="00516674">
      <w:pPr>
        <w:jc w:val="both"/>
      </w:pPr>
    </w:p>
    <w:p w:rsidRDefault="009A69BE" w:rsidP="009A69BE" w:rsidR="009A69BE" w:rsidRPr="00942946">
      <w:pPr>
        <w:jc w:val="both"/>
      </w:pPr>
      <w:r>
        <w:tab/>
      </w:r>
      <w:r w:rsidRPr="00942946">
        <w:t>te da nas o istome izvijestite.</w:t>
      </w:r>
    </w:p>
    <w:p w:rsidRDefault="009A69BE" w:rsidP="00516674" w:rsidR="009A69BE">
      <w:pPr>
        <w:jc w:val="center"/>
      </w:pPr>
    </w:p>
    <w:p w:rsidRDefault="00516674" w:rsidP="00516674" w:rsidR="00516674" w:rsidRPr="00B87794">
      <w:pPr>
        <w:jc w:val="center"/>
      </w:pPr>
      <w:r w:rsidRPr="00B87794">
        <w:t xml:space="preserve">U Pazinu, </w:t>
      </w:r>
      <w:r w:rsidR="005C162E">
        <w:t>6. listopada</w:t>
      </w:r>
      <w:r w:rsidR="00D95770">
        <w:t xml:space="preserve"> </w:t>
      </w:r>
      <w:proofErr w:type="spellStart"/>
      <w:r>
        <w:t>201</w:t>
      </w:r>
      <w:r w:rsidR="00D95770">
        <w:t>7</w:t>
      </w:r>
      <w:proofErr w:type="spellEnd"/>
      <w:r w:rsidRPr="00B87794">
        <w:t>.</w:t>
      </w:r>
      <w:r>
        <w:t xml:space="preserve"> </w:t>
      </w:r>
    </w:p>
    <w:p w:rsidRDefault="00516674" w:rsidP="00516674" w:rsidR="00516674">
      <w:pPr>
        <w:ind w:firstLine="708" w:left="4956"/>
        <w:jc w:val="both"/>
      </w:pPr>
    </w:p>
    <w:p w:rsidRDefault="000E039C" w:rsidP="00516674" w:rsidR="00516674">
      <w:pPr>
        <w:ind w:firstLine="708" w:left="4956"/>
        <w:jc w:val="both"/>
      </w:pPr>
      <w:r>
        <w:t xml:space="preserve">    </w:t>
      </w:r>
      <w:r w:rsidR="00516674">
        <w:t>S</w:t>
      </w:r>
      <w:r w:rsidR="00D95770">
        <w:t>udac</w:t>
      </w:r>
      <w:r w:rsidR="00516674">
        <w:t>:</w:t>
      </w:r>
    </w:p>
    <w:p w:rsidRDefault="005C162E" w:rsidP="00516674" w:rsidR="00516674" w:rsidRPr="00B87794">
      <w:pPr>
        <w:ind w:firstLine="708" w:left="4956"/>
        <w:jc w:val="both"/>
      </w:pPr>
      <w:r>
        <w:t>Damir Rabar</w:t>
      </w:r>
      <w:r w:rsidR="00821240">
        <w:t>, v.r.</w:t>
      </w:r>
      <w:r w:rsidR="00516674">
        <w:tab/>
      </w:r>
      <w:r w:rsidR="00516674">
        <w:tab/>
      </w:r>
    </w:p>
    <w:p w:rsidRDefault="00031276" w:rsidP="00031276" w:rsidR="00031276">
      <w:pPr>
        <w:jc w:val="both"/>
        <w:rPr>
          <w:b/>
        </w:rPr>
      </w:pPr>
    </w:p>
    <w:p w:rsidRDefault="005C162E" w:rsidP="00031276" w:rsidR="005C162E">
      <w:pPr>
        <w:jc w:val="both"/>
        <w:rPr>
          <w:b/>
        </w:rPr>
      </w:pPr>
    </w:p>
    <w:p w:rsidRDefault="00B42587" w:rsidP="00031276" w:rsidR="00B42587" w:rsidRPr="00942946">
      <w:pPr>
        <w:jc w:val="both"/>
        <w:rPr>
          <w:b/>
        </w:rPr>
      </w:pPr>
    </w:p>
    <w:p w:rsidRDefault="00031276" w:rsidP="00031276" w:rsidR="00031276" w:rsidRPr="000E039C">
      <w:pPr>
        <w:jc w:val="both"/>
      </w:pPr>
      <w:r w:rsidRPr="000E039C">
        <w:t>UPUTA O PRAVNOM LIJEKU:</w:t>
      </w:r>
    </w:p>
    <w:p w:rsidRDefault="00031276" w:rsidP="00031276" w:rsidR="00031276" w:rsidRPr="000E039C">
      <w:pPr>
        <w:ind w:firstLine="567"/>
        <w:jc w:val="both"/>
      </w:pPr>
      <w:r w:rsidRPr="000E039C">
        <w:tab/>
        <w:t xml:space="preserve">Protiv zaključka nisu dopušteni pravni lijekovi. </w:t>
      </w:r>
    </w:p>
    <w:p w:rsidRDefault="00031276" w:rsidP="00031276" w:rsidR="00031276" w:rsidRPr="000E039C">
      <w:pPr>
        <w:ind w:firstLine="567"/>
        <w:jc w:val="both"/>
      </w:pPr>
    </w:p>
    <w:p w:rsidRDefault="00031276" w:rsidP="00031276" w:rsidR="00031276" w:rsidRPr="000E039C">
      <w:pPr>
        <w:pStyle w:val="Tijeloteksta"/>
        <w:rPr>
          <w:szCs w:val="24"/>
        </w:rPr>
      </w:pPr>
    </w:p>
    <w:p w:rsidRDefault="00031276" w:rsidP="00031276" w:rsidR="00031276" w:rsidRPr="000E039C">
      <w:pPr>
        <w:pStyle w:val="Tijeloteksta"/>
        <w:rPr>
          <w:szCs w:val="24"/>
        </w:rPr>
      </w:pPr>
      <w:r w:rsidRPr="000E039C">
        <w:rPr>
          <w:szCs w:val="24"/>
        </w:rPr>
        <w:t>DNA:</w:t>
      </w:r>
      <w:r w:rsidRPr="000E039C">
        <w:t xml:space="preserve"> </w:t>
      </w:r>
    </w:p>
    <w:p w:rsidRDefault="00031276" w:rsidP="00031276" w:rsidR="00031276">
      <w:pPr>
        <w:ind w:firstLine="708"/>
        <w:jc w:val="both"/>
      </w:pPr>
      <w:r w:rsidRPr="00E605C9">
        <w:t>- stečajn</w:t>
      </w:r>
      <w:r>
        <w:t>i</w:t>
      </w:r>
      <w:r w:rsidRPr="00E605C9">
        <w:t xml:space="preserve"> upravitelj</w:t>
      </w:r>
      <w:r w:rsidR="000E039C">
        <w:t xml:space="preserve"> </w:t>
      </w:r>
      <w:r w:rsidR="005C162E">
        <w:t xml:space="preserve">Zdravko </w:t>
      </w:r>
      <w:proofErr w:type="spellStart"/>
      <w:r w:rsidR="005C162E">
        <w:t>Čupković</w:t>
      </w:r>
      <w:proofErr w:type="spellEnd"/>
      <w:r w:rsidR="005C162E">
        <w:t xml:space="preserve">, Rijeka, </w:t>
      </w:r>
      <w:proofErr w:type="spellStart"/>
      <w:r w:rsidR="005C162E">
        <w:t>Gnambova</w:t>
      </w:r>
      <w:proofErr w:type="spellEnd"/>
      <w:r w:rsidR="005C162E">
        <w:t xml:space="preserve"> 2/III</w:t>
      </w:r>
      <w:r w:rsidR="000E039C">
        <w:t>,</w:t>
      </w:r>
    </w:p>
    <w:p w:rsidRDefault="00516674" w:rsidP="00516674" w:rsidR="00516674">
      <w:pPr>
        <w:ind w:firstLine="708"/>
      </w:pPr>
      <w:r w:rsidRPr="00E605C9">
        <w:t xml:space="preserve">- </w:t>
      </w:r>
      <w:r>
        <w:t>MUP, Policijskoj upravi istarskoj, Sektor upravnih i inspekcijskih poslova, Služba za upravne poslove</w:t>
      </w:r>
      <w:r w:rsidR="000E039C">
        <w:t>,</w:t>
      </w:r>
      <w:r w:rsidR="00564D6F">
        <w:t xml:space="preserve"> Rovinj, Istarska ulica </w:t>
      </w:r>
      <w:proofErr w:type="spellStart"/>
      <w:r w:rsidR="00564D6F">
        <w:t>13</w:t>
      </w:r>
      <w:proofErr w:type="spellEnd"/>
      <w:r w:rsidR="00564D6F">
        <w:t>,</w:t>
      </w:r>
    </w:p>
    <w:p w:rsidRDefault="00516674" w:rsidP="00516674" w:rsidR="00516674">
      <w:pPr>
        <w:ind w:firstLine="708"/>
      </w:pPr>
      <w:r>
        <w:t xml:space="preserve">- </w:t>
      </w:r>
      <w:proofErr w:type="spellStart"/>
      <w:r>
        <w:t>ŽDO</w:t>
      </w:r>
      <w:proofErr w:type="spellEnd"/>
      <w:r>
        <w:t xml:space="preserve"> Pula</w:t>
      </w:r>
      <w:r w:rsidR="000E039C">
        <w:t xml:space="preserve">, Rovinjska </w:t>
      </w:r>
      <w:proofErr w:type="spellStart"/>
      <w:r w:rsidR="000E039C">
        <w:t>2a</w:t>
      </w:r>
      <w:proofErr w:type="spellEnd"/>
      <w:r w:rsidR="000E039C">
        <w:t>,</w:t>
      </w:r>
    </w:p>
    <w:p w:rsidRDefault="000E039C" w:rsidP="000E039C" w:rsidR="000E039C">
      <w:pPr>
        <w:ind w:firstLine="708"/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(8 dana).</w:t>
      </w:r>
    </w:p>
    <w:p w:rsidRDefault="00516674" w:rsidP="00516674" w:rsidR="00516674">
      <w:pPr>
        <w:jc w:val="both"/>
      </w:pPr>
    </w:p>
    <w:p w:rsidRDefault="00EB7624" w:rsidR="00EB7624"/>
    <w:sectPr w:rsidSect="001855DE" w:rsidR="00EB762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62E" w:rsidP="00D95770" w:rsidR="005C162E">
      <w:r>
        <w:separator/>
      </w:r>
    </w:p>
  </w:endnote>
  <w:endnote w:id="0" w:type="continuationSeparator">
    <w:p w:rsidRDefault="005C162E" w:rsidP="00D95770" w:rsidR="005C1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62E" w:rsidP="00D95770" w:rsidR="005C162E">
      <w:r>
        <w:separator/>
      </w:r>
    </w:p>
  </w:footnote>
  <w:footnote w:id="0" w:type="continuationSeparator">
    <w:p w:rsidRDefault="005C162E" w:rsidP="00D95770" w:rsidR="005C1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62E" w:rsidP="001855DE" w:rsidR="005C1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162E" w:rsidR="005C1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62E" w:rsidP="001855DE" w:rsidR="005C1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162E" w:rsidP="001855DE" w:rsidR="005C162E">
    <w:pPr>
      <w:pStyle w:val="Zaglavlje"/>
    </w:pPr>
    <w:r>
      <w:tab/>
    </w:r>
    <w:r>
      <w:tab/>
    </w:r>
    <w:r w:rsidRPr="008D67D3">
      <w:t xml:space="preserve">      </w:t>
    </w:r>
    <w:proofErr w:type="spellStart"/>
    <w:r w:rsidRPr="008D67D3">
      <w:t>Posl</w:t>
    </w:r>
    <w:proofErr w:type="spellEnd"/>
    <w:r w:rsidRPr="008D67D3">
      <w:t>.</w:t>
    </w:r>
    <w:r>
      <w:t xml:space="preserve"> </w:t>
    </w:r>
    <w:r w:rsidRPr="008D67D3">
      <w:t>br</w:t>
    </w:r>
    <w:r>
      <w:t>oj</w:t>
    </w:r>
    <w:r w:rsidRPr="008D67D3">
      <w:t xml:space="preserve">: </w:t>
    </w:r>
    <w:r>
      <w:t>1</w:t>
    </w:r>
    <w:r w:rsidRPr="008D67D3">
      <w:t xml:space="preserve"> St-</w:t>
    </w:r>
    <w:proofErr w:type="spellStart"/>
    <w:r>
      <w:t>467</w:t>
    </w:r>
    <w:proofErr w:type="spellEnd"/>
    <w:r>
      <w:t>/</w:t>
    </w:r>
    <w:proofErr w:type="spellStart"/>
    <w:r>
      <w:t>16</w:t>
    </w:r>
    <w:proofErr w:type="spellEnd"/>
    <w:r>
      <w:t xml:space="preserve"> -_</w:t>
    </w:r>
  </w:p>
  <w:p w:rsidRDefault="005C162E" w:rsidP="001855DE" w:rsidR="005C162E" w:rsidRPr="003333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62E" w:rsidR="005C162E">
    <w:pPr>
      <w:pStyle w:val="Zaglavlje"/>
    </w:pPr>
    <w:r>
      <w:tab/>
    </w:r>
    <w:r>
      <w:tab/>
    </w:r>
    <w:r w:rsidRPr="008D67D3">
      <w:t xml:space="preserve">      </w:t>
    </w:r>
    <w:proofErr w:type="spellStart"/>
    <w:r w:rsidRPr="008D67D3">
      <w:t>Posl</w:t>
    </w:r>
    <w:proofErr w:type="spellEnd"/>
    <w:r w:rsidRPr="008D67D3">
      <w:t>.</w:t>
    </w:r>
    <w:r>
      <w:t xml:space="preserve"> </w:t>
    </w:r>
    <w:r w:rsidRPr="008D67D3">
      <w:t>br</w:t>
    </w:r>
    <w:r>
      <w:t>oj</w:t>
    </w:r>
    <w:r w:rsidRPr="008D67D3">
      <w:t xml:space="preserve">: </w:t>
    </w:r>
    <w:r>
      <w:t>1</w:t>
    </w:r>
    <w:r w:rsidRPr="008D67D3">
      <w:t xml:space="preserve"> St-</w:t>
    </w:r>
    <w:r>
      <w:t>5/</w:t>
    </w:r>
    <w:proofErr w:type="spellStart"/>
    <w:r>
      <w:t>17</w:t>
    </w:r>
    <w:proofErr w:type="spellEnd"/>
    <w:r>
      <w:t>-</w:t>
    </w:r>
    <w:proofErr w:type="spellStart"/>
    <w:r>
      <w:t>35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BF4757"/>
    <w:multiLevelType w:val="hybridMultilevel"/>
    <w:tmpl w:val="0FAA4DB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674"/>
    <w:rsid w:val="00016ED9"/>
    <w:rsid w:val="00031276"/>
    <w:rsid w:val="00076C57"/>
    <w:rsid w:val="000A7942"/>
    <w:rsid w:val="000D420A"/>
    <w:rsid w:val="000E039C"/>
    <w:rsid w:val="00160B91"/>
    <w:rsid w:val="001855DE"/>
    <w:rsid w:val="00253C68"/>
    <w:rsid w:val="002A5E71"/>
    <w:rsid w:val="004632F2"/>
    <w:rsid w:val="00516674"/>
    <w:rsid w:val="00564D6F"/>
    <w:rsid w:val="005A54A8"/>
    <w:rsid w:val="005C0305"/>
    <w:rsid w:val="005C162E"/>
    <w:rsid w:val="00610B31"/>
    <w:rsid w:val="006506AE"/>
    <w:rsid w:val="007E195C"/>
    <w:rsid w:val="00821240"/>
    <w:rsid w:val="00867A1C"/>
    <w:rsid w:val="00940A03"/>
    <w:rsid w:val="00983AF3"/>
    <w:rsid w:val="009A69BE"/>
    <w:rsid w:val="00A3427F"/>
    <w:rsid w:val="00B42587"/>
    <w:rsid w:val="00B64AC5"/>
    <w:rsid w:val="00B962C9"/>
    <w:rsid w:val="00C67E53"/>
    <w:rsid w:val="00D95770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667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66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1667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16674"/>
  </w:style>
  <w:style w:styleId="Tekstbalonia" w:type="paragraph">
    <w:name w:val="Balloon Text"/>
    <w:basedOn w:val="Normal"/>
    <w:link w:val="TekstbaloniaChar"/>
    <w:uiPriority w:val="99"/>
    <w:semiHidden/>
    <w:unhideWhenUsed/>
    <w:rsid w:val="005166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667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7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770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2"/>
    <w:basedOn w:val="Normal"/>
    <w:link w:val="TijelotekstaChar"/>
    <w:rsid w:val="00031276"/>
    <w:pPr>
      <w:jc w:val="both"/>
    </w:pPr>
    <w:rPr>
      <w:szCs w:val="20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03127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3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AF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AF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AF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AF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667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66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1667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16674"/>
  </w:style>
  <w:style w:styleId="Tekstbalonia" w:type="paragraph">
    <w:name w:val="Balloon Text"/>
    <w:basedOn w:val="Normal"/>
    <w:link w:val="TekstbaloniaChar"/>
    <w:uiPriority w:val="99"/>
    <w:semiHidden/>
    <w:unhideWhenUsed/>
    <w:rsid w:val="005166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667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7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770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2"/>
    <w:basedOn w:val="Normal"/>
    <w:link w:val="TijelotekstaChar"/>
    <w:rsid w:val="00031276"/>
    <w:pPr>
      <w:jc w:val="both"/>
    </w:pPr>
    <w:rPr>
      <w:szCs w:val="20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03127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3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AF3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AF3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AF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AF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
nastavak postupka nad steč. masom</izvorni_sadrzaj>
    <derivirana_varijabla naziv="DomainObject.Predmet.Opis_1">novi broj radi prijedloga za
nastavak postupka nad steč. masom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ČETIRI ASA d.o.o. u stečaju</izvorni_sadrzaj>
    <derivirana_varijabla naziv="DomainObject.Predmet.ProtustrankaFormated_1">  Stečajna masa iza ČETIRI ASA d.o.o. u stečaju</derivirana_varijabla>
  </DomainObject.Predmet.ProtustrankaFormated>
  <DomainObject.Predmet.ProtustrankaFormatedOIB>
    <izvorni_sadrzaj>  Stečajna masa iza ČETIRI ASA d.o.o. u stečaju, OIB 81261877790</izvorni_sadrzaj>
    <derivirana_varijabla naziv="DomainObject.Predmet.ProtustrankaFormatedOIB_1">  Stečajna masa iza ČETIRI ASA d.o.o. u stečaju, OIB 81261877790</derivirana_varijabla>
  </DomainObject.Predmet.ProtustrankaFormatedOIB>
  <DomainObject.Predmet.ProtustrankaFormatedWithAdress>
    <izvorni_sadrzaj> Stečajna masa iza ČETIRI ASA d.o.o. u stečaju, Gnambova 2/III, 51000 Rijeka</izvorni_sadrzaj>
    <derivirana_varijabla naziv="DomainObject.Predmet.ProtustrankaFormatedWithAdress_1"> Stečajna masa iza ČETIRI ASA d.o.o. u stečaju, Gnambova 2/III, 51000 Rijeka</derivirana_varijabla>
  </DomainObject.Predmet.ProtustrankaFormatedWithAdress>
  <DomainObject.Predmet.ProtustrankaFormatedWithAdressOIB>
    <izvorni_sadrzaj> Stečajna masa iza ČETIRI ASA d.o.o. u stečaju, OIB 81261877790, Gnambova 2/III, 51000 Rijeka</izvorni_sadrzaj>
    <derivirana_varijabla naziv="DomainObject.Predmet.ProtustrankaFormatedWithAdressOIB_1"> Stečajna masa iza ČETIRI ASA d.o.o. u stečaju, OIB 81261877790, Gnambova 2/III, 51000 Rijeka</derivirana_varijabla>
  </DomainObject.Predmet.ProtustrankaFormatedWithAdressOIB>
  <DomainObject.Predmet.ProtustrankaWithAdress>
    <izvorni_sadrzaj>Stečajna masa iza ČETIRI ASA d.o.o. u stečaju Gnambova 2/III, 51000 Rijeka</izvorni_sadrzaj>
    <derivirana_varijabla naziv="DomainObject.Predmet.ProtustrankaWithAdress_1">Stečajna masa iza ČETIRI ASA d.o.o. u stečaju Gnambova 2/III, 51000 Rijeka</derivirana_varijabla>
  </DomainObject.Predmet.ProtustrankaWithAdress>
  <DomainObject.Predmet.ProtustrankaWithAdressOIB>
    <izvorni_sadrzaj>Stečajna masa iza ČETIRI ASA d.o.o. u stečaju, OIB 81261877790, Gnambova 2/III, 51000 Rijeka</izvorni_sadrzaj>
    <derivirana_varijabla naziv="DomainObject.Predmet.ProtustrankaWithAdressOIB_1">Stečajna masa iza ČETIRI ASA d.o.o. u stečaju, OIB 81261877790, Gnambova 2/III, 51000 Rijeka</derivirana_varijabla>
  </DomainObject.Predmet.ProtustrankaWithAdressOIB>
  <DomainObject.Predmet.ProtustrankaNazivFormated>
    <izvorni_sadrzaj>Stečajna masa iza ČETIRI ASA d.o.o. u stečaju</izvorni_sadrzaj>
    <derivirana_varijabla naziv="DomainObject.Predmet.ProtustrankaNazivFormated_1">Stečajna masa iza ČETIRI ASA d.o.o. u stečaju</derivirana_varijabla>
  </DomainObject.Predmet.ProtustrankaNazivFormated>
  <DomainObject.Predmet.ProtustrankaNazivFormatedOIB>
    <izvorni_sadrzaj>Stečajna masa iza ČETIRI ASA d.o.o. u stečaju, OIB 81261877790</izvorni_sadrzaj>
    <derivirana_varijabla naziv="DomainObject.Predmet.ProtustrankaNazivFormatedOIB_1">Stečajna masa iza ČETIRI ASA d.o.o. u stečaju, OIB 81261877790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ANICA ORŠIĆ, ROVINJ zastupanog po punomoćniku odvj. ANKA ZAHARIJA</izvorni_sadrzaj>
    <derivirana_varijabla naziv="DomainObject.Predmet.StrankaFormated_1">  ANICA ORŠIĆ, ROVINJ zastupanog po punomoćniku odvj. ANKA ZAHARIJA</derivirana_varijabla>
  </DomainObject.Predmet.StrankaFormated>
  <DomainObject.Predmet.StrankaFormatedOIB>
    <izvorni_sadrzaj>  ANICA ORŠIĆ, ROVINJ, OIB 71281830963 zastupanog po punomoćniku odvj. ANKA ZAHARIJA</izvorni_sadrzaj>
    <derivirana_varijabla naziv="DomainObject.Predmet.StrankaFormatedOIB_1">  ANICA ORŠIĆ, ROVINJ, OIB 71281830963 zastupanog po punomoćniku odvj. ANKA ZAHARIJA</derivirana_varijabla>
  </DomainObject.Predmet.StrankaFormatedOIB>
  <DomainObject.Predmet.StrankaFormatedWithAdress>
    <izvorni_sadrzaj> ANICA ORŠIĆ, ROVINJ, Carera 6, 52210 Rovinj zastupanog po punomoćniku odvj. ANKA ZAHARIJA</izvorni_sadrzaj>
    <derivirana_varijabla naziv="DomainObject.Predmet.StrankaFormatedWithAdress_1"> ANICA ORŠIĆ, ROVINJ, Carera 6, 52210 Rovinj zastupanog po punomoćniku odvj. ANKA ZAHARIJA</derivirana_varijabla>
  </DomainObject.Predmet.StrankaFormatedWithAdress>
  <DomainObject.Predmet.StrankaFormatedWithAdressOIB>
    <izvorni_sadrzaj> ANICA ORŠIĆ, ROVINJ, OIB 71281830963, Carera 6, 52210 Rovinj zastupanog po punomoćniku odvj. ANKA ZAHARIJA</izvorni_sadrzaj>
    <derivirana_varijabla naziv="DomainObject.Predmet.StrankaFormatedWithAdressOIB_1"> ANICA ORŠIĆ, ROVINJ, OIB 71281830963, Carera 6, 52210 Rovinj zastupanog po punomoćniku odvj. ANKA ZAHARIJA</derivirana_varijabla>
  </DomainObject.Predmet.StrankaFormatedWithAdressOIB>
  <DomainObject.Predmet.StrankaWithAdress>
    <izvorni_sadrzaj>ANICA ORŠIĆ, ROVINJ Carera 6,52210 Rovinj</izvorni_sadrzaj>
    <derivirana_varijabla naziv="DomainObject.Predmet.StrankaWithAdress_1">ANICA ORŠIĆ, ROVINJ Carera 6,52210 Rovinj</derivirana_varijabla>
  </DomainObject.Predmet.StrankaWithAdress>
  <DomainObject.Predmet.StrankaWithAdressOIB>
    <izvorni_sadrzaj>ANICA ORŠIĆ, ROVINJ, OIB 71281830963, Carera 6,52210 Rovinj</izvorni_sadrzaj>
    <derivirana_varijabla naziv="DomainObject.Predmet.StrankaWithAdressOIB_1">ANICA ORŠIĆ, ROVINJ, OIB 71281830963, Carera 6,52210 Rovinj</derivirana_varijabla>
  </DomainObject.Predmet.StrankaWithAdressOIB>
  <DomainObject.Predmet.StrankaNazivFormated>
    <izvorni_sadrzaj>ANICA ORŠIĆ, ROVINJ</izvorni_sadrzaj>
    <derivirana_varijabla naziv="DomainObject.Predmet.StrankaNazivFormated_1">ANICA ORŠIĆ, ROVINJ</derivirana_varijabla>
  </DomainObject.Predmet.StrankaNazivFormated>
  <DomainObject.Predmet.StrankaNazivFormatedOIB>
    <izvorni_sadrzaj>ANICA ORŠIĆ, ROVINJ, OIB 71281830963</izvorni_sadrzaj>
    <derivirana_varijabla naziv="DomainObject.Predmet.StrankaNazivFormatedOIB_1">ANICA ORŠIĆ, ROVINJ, OIB 71281830963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4273.48</izvorni_sadrzaj>
    <derivirana_varijabla naziv="DomainObject.Predmet.TrenutnaVrijednost_1">4273.48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ANICA ORŠIĆ, ROVINJ zastupanog po punomoćniku odvj. ANKA ZAHARIJA</item>
    </izvorni_sadrzaj>
    <derivirana_varijabla naziv="DomainObject.Predmet.StrankaListFormated_1">
      <item>ANICA ORŠIĆ, ROVINJ zastupanog po punomoćniku odvj. ANKA ZAHARIJA</item>
    </derivirana_varijabla>
  </DomainObject.Predmet.StrankaListFormated>
  <DomainObject.Predmet.StrankaListFormatedOIB>
    <izvorni_sadrzaj>
      <item>ANICA ORŠIĆ, ROVINJ, OIB 71281830963 zastupanog po punomoćniku odvj. ANKA ZAHARIJA</item>
    </izvorni_sadrzaj>
    <derivirana_varijabla naziv="DomainObject.Predmet.StrankaListFormatedOIB_1">
      <item>ANICA ORŠIĆ, ROVINJ, OIB 71281830963 zastupanog po punomoćniku odvj. ANKA ZAHARIJA</item>
    </derivirana_varijabla>
  </DomainObject.Predmet.StrankaListFormatedOIB>
  <DomainObject.Predmet.StrankaListFormatedWithAdress>
    <izvorni_sadrzaj>
      <item>ANICA ORŠIĆ, ROVINJ, Carera 6, 52210 Rovinj zastupanog po punomoćniku odvj. ANKA ZAHARIJA</item>
    </izvorni_sadrzaj>
    <derivirana_varijabla naziv="DomainObject.Predmet.StrankaListFormatedWithAdress_1">
      <item>ANICA ORŠIĆ, ROVINJ, Carera 6, 52210 Rovinj zastupanog po punomoćniku odvj. ANKA ZAHARIJA</item>
    </derivirana_varijabla>
  </DomainObject.Predmet.StrankaListFormatedWithAdress>
  <DomainObject.Predmet.StrankaListFormatedWithAdressOIB>
    <izvorni_sadrzaj>
      <item>ANICA ORŠIĆ, ROVINJ, OIB 71281830963, Carera 6, 52210 Rovinj zastupanog po punomoćniku odvj. ANKA ZAHARIJA</item>
    </izvorni_sadrzaj>
    <derivirana_varijabla naziv="DomainObject.Predmet.StrankaListFormatedWithAdressOIB_1">
      <item>ANICA ORŠIĆ, ROVINJ, OIB 71281830963, Carera 6, 52210 Rovinj zastupanog po punomoćniku odvj. ANKA ZAHARIJA</item>
    </derivirana_varijabla>
  </DomainObject.Predmet.StrankaListFormatedWithAdressOIB>
  <DomainObject.Predmet.StrankaListNazivFormated>
    <izvorni_sadrzaj>
      <item>ANICA ORŠIĆ, ROVINJ</item>
    </izvorni_sadrzaj>
    <derivirana_varijabla naziv="DomainObject.Predmet.StrankaListNazivFormated_1">
      <item>ANICA ORŠIĆ, ROVINJ</item>
    </derivirana_varijabla>
  </DomainObject.Predmet.StrankaListNazivFormated>
  <DomainObject.Predmet.StrankaListNazivFormatedOIB>
    <izvorni_sadrzaj>
      <item>ANICA ORŠIĆ, ROVINJ, OIB 71281830963</item>
    </izvorni_sadrzaj>
    <derivirana_varijabla naziv="DomainObject.Predmet.StrankaListNazivFormatedOIB_1">
      <item>ANICA ORŠIĆ, ROVINJ, OIB 71281830963</item>
    </derivirana_varijabla>
  </DomainObject.Predmet.StrankaListNazivFormatedOIB>
  <DomainObject.Predmet.ProtuStrankaListFormated>
    <izvorni_sadrzaj>
      <item>Stečajna masa iza ČETIRI ASA d.o.o. u stečaju</item>
    </izvorni_sadrzaj>
    <derivirana_varijabla naziv="DomainObject.Predmet.ProtuStrankaListFormated_1">
      <item>Stečajna masa iza ČETIRI ASA d.o.o. u stečaju</item>
    </derivirana_varijabla>
  </DomainObject.Predmet.ProtuStrankaListFormated>
  <DomainObject.Predmet.ProtuStrankaListFormatedOIB>
    <izvorni_sadrzaj>
      <item>Stečajna masa iza ČETIRI ASA d.o.o. u stečaju, OIB 81261877790</item>
    </izvorni_sadrzaj>
    <derivirana_varijabla naziv="DomainObject.Predmet.ProtuStrankaListFormatedOIB_1">
      <item>Stečajna masa iza ČETIRI ASA d.o.o. u stečaju, OIB 81261877790</item>
    </derivirana_varijabla>
  </DomainObject.Predmet.ProtuStrankaListFormatedOIB>
  <DomainObject.Predmet.ProtuStrankaListFormatedWithAdress>
    <izvorni_sadrzaj>
      <item>Stečajna masa iza ČETIRI ASA d.o.o. u stečaju, Gnambova 2/III, 51000 Rijeka</item>
    </izvorni_sadrzaj>
    <derivirana_varijabla naziv="DomainObject.Predmet.ProtuStrankaListFormatedWithAdress_1">
      <item>Stečajna masa iza ČETIRI ASA d.o.o. u stečaju, Gnambova 2/III, 51000 Rijeka</item>
    </derivirana_varijabla>
  </DomainObject.Predmet.ProtuStrankaListFormatedWithAdress>
  <DomainObject.Predmet.ProtuStrankaListFormatedWithAdressOIB>
    <izvorni_sadrzaj>
      <item>Stečajna masa iza ČETIRI ASA d.o.o. u stečaju, OIB 81261877790, Gnambova 2/III, 51000 Rijeka</item>
    </izvorni_sadrzaj>
    <derivirana_varijabla naziv="DomainObject.Predmet.ProtuStrankaListFormatedWithAdressOIB_1">
      <item>Stečajna masa iza ČETIRI ASA d.o.o. u stečaju, OIB 81261877790, Gnambova 2/III, 51000 Rijeka</item>
    </derivirana_varijabla>
  </DomainObject.Predmet.ProtuStrankaListFormatedWithAdressOIB>
  <DomainObject.Predmet.ProtuStrankaListNazivFormated>
    <izvorni_sadrzaj>
      <item>Stečajna masa iza ČETIRI ASA d.o.o. u stečaju</item>
    </izvorni_sadrzaj>
    <derivirana_varijabla naziv="DomainObject.Predmet.ProtuStrankaListNazivFormated_1">
      <item>Stečajna masa iza ČETIRI ASA d.o.o. u stečaju</item>
    </derivirana_varijabla>
  </DomainObject.Predmet.ProtuStrankaListNazivFormated>
  <DomainObject.Predmet.ProtuStrankaListNazivFormatedOIB>
    <izvorni_sadrzaj>
      <item>Stečajna masa iza ČETIRI ASA d.o.o. u stečaju, OIB 81261877790</item>
    </izvorni_sadrzaj>
    <derivirana_varijabla naziv="DomainObject.Predmet.ProtuStrankaListNazivFormatedOIB_1">
      <item>Stečajna masa iza ČETIRI ASA d.o.o. u stečaju, OIB 81261877790</item>
    </derivirana_varijabla>
  </DomainObject.Predmet.ProtuStrankaListNazivFormatedOIB>
  <DomainObject.Predmet.OstaliListFormated>
    <izvorni_sadrzaj>
      <item>odvj. ANKA ZAHARIJA punomoćnik sudionika u postupku ANICA ORŠIĆ, ROVINJ</item>
    </izvorni_sadrzaj>
    <derivirana_varijabla naziv="DomainObject.Predmet.OstaliListFormated_1">
      <item>odvj. ANKA ZAHARIJA punomoćnik sudionika u postupku ANICA ORŠIĆ, ROVINJ</item>
    </derivirana_varijabla>
  </DomainObject.Predmet.OstaliListFormated>
  <DomainObject.Predmet.OstaliListFormatedOIB>
    <izvorni_sadrzaj>
      <item>odvj. ANKA ZAHARIJA punomoćnik sudionika u postupku ANICA ORŠIĆ, ROVINJ</item>
    </izvorni_sadrzaj>
    <derivirana_varijabla naziv="DomainObject.Predmet.OstaliListFormatedOIB_1">
      <item>odvj. ANKA ZAHARIJA punomoćnik sudionika u postupku ANICA ORŠIĆ, ROVINJ</item>
    </derivirana_varijabla>
  </DomainObject.Predmet.OstaliListFormatedOIB>
  <DomainObject.Predmet.OstaliListFormatedWithAdress>
    <izvorni_sadrzaj>
      <item>odvj. ANKA ZAHARIJA, Carera 6, 52210 Rovinj punomoćnik sudionika u postupku ANICA ORŠIĆ, ROVINJ</item>
    </izvorni_sadrzaj>
    <derivirana_varijabla naziv="DomainObject.Predmet.OstaliListFormatedWithAdress_1">
      <item>odvj. ANKA ZAHARIJA, Carera 6, 52210 Rovinj punomoćnik sudionika u postupku ANICA ORŠIĆ, ROVINJ</item>
    </derivirana_varijabla>
  </DomainObject.Predmet.OstaliListFormatedWithAdress>
  <DomainObject.Predmet.OstaliListFormatedWithAdressOIB>
    <izvorni_sadrzaj>
      <item>odvj. ANKA ZAHARIJA, Carera 6, 52210 Rovinj punomoćnik sudionika u postupku ANICA ORŠIĆ, ROVINJ</item>
    </izvorni_sadrzaj>
    <derivirana_varijabla naziv="DomainObject.Predmet.OstaliListFormatedWithAdressOIB_1">
      <item>odvj. ANKA ZAHARIJA, Carera 6, 52210 Rovinj punomoćnik sudionika u postupku ANICA ORŠIĆ, ROVINJ</item>
    </derivirana_varijabla>
  </DomainObject.Predmet.OstaliListFormatedWithAdressOIB>
  <DomainObject.Predmet.OstaliListNazivFormated>
    <izvorni_sadrzaj>
      <item>odvj. ANKA ZAHARIJA</item>
    </izvorni_sadrzaj>
    <derivirana_varijabla naziv="DomainObject.Predmet.OstaliListNazivFormated_1">
      <item>odvj. ANKA ZAHARIJA</item>
    </derivirana_varijabla>
  </DomainObject.Predmet.OstaliListNazivFormated>
  <DomainObject.Predmet.OstaliListNazivFormatedOIB>
    <izvorni_sadrzaj>
      <item>odvj. ANKA ZAHARIJA</item>
    </izvorni_sadrzaj>
    <derivirana_varijabla naziv="DomainObject.Predmet.OstaliListNazivFormatedOIB_1">
      <item>odvj. ANKA ZAHARIJA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ANICA ORŠIĆ, ROVINJ</izvorni_sadrzaj>
    <derivirana_varijabla naziv="DomainObject.Predmet.StrankaIDrugi_1">ANICA ORŠIĆ, ROVINJ</derivirana_varijabla>
  </DomainObject.Predmet.StrankaIDrugi>
  <DomainObject.Predmet.ProtustrankaIDrugi>
    <izvorni_sadrzaj>Stečajna masa iza ČETIRI ASA d.o.o. u stečaju</izvorni_sadrzaj>
    <derivirana_varijabla naziv="DomainObject.Predmet.ProtustrankaIDrugi_1">Stečajna masa iza ČETIRI ASA d.o.o. u stečaju</derivirana_varijabla>
  </DomainObject.Predmet.ProtustrankaIDrugi>
  <DomainObject.Predmet.StrankaIDrugiAdressOIB>
    <izvorni_sadrzaj>ANICA ORŠIĆ, ROVINJ, OIB 71281830963, Carera 6, 52210 Rovinj</izvorni_sadrzaj>
    <derivirana_varijabla naziv="DomainObject.Predmet.StrankaIDrugiAdressOIB_1">ANICA ORŠIĆ, ROVINJ, OIB 71281830963, Carera 6, 52210 Rovinj</derivirana_varijabla>
  </DomainObject.Predmet.StrankaIDrugiAdressOIB>
  <DomainObject.Predmet.ProtustrankaIDrugiAdressOIB>
    <izvorni_sadrzaj>Stečajna masa iza ČETIRI ASA d.o.o. u stečaju, OIB 81261877790, Gnambova 2/III, 51000 Rijeka</izvorni_sadrzaj>
    <derivirana_varijabla naziv="DomainObject.Predmet.ProtustrankaIDrugiAdressOIB_1">Stečajna masa iza ČETIRI ASA d.o.o. u stečaju, OIB 81261877790, Gnambova 2/III,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ČETIRI ASA d.o.o. u stečaju</item>
      <item>ANICA ORŠIĆ, ROVINJ</item>
      <item>odvj. ANKA ZAHARIJA</item>
    </izvorni_sadrzaj>
    <derivirana_varijabla naziv="DomainObject.Predmet.SudioniciListNaziv_1">
      <item>Stečajna masa iza ČETIRI ASA d.o.o. u stečaju</item>
      <item>ANICA ORŠIĆ, ROVINJ</item>
      <item>odvj. ANKA ZAHARIJA</item>
    </derivirana_varijabla>
  </DomainObject.Predmet.SudioniciListNaziv>
  <DomainObject.Predmet.SudioniciListAdressOIB>
    <izvorni_sadrzaj>
      <item>Stečajna masa iza ČETIRI ASA d.o.o. u stečaju, OIB 81261877790, Gnambova 2/III,51000 Rijeka</item>
      <item>ANICA ORŠIĆ, ROVINJ, OIB 71281830963, Carera 6,52210 Rovinj</item>
      <item>odvj. ANKA ZAHARIJA, Carera 6,52210 Rovinj</item>
    </izvorni_sadrzaj>
    <derivirana_varijabla naziv="DomainObject.Predmet.SudioniciListAdressOIB_1">
      <item>Stečajna masa iza ČETIRI ASA d.o.o. u stečaju, OIB 81261877790, Gnambova 2/III,51000 Rijeka</item>
      <item>ANICA ORŠIĆ, ROVINJ, OIB 71281830963, Carera 6,52210 Rovinj</item>
      <item>odvj. ANKA ZAHARIJA, Carera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81261877790</item>
      <item>, OIB 71281830963</item>
      <item>, OIB null</item>
    </izvorni_sadrzaj>
    <derivirana_varijabla naziv="DomainObject.Predmet.SudioniciListNazivOIB_1">
      <item>, OIB 81261877790</item>
      <item>, OIB 71281830963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947</properties:Characters>
  <properties:Lines>43</properties:Lines>
  <properties:Paragraphs>20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2017-10-06T07:36:00Z</dcterms:created>
  <dc:creator>Damir Rabar</dc:creator>
  <cp:lastModifiedBy>Lorena Paris Aničić</cp:lastModifiedBy>
  <cp:lastPrinted>2017-10-06T08:00:00Z</cp:lastPrinted>
  <dcterms:modified xmlns:xsi="http://www.w3.org/2001/XMLSchema-instance" xsi:type="dcterms:W3CDTF">2017-10-06T08:02:00Z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