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496c2" w14:paraId="2c496c2" w:rsidRDefault="00F774EC" w:rsidP="00F774EC" w:rsidR="00F774EC">
      <w:pPr>
        <w:jc w:val="both"/>
        <w15:collapsed w:val="false"/>
      </w:pPr>
      <w:bookmarkStart w:name="_GoBack" w:id="0"/>
      <w:bookmarkEnd w:id="0"/>
    </w:p>
    <w:p w:rsidRDefault="009D7230" w:rsidP="00F774EC" w:rsidR="009D7230">
      <w:pPr>
        <w:jc w:val="both"/>
      </w:pPr>
    </w:p>
    <w:p w:rsidRDefault="009D7230" w:rsidP="00F774EC" w:rsidR="009D7230">
      <w:pPr>
        <w:jc w:val="both"/>
      </w:pPr>
    </w:p>
    <w:p w:rsidRDefault="009D7230" w:rsidP="00F774EC" w:rsidR="009D7230">
      <w:pPr>
        <w:jc w:val="both"/>
      </w:pPr>
    </w:p>
    <w:p w:rsidRDefault="00F774EC" w:rsidP="00DF1A70" w:rsidR="00F774EC" w:rsidRPr="009D7230">
      <w:pPr>
        <w:jc w:val="both"/>
        <w:rPr>
          <w:b/>
        </w:rPr>
      </w:pPr>
      <w:r w:rsidRPr="009D7230">
        <w:rPr>
          <w:b/>
        </w:rPr>
        <w:t>REPUBLIKA HRVATSKA</w:t>
      </w:r>
    </w:p>
    <w:p w:rsidRDefault="00F774EC" w:rsidP="00DF1A70" w:rsidR="00F774EC" w:rsidRPr="009D7230">
      <w:pPr>
        <w:rPr>
          <w:b/>
        </w:rPr>
      </w:pPr>
      <w:r w:rsidRPr="009D7230">
        <w:rPr>
          <w:b/>
        </w:rPr>
        <w:t>TRGOVAČKI SUD U ZADRU</w:t>
      </w:r>
    </w:p>
    <w:p w:rsidRDefault="00F774EC" w:rsidP="00DF1A70" w:rsidR="00F774EC" w:rsidRPr="00F97F4F">
      <w:pPr>
        <w:rPr>
          <w:bCs/>
        </w:rPr>
      </w:pPr>
      <w:r w:rsidRPr="00F97F4F">
        <w:rPr>
          <w:bCs/>
        </w:rPr>
        <w:t>Dr. Franje Tuđmana 35, Zadar</w:t>
      </w:r>
    </w:p>
    <w:p w:rsidRDefault="00F774EC" w:rsidP="00F774EC" w:rsidR="00F774EC">
      <w:pPr>
        <w:ind w:firstLine="708"/>
      </w:pPr>
      <w:r w:rsidRPr="00010784">
        <w:t xml:space="preserve">                                                           </w:t>
      </w:r>
    </w:p>
    <w:p w:rsidRDefault="009D7230" w:rsidP="00F774EC" w:rsidR="009D7230">
      <w:pPr>
        <w:ind w:firstLine="708"/>
      </w:pPr>
    </w:p>
    <w:p w:rsidRDefault="00F774EC" w:rsidP="00F774EC" w:rsidR="00F774EC" w:rsidRPr="009D7230">
      <w:pPr>
        <w:jc w:val="center"/>
        <w:rPr>
          <w:b/>
        </w:rPr>
      </w:pPr>
      <w:r w:rsidRPr="009D7230">
        <w:rPr>
          <w:b/>
        </w:rPr>
        <w:t xml:space="preserve">R E P U B L I K A  H R V A T S K A </w:t>
      </w:r>
    </w:p>
    <w:p w:rsidRDefault="00F774EC" w:rsidP="00F774EC" w:rsidR="00F774EC" w:rsidRPr="009D7230">
      <w:pPr>
        <w:jc w:val="both"/>
        <w:rPr>
          <w:b/>
        </w:rPr>
      </w:pPr>
    </w:p>
    <w:p w:rsidRDefault="00F774EC" w:rsidP="00F774EC" w:rsidR="00F774EC" w:rsidRPr="009D7230">
      <w:pPr>
        <w:jc w:val="center"/>
        <w:rPr>
          <w:b/>
        </w:rPr>
      </w:pPr>
      <w:r w:rsidRPr="009D7230">
        <w:rPr>
          <w:b/>
        </w:rPr>
        <w:t xml:space="preserve"> Z A K LJ U Č A K </w:t>
      </w:r>
    </w:p>
    <w:p w:rsidRDefault="00F774EC" w:rsidP="00F774EC" w:rsidR="00F774EC" w:rsidRPr="00010784">
      <w:pPr>
        <w:jc w:val="both"/>
      </w:pPr>
    </w:p>
    <w:p w:rsidRDefault="00F774EC" w:rsidP="00754D24" w:rsidR="00F774EC" w:rsidRPr="00010784">
      <w:pPr>
        <w:jc w:val="both"/>
      </w:pPr>
      <w:r w:rsidRPr="00010784">
        <w:t xml:space="preserve">   </w:t>
      </w:r>
      <w:r w:rsidR="00135BCA">
        <w:tab/>
      </w:r>
      <w:r w:rsidR="00754D24">
        <w:rPr>
          <w:rFonts w:cstheme="majorBidi" w:hAnsiTheme="majorBidi" w:asciiTheme="majorBidi"/>
        </w:rPr>
        <w:t xml:space="preserve">Trgovački sud u Zadru, po sutkinji Ani Markač, u stečajnom postupku nad stečajnim dužnikom </w:t>
      </w:r>
      <w:r w:rsidR="00F00F9B" w:rsidRPr="003B3175">
        <w:t xml:space="preserve">ADRIATIC SECURITY d.o.o. u stečaju, Zadar, Andrije Hebranga 9, OIB:44190545321, </w:t>
      </w:r>
      <w:r w:rsidR="00135BCA">
        <w:t xml:space="preserve">kojeg zastupa </w:t>
      </w:r>
      <w:r w:rsidR="00F00F9B" w:rsidRPr="003B3175">
        <w:t>stečajn</w:t>
      </w:r>
      <w:r w:rsidR="00135BCA">
        <w:t>i upravitelj</w:t>
      </w:r>
      <w:r w:rsidR="00F00F9B" w:rsidRPr="003B3175">
        <w:t xml:space="preserve"> Milan Macu</w:t>
      </w:r>
      <w:r w:rsidR="00135BCA">
        <w:t>ra</w:t>
      </w:r>
      <w:r w:rsidR="00F00F9B" w:rsidRPr="003B3175">
        <w:t xml:space="preserve"> iz Šibenika</w:t>
      </w:r>
      <w:r w:rsidR="00F00F9B">
        <w:rPr>
          <w:rFonts w:cstheme="majorBidi" w:hAnsiTheme="majorBidi" w:asciiTheme="majorBidi"/>
        </w:rPr>
        <w:t xml:space="preserve">, </w:t>
      </w:r>
      <w:r w:rsidR="00D63531">
        <w:rPr>
          <w:rFonts w:cstheme="majorBidi" w:hAnsiTheme="majorBidi" w:asciiTheme="majorBidi"/>
        </w:rPr>
        <w:t>d</w:t>
      </w:r>
      <w:r w:rsidR="00754D24">
        <w:rPr>
          <w:rFonts w:cstheme="majorBidi" w:hAnsiTheme="majorBidi" w:asciiTheme="majorBidi"/>
        </w:rPr>
        <w:t xml:space="preserve">ana </w:t>
      </w:r>
      <w:r w:rsidR="00135BCA">
        <w:rPr>
          <w:rFonts w:cstheme="majorBidi" w:hAnsiTheme="majorBidi" w:asciiTheme="majorBidi"/>
        </w:rPr>
        <w:t>10</w:t>
      </w:r>
      <w:r w:rsidR="00D63531">
        <w:rPr>
          <w:rFonts w:cstheme="majorBidi" w:hAnsiTheme="majorBidi" w:asciiTheme="majorBidi"/>
        </w:rPr>
        <w:t xml:space="preserve">. </w:t>
      </w:r>
      <w:r w:rsidR="00135BCA">
        <w:rPr>
          <w:rFonts w:cstheme="majorBidi" w:hAnsiTheme="majorBidi" w:asciiTheme="majorBidi"/>
        </w:rPr>
        <w:t xml:space="preserve">kolovoza </w:t>
      </w:r>
      <w:r w:rsidR="00D63531">
        <w:rPr>
          <w:rFonts w:cstheme="majorBidi" w:hAnsiTheme="majorBidi" w:asciiTheme="majorBidi"/>
        </w:rPr>
        <w:t xml:space="preserve">2017. </w:t>
      </w:r>
      <w:r w:rsidR="00754D24">
        <w:rPr>
          <w:rFonts w:cstheme="majorBidi" w:hAnsiTheme="majorBidi" w:asciiTheme="majorBidi"/>
        </w:rPr>
        <w:t xml:space="preserve"> </w:t>
      </w:r>
    </w:p>
    <w:p w:rsidRDefault="00F774EC" w:rsidP="00F774EC" w:rsidR="00F774EC" w:rsidRPr="005766DA">
      <w:pPr>
        <w:jc w:val="center"/>
        <w:rPr>
          <w:b/>
          <w:bCs/>
        </w:rPr>
      </w:pPr>
      <w:r w:rsidRPr="005766DA">
        <w:rPr>
          <w:b/>
          <w:bCs/>
        </w:rPr>
        <w:t xml:space="preserve">z a k </w:t>
      </w:r>
      <w:proofErr w:type="spellStart"/>
      <w:r w:rsidRPr="005766DA">
        <w:rPr>
          <w:b/>
          <w:bCs/>
        </w:rPr>
        <w:t>lj</w:t>
      </w:r>
      <w:proofErr w:type="spellEnd"/>
      <w:r w:rsidRPr="005766DA">
        <w:rPr>
          <w:b/>
          <w:bCs/>
        </w:rPr>
        <w:t xml:space="preserve"> u č i o   j e</w:t>
      </w:r>
    </w:p>
    <w:p w:rsidRDefault="00F774EC" w:rsidP="00F774EC" w:rsidR="00F774EC" w:rsidRPr="00010784"/>
    <w:p w:rsidRDefault="006557D8" w:rsidP="00473716" w:rsidR="00135BCA">
      <w:pPr>
        <w:ind w:firstLine="708"/>
        <w:jc w:val="both"/>
      </w:pPr>
      <w:r>
        <w:t xml:space="preserve">Nalaže </w:t>
      </w:r>
      <w:r w:rsidR="00DE55E0">
        <w:t xml:space="preserve">se </w:t>
      </w:r>
      <w:r w:rsidR="00135BCA">
        <w:t xml:space="preserve">stečajnom upravitelju Milanu Macuri da u roku 3 (tri) dana od dana zaprimanja prijepisa ovog zaključka u spis dostavi pisani nalaz i mišljenje sudskog vještaka za cestovni promet i motorna vozila, dr. sc. Zdravka </w:t>
      </w:r>
      <w:proofErr w:type="spellStart"/>
      <w:r w:rsidR="00135BCA">
        <w:t>Perana</w:t>
      </w:r>
      <w:proofErr w:type="spellEnd"/>
      <w:r w:rsidR="00135BCA">
        <w:t xml:space="preserve"> radi objave istoga na mrežnoj stranici e-Oglasna ploča sudova. </w:t>
      </w:r>
    </w:p>
    <w:p w:rsidRDefault="00F774EC" w:rsidP="00F774EC" w:rsidR="00F774EC" w:rsidRPr="00010784">
      <w:pPr>
        <w:jc w:val="both"/>
      </w:pPr>
    </w:p>
    <w:p w:rsidRDefault="00F774EC" w:rsidP="00F97F4F" w:rsidR="00F774EC">
      <w:pPr>
        <w:ind w:firstLine="708"/>
        <w:jc w:val="center"/>
      </w:pPr>
      <w:r w:rsidRPr="00010784">
        <w:t>U Zadru</w:t>
      </w:r>
      <w:r w:rsidR="00C34478">
        <w:t xml:space="preserve"> </w:t>
      </w:r>
      <w:r w:rsidR="00135BCA">
        <w:t xml:space="preserve">10. kolovoza </w:t>
      </w:r>
      <w:r>
        <w:t>201</w:t>
      </w:r>
      <w:r w:rsidR="006557D8">
        <w:t>7</w:t>
      </w:r>
      <w:r>
        <w:t>.</w:t>
      </w:r>
    </w:p>
    <w:p w:rsidRDefault="00DF1A70" w:rsidP="00F774EC" w:rsidR="00DF1A70"/>
    <w:p w:rsidRDefault="00745967" w:rsidP="00463F83" w:rsidR="00DF1A70">
      <w:pPr>
        <w:tabs>
          <w:tab w:pos="9072" w:val="right"/>
        </w:tabs>
        <w:jc w:val="right"/>
      </w:pPr>
      <w:r>
        <w:tab/>
      </w:r>
      <w:r w:rsidR="00DF1A70">
        <w:t xml:space="preserve">Sutkinja </w:t>
      </w:r>
    </w:p>
    <w:p w:rsidRDefault="00DF1A70" w:rsidP="00463F83" w:rsidR="00D154D2">
      <w:pPr>
        <w:tabs>
          <w:tab w:pos="9072" w:val="right"/>
        </w:tabs>
        <w:jc w:val="right"/>
      </w:pPr>
      <w:r>
        <w:t>Ana Markač</w:t>
      </w:r>
    </w:p>
    <w:p w:rsidRDefault="00754D24" w:rsidP="00463F83" w:rsidR="00754D24">
      <w:pPr>
        <w:jc w:val="right"/>
      </w:pPr>
    </w:p>
    <w:p w:rsidRDefault="00745967" w:rsidP="005843A9" w:rsidR="00745967"/>
    <w:p w:rsidRDefault="005843A9" w:rsidP="005843A9" w:rsidR="005843A9">
      <w:r>
        <w:t xml:space="preserve">POUKA O PRAVNOM LIJEKU: </w:t>
      </w:r>
    </w:p>
    <w:p w:rsidRDefault="005843A9" w:rsidP="005843A9" w:rsidR="005843A9">
      <w:r>
        <w:t>Protiv ovog zaključka nije dopuštena žalba. (čl. 19. st. 7. Stečajnog zakona)</w:t>
      </w:r>
    </w:p>
    <w:p w:rsidRDefault="005843A9" w:rsidP="005843A9" w:rsidR="005843A9"/>
    <w:p w:rsidRDefault="00135BCA" w:rsidP="00C34478" w:rsidR="00135BCA"/>
    <w:p w:rsidRDefault="00135BCA" w:rsidP="00C34478" w:rsidR="005843A9">
      <w:r>
        <w:t>DNA:</w:t>
      </w:r>
    </w:p>
    <w:p w:rsidRDefault="00135BCA" w:rsidP="00135BCA" w:rsidR="00135BCA">
      <w:pPr>
        <w:pStyle w:val="Odlomakpopisa"/>
        <w:numPr>
          <w:ilvl w:val="0"/>
          <w:numId w:val="4"/>
        </w:numPr>
      </w:pPr>
      <w:r>
        <w:t>stečajnom upravitelju putem e-mail</w:t>
      </w:r>
    </w:p>
    <w:p w:rsidRDefault="00135BCA" w:rsidP="00135BCA" w:rsidR="00135BCA">
      <w:pPr>
        <w:pStyle w:val="Odlomakpopisa"/>
        <w:numPr>
          <w:ilvl w:val="0"/>
          <w:numId w:val="4"/>
        </w:numPr>
      </w:pPr>
      <w:r>
        <w:t xml:space="preserve"> e-Oglasna ploča sudova</w:t>
      </w:r>
    </w:p>
    <w:p w:rsidRDefault="00135BCA" w:rsidP="00135BCA" w:rsidR="00135BCA">
      <w:pPr>
        <w:ind w:left="360"/>
      </w:pPr>
    </w:p>
    <w:sectPr w:rsidSect="00546686" w:rsidR="00135BCA">
      <w:headerReference w:type="default" r:id="rId10"/>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230" w:rsidP="009D7230" w:rsidR="009D7230">
      <w:r>
        <w:separator/>
      </w:r>
    </w:p>
  </w:endnote>
  <w:endnote w:id="0" w:type="continuationSeparator">
    <w:p w:rsidRDefault="009D7230" w:rsidP="009D7230" w:rsidR="009D72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230" w:rsidP="009D7230" w:rsidR="009D7230">
      <w:r>
        <w:separator/>
      </w:r>
    </w:p>
  </w:footnote>
  <w:footnote w:id="0" w:type="continuationSeparator">
    <w:p w:rsidRDefault="009D7230" w:rsidP="009D7230" w:rsidR="009D72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230" w:rsidP="00754D24" w:rsidR="009D7230">
    <w:pPr>
      <w:pStyle w:val="Zaglavlje"/>
      <w:jc w:val="right"/>
    </w:pPr>
    <w:r>
      <w:t xml:space="preserve">Poslovni broj: 2 </w:t>
    </w:r>
    <w:r w:rsidR="005766DA">
      <w:t>St-</w:t>
    </w:r>
    <w:r w:rsidR="00135BCA">
      <w:t>1042/16-51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846CC"/>
    <w:multiLevelType w:val="hybridMultilevel"/>
    <w:tmpl w:val="DD6E5234"/>
    <w:lvl w:tplc="05D2A8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383A08"/>
    <w:multiLevelType w:val="hybridMultilevel"/>
    <w:tmpl w:val="9148F42C"/>
    <w:lvl w:tplc="DD546A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01147B3"/>
    <w:multiLevelType w:val="hybridMultilevel"/>
    <w:tmpl w:val="933270DA"/>
    <w:lvl w:tplc="85A691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A2D7C5C"/>
    <w:multiLevelType w:val="hybridMultilevel"/>
    <w:tmpl w:val="DAFA2548"/>
    <w:lvl w:tplc="F0EA004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74EC"/>
    <w:rsid w:val="000677CF"/>
    <w:rsid w:val="00135BCA"/>
    <w:rsid w:val="001473AD"/>
    <w:rsid w:val="001743C2"/>
    <w:rsid w:val="002356D6"/>
    <w:rsid w:val="00463F83"/>
    <w:rsid w:val="00473716"/>
    <w:rsid w:val="004C53AF"/>
    <w:rsid w:val="005108F3"/>
    <w:rsid w:val="00546686"/>
    <w:rsid w:val="005766DA"/>
    <w:rsid w:val="005843A9"/>
    <w:rsid w:val="00586706"/>
    <w:rsid w:val="006557D8"/>
    <w:rsid w:val="00657DAD"/>
    <w:rsid w:val="00745967"/>
    <w:rsid w:val="00754D24"/>
    <w:rsid w:val="00761A3D"/>
    <w:rsid w:val="00903320"/>
    <w:rsid w:val="009C5187"/>
    <w:rsid w:val="009D7230"/>
    <w:rsid w:val="00B343CE"/>
    <w:rsid w:val="00C34478"/>
    <w:rsid w:val="00D154D2"/>
    <w:rsid w:val="00D3120E"/>
    <w:rsid w:val="00D63531"/>
    <w:rsid w:val="00DE55E0"/>
    <w:rsid w:val="00DF1A70"/>
    <w:rsid w:val="00F00F9B"/>
    <w:rsid w:val="00F774EC"/>
    <w:rsid w:val="00F97F4F"/>
    <w:rsid w:val="00FA105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74E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774EC"/>
    <w:pPr>
      <w:ind w:left="720"/>
      <w:contextualSpacing/>
    </w:pPr>
  </w:style>
  <w:style w:styleId="Zaglavlje" w:type="paragraph">
    <w:name w:val="header"/>
    <w:basedOn w:val="Normal"/>
    <w:link w:val="ZaglavljeChar"/>
    <w:uiPriority w:val="99"/>
    <w:unhideWhenUsed/>
    <w:rsid w:val="009D7230"/>
    <w:pPr>
      <w:tabs>
        <w:tab w:pos="4536" w:val="center"/>
        <w:tab w:pos="9072" w:val="right"/>
      </w:tabs>
    </w:pPr>
  </w:style>
  <w:style w:customStyle="true" w:styleId="ZaglavljeChar" w:type="character">
    <w:name w:val="Zaglavlje Char"/>
    <w:basedOn w:val="Zadanifontodlomka"/>
    <w:link w:val="Zaglavlje"/>
    <w:uiPriority w:val="99"/>
    <w:rsid w:val="009D723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D7230"/>
    <w:pPr>
      <w:tabs>
        <w:tab w:pos="4536" w:val="center"/>
        <w:tab w:pos="9072" w:val="right"/>
      </w:tabs>
    </w:pPr>
  </w:style>
  <w:style w:customStyle="true" w:styleId="PodnojeChar" w:type="character">
    <w:name w:val="Podnožje Char"/>
    <w:basedOn w:val="Zadanifontodlomka"/>
    <w:link w:val="Podnoje"/>
    <w:uiPriority w:val="99"/>
    <w:rsid w:val="009D723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108F3"/>
    <w:rPr>
      <w:color w:val="808080"/>
      <w:bdr w:space="0" w:sz="0" w:color="auto" w:val="none"/>
      <w:shd w:fill="auto" w:color="auto" w:val="clear"/>
    </w:rPr>
  </w:style>
  <w:style w:customStyle="true" w:styleId="eSPISCCParagraphDefaultFont" w:type="character">
    <w:name w:val="eSPIS_CC_Paragraph Default Font"/>
    <w:basedOn w:val="Zadanifontodlomka"/>
    <w:rsid w:val="005108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8F3"/>
    <w:rPr>
      <w:bdr w:space="0" w:sz="0" w:color="auto" w:val="none"/>
      <w:shd w:fill="FFFFCC" w:color="auto" w:val="clear"/>
      <w:lang w:val="hr-HR"/>
    </w:rPr>
  </w:style>
  <w:style w:customStyle="true" w:styleId="PozadinaSvijetloCrvena" w:type="character">
    <w:name w:val="Pozadina_SvijetloCrvena"/>
    <w:basedOn w:val="eSPISCCParagraphDefaultFont"/>
    <w:rsid w:val="005108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8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74E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774EC"/>
    <w:pPr>
      <w:ind w:left="720"/>
      <w:contextualSpacing/>
    </w:pPr>
  </w:style>
  <w:style w:styleId="Zaglavlje" w:type="paragraph">
    <w:name w:val="header"/>
    <w:basedOn w:val="Normal"/>
    <w:link w:val="ZaglavljeChar"/>
    <w:uiPriority w:val="99"/>
    <w:unhideWhenUsed/>
    <w:rsid w:val="009D7230"/>
    <w:pPr>
      <w:tabs>
        <w:tab w:pos="4536" w:val="center"/>
        <w:tab w:pos="9072" w:val="right"/>
      </w:tabs>
    </w:pPr>
  </w:style>
  <w:style w:customStyle="1" w:styleId="ZaglavljeChar" w:type="character">
    <w:name w:val="Zaglavlje Char"/>
    <w:basedOn w:val="Zadanifontodlomka"/>
    <w:link w:val="Zaglavlje"/>
    <w:uiPriority w:val="99"/>
    <w:rsid w:val="009D723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D7230"/>
    <w:pPr>
      <w:tabs>
        <w:tab w:pos="4536" w:val="center"/>
        <w:tab w:pos="9072" w:val="right"/>
      </w:tabs>
    </w:pPr>
  </w:style>
  <w:style w:customStyle="1" w:styleId="PodnojeChar" w:type="character">
    <w:name w:val="Podnožje Char"/>
    <w:basedOn w:val="Zadanifontodlomka"/>
    <w:link w:val="Podnoje"/>
    <w:uiPriority w:val="99"/>
    <w:rsid w:val="009D723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108F3"/>
    <w:rPr>
      <w:color w:val="808080"/>
      <w:bdr w:color="auto" w:space="0" w:sz="0" w:val="none"/>
      <w:shd w:color="auto" w:fill="auto" w:val="clear"/>
    </w:rPr>
  </w:style>
  <w:style w:customStyle="1" w:styleId="eSPISCCParagraphDefaultFont" w:type="character">
    <w:name w:val="eSPIS_CC_Paragraph Default Font"/>
    <w:basedOn w:val="Zadanifontodlomka"/>
    <w:rsid w:val="005108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8F3"/>
    <w:rPr>
      <w:bdr w:color="auto" w:space="0" w:sz="0" w:val="none"/>
      <w:shd w:color="auto" w:fill="FFFFCC" w:val="clear"/>
      <w:lang w:val="hr-HR"/>
    </w:rPr>
  </w:style>
  <w:style w:customStyle="1" w:styleId="PozadinaSvijetloCrvena" w:type="character">
    <w:name w:val="Pozadina_SvijetloCrvena"/>
    <w:basedOn w:val="eSPISCCParagraphDefaultFont"/>
    <w:rsid w:val="005108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8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2784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2017.</izvorni_sadrzaj>
    <derivirana_varijabla naziv="DomainObject.DatumDonosenjaOdluke_1">10.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St-1042/2016</izvorni_sadrzaj>
    <derivirana_varijabla naziv="DomainObject.Predmet.OznakaBroj_1">St-1042/2016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br.42.</izvorni_sadrzaj>
    <derivirana_varijabla naziv="DomainObject.Predmet.PrimjedbaSuca_1">Prijave tražbina čuvaju se u ormaru u sobi br.42.</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SECURITY d.o.o. za tjelesnu i tehničku zaštitu, protupožarnu zaštitu i zaštitu na radu u stečaju; Renato Čižmek; Igor Kunjašić; Jadranko Dopuđ; Miodrag Deša; OTP NEKRETNINE d.o.o. za poslovanje nekretninama i ostale poslovne djelatnosti</izvorni_sadrzaj>
    <derivirana_varijabla naziv="DomainObject.Predmet.StrankaFormated_1">  ADRIATIC SECURITY d.o.o. za tjelesnu i tehničku zaštitu, protupožarnu zaštitu i zaštitu na radu u stečaju; Renato Čižmek; Igor Kunjašić; Jadranko Dopuđ; Miodrag Deša; OTP NEKRETNINE d.o.o. za poslovanje nekretninama i ostale poslovne djelatnosti</derivirana_varijabla>
  </DomainObject.Predmet.StrankaFormated>
  <DomainObject.Predmet.StrankaFormatedOIB>
    <izvorni_sadrzaj>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izvorni_sadrzaj>
    <derivirana_varijabla naziv="DomainObject.Predmet.StrankaFormatedOIB_1">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derivirana_varijabla>
  </DomainObject.Predmet.StrankaFormatedOIB>
  <DomainObject.Predmet.StrankaFormatedWithAdress>
    <izvorni_sadrzaj>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izvorni_sadrzaj>
    <derivirana_varijabla naziv="DomainObject.Predmet.StrankaFormatedWithAdress_1">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derivirana_varijabla>
  </DomainObject.Predmet.StrankaFormatedWithAdress>
  <DomainObject.Predmet.StrankaFormatedWithAdressOIB>
    <izvorni_sadrzaj>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izvorni_sadrzaj>
    <derivirana_varijabla naziv="DomainObject.Predmet.StrankaFormatedWithAdressOIB_1">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derivirana_varijabla>
  </DomainObject.Predmet.StrankaFormatedWithAdressOIB>
  <DomainObject.Predmet.StrankaWithAdress>
    <izvorni_sadrzaj>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izvorni_sadrzaj>
    <derivirana_varijabla naziv="DomainObject.Predmet.StrankaWithAdress_1">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derivirana_varijabla>
  </DomainObject.Predmet.StrankaWithAdress>
  <DomainObject.Predmet.StrankaWithAdressOIB>
    <izvorni_sadrzaj>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izvorni_sadrzaj>
    <derivirana_varijabla naziv="DomainObject.Predmet.StrankaWithAdressOIB_1">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derivirana_varijabla>
  </DomainObject.Predmet.StrankaWithAdressOIB>
  <DomainObject.Predmet.StrankaNazivFormated>
    <izvorni_sadrzaj>ADRIATIC SECURITY d.o.o. za tjelesnu i tehničku zaštitu, protupožarnu zaštitu i zaštitu na radu u stečaju,Renato Čižmek,Igor Kunjašić,Jadranko Dopuđ,Miodrag Deša,OTP NEKRETNINE d.o.o. za poslovanje nekretninama i ostale poslovne djelatnosti</izvorni_sadrzaj>
    <derivirana_varijabla naziv="DomainObject.Predmet.StrankaNazivFormated_1">ADRIATIC SECURITY d.o.o. za tjelesnu i tehničku zaštitu, protupožarnu zaštitu i zaštitu na radu u stečaju,Renato Čižmek,Igor Kunjašić,Jadranko Dopuđ,Miodrag Deša,OTP NEKRETNINE d.o.o. za poslovanje nekretninama i ostale poslovne djelatnosti</derivirana_varijabla>
  </DomainObject.Predmet.StrankaNazivFormated>
  <DomainObject.Predmet.StrankaNazivFormatedOIB>
    <izvorni_sadrzaj>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izvorni_sadrzaj>
    <derivirana_varijabla naziv="DomainObject.Predmet.StrankaNazivFormatedOIB_1">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Formated>
  <DomainObject.Predmet.StrankaList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FormatedOIB>
  <DomainObject.Predmet.StrankaListFormatedWithAdress>
    <izvorni_sadrzaj>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izvorni_sadrzaj>
    <derivirana_varijabla naziv="DomainObject.Predmet.StrankaListFormatedWithAdress_1">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derivirana_varijabla>
  </DomainObject.Predmet.StrankaListFormatedWithAdress>
  <DomainObject.Predmet.StrankaListFormatedWithAdressOIB>
    <izvorni_sadrzaj>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izvorni_sadrzaj>
    <derivirana_varijabla naziv="DomainObject.Predmet.StrankaListFormatedWithAdressOIB_1">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derivirana_varijabla>
  </DomainObject.Predmet.StrankaListFormatedWithAdressOIB>
  <DomainObject.Predmet.StrankaListNaziv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Naziv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NazivFormated>
  <DomainObject.Predmet.StrankaListNaziv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Naziv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tem>Vlatko Raič</item>
    </izvorni_sadrzaj>
    <derivirana_varijabla naziv="DomainObject.Predmet.OstaliListFormated_1">
      <item>Odvjetničko društvo FRANKO KOTLAR, ANA VIDOV &amp; partneri, društvo s ograničenom odgovornošću</item>
      <item>Vlatko Raič</item>
    </derivirana_varijabla>
  </DomainObject.Predmet.OstaliListFormated>
  <DomainObject.Predmet.OstaliListFormatedOIB>
    <izvorni_sadrzaj>
      <item>Odvjetničko društvo FRANKO KOTLAR, ANA VIDOV &amp; partneri, društvo s ograničenom odgovornošću, OIB 79236535774</item>
      <item>Vlatko Raič</item>
    </izvorni_sadrzaj>
    <derivirana_varijabla naziv="DomainObject.Predmet.OstaliListFormatedOIB_1">
      <item>Odvjetničko društvo FRANKO KOTLAR, ANA VIDOV &amp; partneri, društvo s ograničenom odgovornošću, OIB 79236535774</item>
      <item>Vlatko Raič</item>
    </derivirana_varijabla>
  </DomainObject.Predmet.OstaliListFormatedOIB>
  <DomainObject.Predmet.OstaliListFormatedWithAdress>
    <izvorni_sadrzaj>
      <item>Odvjetničko društvo FRANKO KOTLAR, ANA VIDOV &amp; partneri, društvo s ograničenom odgovornošću, Zrinsko Frankopanska 38, 23000 Zadar</item>
      <item>Vlatko Raič, Rudeška cesta 99, 10000 Zagreb</item>
    </izvorni_sadrzaj>
    <derivirana_varijabla naziv="DomainObject.Predmet.OstaliListFormatedWithAdress_1">
      <item>Odvjetničko društvo FRANKO KOTLAR, ANA VIDOV &amp; partneri, društvo s ograničenom odgovornošću, Zrinsko Frankopanska 38, 23000 Zadar</item>
      <item>Vlatko Raič, Rudeška cesta 99, 10000 Zagreb</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tem>Vlatko Raič, Rudeška cesta 99, 10000 Zagreb</item>
    </izvorni_sadrzaj>
    <derivirana_varijabla naziv="DomainObject.Predmet.OstaliListFormatedWithAdressOIB_1">
      <item>Odvjetničko društvo FRANKO KOTLAR, ANA VIDOV &amp; partneri, društvo s ograničenom odgovornošću, OIB 79236535774, Zrinsko Frankopanska 38, 23000 Zadar</item>
      <item>Vlatko Raič, Rudeška cesta 99, 10000 Zagreb</item>
    </derivirana_varijabla>
  </DomainObject.Predmet.OstaliListFormatedWithAdressOIB>
  <DomainObject.Predmet.OstaliListNazivFormated>
    <izvorni_sadrzaj>
      <item>Odvjetničko društvo FRANKO KOTLAR, ANA VIDOV &amp; partneri, društvo s ograničenom odgovornošću</item>
      <item>Vlatko Raič</item>
    </izvorni_sadrzaj>
    <derivirana_varijabla naziv="DomainObject.Predmet.OstaliListNazivFormated_1">
      <item>Odvjetničko društvo FRANKO KOTLAR, ANA VIDOV &amp; partneri, društvo s ograničenom odgovornošću</item>
      <item>Vlatko Raič</item>
    </derivirana_varijabla>
  </DomainObject.Predmet.OstaliListNazivFormated>
  <DomainObject.Predmet.OstaliListNazivFormatedOIB>
    <izvorni_sadrzaj>
      <item>Odvjetničko društvo FRANKO KOTLAR, ANA VIDOV &amp; partneri, društvo s ograničenom odgovornošću, OIB 79236535774</item>
      <item>Vlatko Raič</item>
    </izvorni_sadrzaj>
    <derivirana_varijabla naziv="DomainObject.Predmet.OstaliListNazivFormatedOIB_1">
      <item>Odvjetničko društvo FRANKO KOTLAR, ANA VIDOV &amp; partneri, društvo s ograničenom odgovornošću, OIB 79236535774</item>
      <item>Vlatko Raič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2017.</izvorni_sadrzaj>
    <derivirana_varijabla naziv="DomainObject.Datum_1">10. kolovoza 2017.</derivirana_varijabla>
  </DomainObject.Datum>
  <DomainObject.PoslovniBrojDokumenta>
    <izvorni_sadrzaj/>
    <derivirana_varijabla naziv="DomainObject.PoslovniBrojDokumenta_1"/>
  </DomainObject.PoslovniBrojDokumenta>
  <DomainObject.Predmet.StrankaIDrugi>
    <izvorni_sadrzaj>ADRIATIC SECURITY d.o.o. za tjelesnu i tehničku zaštitu, protupožarnu zaštitu i zaštitu na radu u stečaju i dr.</izvorni_sadrzaj>
    <derivirana_varijabla naziv="DomainObject.Predmet.StrankaIDrugi_1">ADRIATIC SECURITY d.o.o. za tjelesnu i tehničku zaštitu, protupožarnu zaštitu i zaštitu na radu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ADRIATIC SECURITY d.o.o. za tjelesnu i tehničku zaštitu, protupožarnu zaštitu i zaštitu na radu u stečaju, OIB 44190545321, Andrije Hebranga 9, 23000 Zadar i dr.</izvorni_sadrzaj>
    <derivirana_varijabla naziv="DomainObject.Predmet.StrankaIDrugiAdressOIB_1">ADRIATIC SECURITY d.o.o. za tjelesnu i tehničku zaštitu, protupožarnu zaštitu i zaštitu na radu u stečaju, OIB 44190545321, Andrije Hebranga 9,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udioniciListNaziv_1">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udioniciListNaziv>
  <DomainObject.Predmet.SudioniciListAdressOIB>
    <izvorni_sadrzaj>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izvorni_sadrzaj>
    <derivirana_varijabla naziv="DomainObject.Predmet.SudioniciListAdressOIB_1">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79236535774</item>
      <item>, OIB null</item>
      <item>, OIB 44190545321</item>
      <item>, OIB 84309526186</item>
      <item>, OIB 39741633287</item>
      <item>, OIB 40429034500</item>
      <item>, OIB 39311900970</item>
      <item>, OIB 70074543875</item>
    </izvorni_sadrzaj>
    <derivirana_varijabla naziv="DomainObject.Predmet.SudioniciListNazivOIB_1">
      <item>, OIB 79236535774</item>
      <item>, OIB null</item>
      <item>, OIB 44190545321</item>
      <item>, OIB 84309526186</item>
      <item>, OIB 39741633287</item>
      <item>, OIB 40429034500</item>
      <item>, OIB 39311900970</item>
      <item>, OIB 70074543875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CA16E6-9B97-4012-B57D-3C060FD748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162</properties:Words>
  <properties:Characters>744</properties:Characters>
  <properties:Lines>37</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2017-08-09T13:03:00Z</dcterms:created>
  <dc:creator>Tina Grgas</dc:creator>
  <cp:lastModifiedBy>Marijana Žuža</cp:lastModifiedBy>
  <cp:lastPrinted>2017-08-09T13:04:00Z</cp:lastPrinted>
  <dcterms:modified xmlns:xsi="http://www.w3.org/2001/XMLSchema-instance" xsi:type="dcterms:W3CDTF">2017-08-10T05:23:00Z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