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6e81" w14:paraId="dd66e81" w:rsidRDefault="008A630B" w:rsidP="00910611" w:rsidR="008A63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30B" w:rsidP="00910611" w:rsidR="008A630B">
      <w:r>
        <w:rPr>
          <w:rFonts w:eastAsia="MS Mincho"/>
        </w:rPr>
        <w:t>REPUBLIKA HRVATSKA</w:t>
      </w:r>
    </w:p>
    <w:p w:rsidRDefault="008A630B" w:rsidP="00910611" w:rsidR="008A630B">
      <w:r>
        <w:rPr>
          <w:rFonts w:eastAsia="MS Mincho"/>
        </w:rPr>
        <w:t>TRGOVAČKI SUD U RIJECI</w:t>
      </w:r>
    </w:p>
    <w:p w:rsidRDefault="008A630B" w:rsidR="008A63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>
      <w:pPr>
        <w:jc w:val="center"/>
      </w:pPr>
    </w:p>
    <w:p w:rsidRDefault="008A630B" w:rsidP="00360BE2" w:rsidR="008A630B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3394F">
        <w:rPr>
          <w:bCs/>
        </w:rPr>
        <w:t>PALADIN</w:t>
      </w:r>
      <w:r w:rsidR="0043394F">
        <w:t xml:space="preserve"> društvo s ograničenom odgovornošću za trgovinu i usluge Delnice, Kralja Zvonimira 22, OIB: 65314047942, MBS: 040242999</w:t>
      </w:r>
      <w:r>
        <w:t xml:space="preserve">, dana 10.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43394F">
        <w:rPr>
          <w:bCs/>
        </w:rPr>
        <w:t>PALADIN</w:t>
      </w:r>
      <w:r w:rsidR="0043394F">
        <w:t xml:space="preserve"> društvo s ograničenom odgovornošću za trgovinu i usluge Delnice, Kralja Zvonimira 22, OIB: 65314047942, MBS: 040242999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10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43394F">
        <w:t>3</w:t>
      </w:r>
      <w:r w:rsidRPr="009F41CE">
        <w:t>,</w:t>
      </w:r>
      <w:r w:rsidR="0043394F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>Za stečajnog upravitelja imenuje se</w:t>
      </w:r>
      <w:r w:rsidR="0043394F">
        <w:t xml:space="preserve"> </w:t>
      </w:r>
      <w:r w:rsidR="009C5E06">
        <w:t>Dušan Crljenko, OIB: 03602703658, Brca 8, Rijeka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43394F">
        <w:rPr>
          <w:bCs/>
        </w:rPr>
        <w:t>PALADIN</w:t>
      </w:r>
      <w:r w:rsidR="0043394F">
        <w:t xml:space="preserve"> društvo s ograničenom odgovornošću za trgovinu i usluge Delnice, Kralja Zvonimira 22, OIB: 65314047942, MBS: 040242999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56092">
        <w:t>20.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43394F">
        <w:rPr>
          <w:bCs/>
        </w:rPr>
        <w:t>PALADIN</w:t>
      </w:r>
      <w:r w:rsidR="0043394F">
        <w:t xml:space="preserve"> društvo s ograničenom odgovornošću za trgovinu i usluge Delnice, Kralja Zvonimira 22, OIB: 65314047942, MBS: 040242999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56092">
        <w:rPr>
          <w:bCs/>
        </w:rPr>
        <w:t>97</w:t>
      </w:r>
      <w:r w:rsidR="0043394F">
        <w:rPr>
          <w:bCs/>
        </w:rPr>
        <w:t>6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F8786E">
        <w:rPr>
          <w:bCs/>
        </w:rPr>
        <w:t xml:space="preserve">12. </w:t>
      </w:r>
      <w:r w:rsidR="00156092">
        <w:rPr>
          <w:bCs/>
        </w:rPr>
        <w:t>prosinca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43394F">
        <w:rPr>
          <w:bCs/>
        </w:rPr>
        <w:t>PALADIN</w:t>
      </w:r>
      <w:r w:rsidR="0043394F">
        <w:t xml:space="preserve"> društvo s ograničenom odgovornošću za trgovinu i usluge Delnice, Kralja Zvonimira 22, OIB: 65314047942, MBS: 040242999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830CA1">
        <w:t>16. prosinca</w:t>
      </w:r>
      <w:r w:rsidR="00CE2D29">
        <w:t xml:space="preserve"> 201</w:t>
      </w:r>
      <w:r w:rsidR="00830CA1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lastRenderedPageBreak/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43394F">
        <w:rPr>
          <w:bCs/>
        </w:rPr>
        <w:t xml:space="preserve">i dužnik tvrdi da </w:t>
      </w:r>
      <w:r w:rsidR="002F3701">
        <w:rPr>
          <w:bCs/>
        </w:rPr>
        <w:t>i</w:t>
      </w:r>
      <w:r w:rsidR="00567B4C">
        <w:rPr>
          <w:bCs/>
        </w:rPr>
        <w:t>st</w:t>
      </w:r>
      <w:r w:rsidR="0043394F">
        <w:rPr>
          <w:bCs/>
        </w:rPr>
        <w:t>e</w:t>
      </w:r>
      <w:r w:rsidR="00567B4C">
        <w:rPr>
          <w:bCs/>
        </w:rPr>
        <w:t xml:space="preserve"> imovin</w:t>
      </w:r>
      <w:r w:rsidR="0043394F">
        <w:rPr>
          <w:bCs/>
        </w:rPr>
        <w:t>e nema</w:t>
      </w:r>
      <w:r w:rsidR="00880189" w:rsidRPr="009F41CE">
        <w:rPr>
          <w:bCs/>
        </w:rPr>
        <w:t>.</w:t>
      </w:r>
      <w:r w:rsidR="0043394F">
        <w:rPr>
          <w:bCs/>
        </w:rPr>
        <w:t xml:space="preserve"> Jedina imovina koju dužnik ima su, navodi, 3700 komada sadnica koje su posađene na zemljištima u najmu.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3394F">
        <w:rPr>
          <w:bCs/>
        </w:rPr>
        <w:t>5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30CA1">
        <w:rPr>
          <w:bCs/>
        </w:rPr>
        <w:t>35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10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43394F" w:rsidP="00570F32" w:rsidR="0043394F">
      <w:pPr>
        <w:jc w:val="both"/>
      </w:pPr>
    </w:p>
    <w:p w:rsidRDefault="0043394F" w:rsidP="00570F32" w:rsidR="0043394F">
      <w:pPr>
        <w:jc w:val="both"/>
      </w:pPr>
    </w:p>
    <w:p w:rsidRDefault="0043394F" w:rsidP="00570F32" w:rsidR="0043394F">
      <w:pPr>
        <w:jc w:val="both"/>
      </w:pPr>
    </w:p>
    <w:p w:rsidRDefault="0043394F" w:rsidP="00570F32" w:rsidR="0043394F">
      <w:pPr>
        <w:jc w:val="both"/>
      </w:pPr>
    </w:p>
    <w:p w:rsidRDefault="0043394F" w:rsidP="00570F32" w:rsidR="0043394F">
      <w:pPr>
        <w:jc w:val="both"/>
      </w:pPr>
    </w:p>
    <w:sectPr w:rsidSect="00E21176" w:rsidR="0043394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E8A" w:rsidR="00E50E8A">
      <w:r>
        <w:separator/>
      </w:r>
    </w:p>
  </w:endnote>
  <w:endnote w:id="0" w:type="continuationSeparator">
    <w:p w:rsidRDefault="00E50E8A" w:rsidR="00E50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3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E8A" w:rsidR="00E50E8A">
      <w:r>
        <w:separator/>
      </w:r>
    </w:p>
  </w:footnote>
  <w:footnote w:id="0" w:type="continuationSeparator">
    <w:p w:rsidRDefault="00E50E8A" w:rsidR="00E50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56092">
      <w:t>97</w:t>
    </w:r>
    <w:r w:rsidR="0043394F">
      <w:t>6</w:t>
    </w:r>
    <w:r w:rsidR="002F3701">
      <w:t>/2016-</w:t>
    </w:r>
    <w:r w:rsidR="00F8786E">
      <w:t>1</w:t>
    </w:r>
    <w:r w:rsidR="0043394F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44D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394F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30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5E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C673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0E8A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A6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63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30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A6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63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30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PALADIN d.o.o.</izvorni_sadrzaj>
    <derivirana_varijabla naziv="DomainObject.Predmet.ProtustrankaFormated_1">  PALADIN d.o.o.</derivirana_varijabla>
  </DomainObject.Predmet.ProtustrankaFormated>
  <DomainObject.Predmet.ProtustrankaFormatedOIB>
    <izvorni_sadrzaj>  PALADIN d.o.o., OIB 65314047942</izvorni_sadrzaj>
    <derivirana_varijabla naziv="DomainObject.Predmet.ProtustrankaFormatedOIB_1">  PALADIN d.o.o., OIB 65314047942</derivirana_varijabla>
  </DomainObject.Predmet.ProtustrankaFormatedOIB>
  <DomainObject.Predmet.ProtustrankaFormatedWithAdress>
    <izvorni_sadrzaj> PALADIN d.o.o., Kralja Zvonimira 22, 51300 Delnice</izvorni_sadrzaj>
    <derivirana_varijabla naziv="DomainObject.Predmet.ProtustrankaFormatedWithAdress_1"> PALADIN d.o.o., Kralja Zvonimira 22, 51300 Delnice</derivirana_varijabla>
  </DomainObject.Predmet.ProtustrankaFormatedWithAdress>
  <DomainObject.Predmet.ProtustrankaFormatedWithAdressOIB>
    <izvorni_sadrzaj> PALADIN d.o.o., OIB 65314047942, Kralja Zvonimira 22, 51300 Delnice</izvorni_sadrzaj>
    <derivirana_varijabla naziv="DomainObject.Predmet.ProtustrankaFormatedWithAdressOIB_1"> PALADIN d.o.o., OIB 65314047942, Kralja Zvonimira 22, 51300 Delnice</derivirana_varijabla>
  </DomainObject.Predmet.ProtustrankaFormatedWithAdressOIB>
  <DomainObject.Predmet.ProtustrankaWithAdress>
    <izvorni_sadrzaj>PALADIN d.o.o. Kralja Zvonimira 22, 51300 Delnice</izvorni_sadrzaj>
    <derivirana_varijabla naziv="DomainObject.Predmet.ProtustrankaWithAdress_1">PALADIN d.o.o. Kralja Zvonimira 22, 51300 Delnice</derivirana_varijabla>
  </DomainObject.Predmet.ProtustrankaWithAdress>
  <DomainObject.Predmet.ProtustrankaWithAdressOIB>
    <izvorni_sadrzaj>PALADIN d.o.o., OIB 65314047942, Kralja Zvonimira 22, 51300 Delnice</izvorni_sadrzaj>
    <derivirana_varijabla naziv="DomainObject.Predmet.ProtustrankaWithAdressOIB_1">PALADIN d.o.o., OIB 65314047942, Kralja Zvonimira 22, 51300 Delnice</derivirana_varijabla>
  </DomainObject.Predmet.ProtustrankaWithAdressOIB>
  <DomainObject.Predmet.ProtustrankaNazivFormated>
    <izvorni_sadrzaj>PALADIN d.o.o.</izvorni_sadrzaj>
    <derivirana_varijabla naziv="DomainObject.Predmet.ProtustrankaNazivFormated_1">PALADIN d.o.o.</derivirana_varijabla>
  </DomainObject.Predmet.ProtustrankaNazivFormated>
  <DomainObject.Predmet.ProtustrankaNazivFormatedOIB>
    <izvorni_sadrzaj>PALADIN d.o.o., OIB 65314047942</izvorni_sadrzaj>
    <derivirana_varijabla naziv="DomainObject.Predmet.ProtustrankaNazivFormatedOIB_1">PALADIN d.o.o., OIB 65314047942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PALADIN d.o.o.</item>
    </izvorni_sadrzaj>
    <derivirana_varijabla naziv="DomainObject.Predmet.ProtuStrankaListFormated_1">
      <item>PALADIN d.o.o.</item>
    </derivirana_varijabla>
  </DomainObject.Predmet.ProtuStrankaListFormated>
  <DomainObject.Predmet.ProtuStrankaListFormatedOIB>
    <izvorni_sadrzaj>
      <item>PALADIN d.o.o., OIB 65314047942</item>
    </izvorni_sadrzaj>
    <derivirana_varijabla naziv="DomainObject.Predmet.ProtuStrankaListFormatedOIB_1">
      <item>PALADIN d.o.o., OIB 65314047942</item>
    </derivirana_varijabla>
  </DomainObject.Predmet.ProtuStrankaListFormatedOIB>
  <DomainObject.Predmet.ProtuStrankaListFormatedWithAdress>
    <izvorni_sadrzaj>
      <item>PALADIN d.o.o., Kralja Zvonimira 22, 51300 Delnice</item>
    </izvorni_sadrzaj>
    <derivirana_varijabla naziv="DomainObject.Predmet.ProtuStrankaListFormatedWithAdress_1">
      <item>PALADIN d.o.o., Kralja Zvonimira 22, 51300 Delnice</item>
    </derivirana_varijabla>
  </DomainObject.Predmet.ProtuStrankaListFormatedWithAdress>
  <DomainObject.Predmet.ProtuStrankaListFormatedWithAdressOIB>
    <izvorni_sadrzaj>
      <item>PALADIN d.o.o., OIB 65314047942, Kralja Zvonimira 22, 51300 Delnice</item>
    </izvorni_sadrzaj>
    <derivirana_varijabla naziv="DomainObject.Predmet.ProtuStrankaListFormatedWithAdressOIB_1">
      <item>PALADIN d.o.o., OIB 65314047942, Kralja Zvonimira 22, 51300 Delnice</item>
    </derivirana_varijabla>
  </DomainObject.Predmet.ProtuStrankaListFormatedWithAdressOIB>
  <DomainObject.Predmet.ProtuStrankaListNazivFormated>
    <izvorni_sadrzaj>
      <item>PALADIN d.o.o.</item>
    </izvorni_sadrzaj>
    <derivirana_varijabla naziv="DomainObject.Predmet.ProtuStrankaListNazivFormated_1">
      <item>PALADIN d.o.o.</item>
    </derivirana_varijabla>
  </DomainObject.Predmet.ProtuStrankaListNazivFormated>
  <DomainObject.Predmet.ProtuStrankaListNazivFormatedOIB>
    <izvorni_sadrzaj>
      <item>PALADIN d.o.o., OIB 65314047942</item>
    </izvorni_sadrzaj>
    <derivirana_varijabla naziv="DomainObject.Predmet.ProtuStrankaListNazivFormatedOIB_1">
      <item>PALADIN d.o.o., OIB 65314047942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PALADIN d.o.o.</izvorni_sadrzaj>
    <derivirana_varijabla naziv="DomainObject.Predmet.ProtustrankaIDrugi_1">PALADIN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PALADIN d.o.o., OIB 65314047942, Kralja Zvonimira 22, 51300 Delnice</izvorni_sadrzaj>
    <derivirana_varijabla naziv="DomainObject.Predmet.ProtustrankaIDrugiAdressOIB_1">PALADIN d.o.o., OIB 65314047942, Kralja Zvonimira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PALADIN d.o.o.</item>
    </izvorni_sadrzaj>
    <derivirana_varijabla naziv="DomainObject.Predmet.SudioniciListNaziv_1">
      <item>FINA  Rijeka</item>
      <item>PALADIN d.o.o.</item>
    </derivirana_varijabla>
  </DomainObject.Predmet.SudioniciListNaziv>
  <DomainObject.Predmet.SudioniciListAdressOIB>
    <izvorni_sadrzaj>
      <item>FINA  Rijeka, OIB 85821130368, Frana Kurelca 8,51000 Rijeka</item>
      <item>PALADIN d.o.o., OIB 65314047942, Kralja Zvonimira 22,51300 Delnice</item>
    </izvorni_sadrzaj>
    <derivirana_varijabla naziv="DomainObject.Predmet.SudioniciListAdressOIB_1">
      <item>FINA  Rijeka, OIB 85821130368, Frana Kurelca 8,51000 Rijeka</item>
      <item>PALADIN d.o.o., OIB 65314047942, Kralja Zvonimira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65314047942</item>
    </izvorni_sadrzaj>
    <derivirana_varijabla naziv="DomainObject.Predmet.SudioniciListNazivOIB_1">
      <item>, OIB 85821130368</item>
      <item>, OIB 65314047942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756</properties:Words>
  <properties:Characters>4079</properties:Characters>
  <properties:Lines>96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2017-05-10T11:15:00Z</dcterms:created>
  <dc:creator>korlevicd</dc:creator>
  <cp:lastModifiedBy>Danijela Fumić</cp:lastModifiedBy>
  <cp:lastPrinted>2017-05-10T11:14:00Z</cp:lastPrinted>
  <dcterms:modified xmlns:xsi="http://www.w3.org/2001/XMLSchema-instance" xsi:type="dcterms:W3CDTF">2017-05-10T11:16:00Z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