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4f45" w14:paraId="d924f4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1C5DD8" w:rsidP="000E1F39" w:rsidR="001C5DD8" w:rsidRPr="003726DD">
      <w:pPr>
        <w:jc w:val="center"/>
        <w:rPr>
          <w:rFonts w:hAnsi="Times New Roman" w:ascii="Times New Roman"/>
          <w:sz w:val="24"/>
        </w:rPr>
      </w:pPr>
    </w:p>
    <w:p w:rsidRDefault="0076333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C71C3E">
        <w:rPr>
          <w:rFonts w:hAnsi="Times New Roman" w:ascii="Times New Roman"/>
          <w:sz w:val="24"/>
        </w:rPr>
        <w:t>u Zagrebu</w:t>
      </w:r>
    </w:p>
    <w:p w:rsidRDefault="000E1F39" w:rsidP="000E1F39" w:rsidR="000E1F39" w:rsidRPr="001C5DD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C5DD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C71C3E" w:rsidRPr="001C5DD8">
        <w:rPr>
          <w:rFonts w:hAnsi="Times New Roman" w:ascii="Times New Roman"/>
          <w:b/>
          <w:sz w:val="24"/>
          <w:szCs w:val="24"/>
          <w:lang w:val="pl-PL"/>
        </w:rPr>
        <w:t>20 St-244/12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  <w:r w:rsidR="00C71C3E">
        <w:rPr>
          <w:rFonts w:hAnsi="Times New Roman" w:ascii="Times New Roman"/>
          <w:sz w:val="24"/>
          <w:szCs w:val="24"/>
          <w:lang w:val="pl-PL"/>
        </w:rPr>
        <w:t>POLJOPRIVREDNA ZADRUGA MARTINSKA VES DESNA u stečaju, Desna Martinska Ves bb,                 44201 MARTINSKA VES</w:t>
      </w:r>
      <w:r w:rsidR="00ED0FEB">
        <w:rPr>
          <w:rFonts w:hAnsi="Times New Roman" w:ascii="Times New Roman"/>
          <w:sz w:val="24"/>
          <w:szCs w:val="24"/>
          <w:lang w:val="pl-PL"/>
        </w:rPr>
        <w:t>, OIB:49421223696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ED0FEB" w:rsidR="000E1F39" w:rsidRPr="00ED0FEB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ED0FEB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C71C3E" w:rsidRPr="00ED0FEB">
        <w:rPr>
          <w:rFonts w:hAnsi="Times New Roman" w:ascii="Times New Roman"/>
          <w:sz w:val="24"/>
          <w:szCs w:val="24"/>
          <w:lang w:val="pl-PL"/>
        </w:rPr>
        <w:t xml:space="preserve"> 06.06.2015.</w:t>
      </w:r>
      <w:r w:rsidRPr="00ED0F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0FEB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Pr="00ED0FEB">
        <w:rPr>
          <w:rFonts w:hAnsi="Times New Roman" w:ascii="Times New Roman"/>
          <w:sz w:val="24"/>
          <w:szCs w:val="24"/>
          <w:lang w:val="pl-PL"/>
        </w:rPr>
        <w:t>DO</w:t>
      </w:r>
      <w:r w:rsidR="00ED0F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71C3E" w:rsidRPr="00ED0FEB">
        <w:rPr>
          <w:rFonts w:hAnsi="Times New Roman" w:ascii="Times New Roman"/>
          <w:sz w:val="24"/>
          <w:szCs w:val="24"/>
          <w:lang w:val="pl-PL"/>
        </w:rPr>
        <w:t>30.01.2018.g.</w:t>
      </w:r>
    </w:p>
    <w:p w:rsidRDefault="00ED0FEB" w:rsidP="00ED0FEB" w:rsidR="00ED0F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0FEB" w:rsidP="00ED0FEB" w:rsidR="00ED0F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Zemljišnoknjižnog odjela Općinskog suda u Sisku broj 13 Z-2806/2015 od         24. lipnja 2015.god. u zk.ul.br.1084 ( k.č.br.1347/2 ) k.o. Martinska Ves, Livada Plese, izvršeno je brisanje društvenog vlasniđštva, te je izvršena uknjiža prava vlasništva za korist POLJOPRIVREDNE ZADRUGE MARTINSKA VES DESNA u stečaju. Nekretnina u naravi predstavlja poljoprivredno zemljište površine 4118 m2.</w:t>
      </w:r>
    </w:p>
    <w:p w:rsidRDefault="00ED0FEB" w:rsidP="00ED0FEB" w:rsidR="00ED0F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što je zemljište procijenjeno </w:t>
      </w:r>
      <w:r w:rsidR="001C5DD8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>a 8.000,00 kn isto j</w:t>
      </w:r>
      <w:r w:rsidR="001C5DD8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i prodano za isti iznos kupcu Ivi</w:t>
      </w:r>
      <w:r w:rsidR="000420A8">
        <w:rPr>
          <w:rFonts w:hAnsi="Times New Roman" w:ascii="Times New Roman"/>
          <w:sz w:val="24"/>
          <w:szCs w:val="24"/>
          <w:lang w:val="pl-PL"/>
        </w:rPr>
        <w:t>ca Kovačić iz Desne Mattinske Vesi br.78 koji je bio jedini ponuđaač nakon objvljenog oglasa o prodaji.</w:t>
      </w:r>
    </w:p>
    <w:p w:rsidRDefault="000420A8" w:rsidP="00ED0FEB" w:rsidR="00ED0FEB" w:rsidRPr="00ED0F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 Općinskim sudom u Sisku vodi se postgupak pod brojem P-315/2017 tužitelja Općina Ma</w:t>
      </w:r>
      <w:r w:rsidR="0076333D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 xml:space="preserve">tinska Ves iz Desne Martinske Vesi br.67 protiv stečajnog dužnika radi namirenja potraživanja iz založene stvari.  Isti postupak prekinut je Rješenjem istog suda broj             </w:t>
      </w:r>
      <w:r w:rsidR="0076333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P-376/2013 od 19. ožujka 2014.god. do okončanja postupka koji se vodi kod Visokog upravnog suda broj Us-6502/2011.   </w:t>
      </w:r>
      <w:r w:rsidR="00ED0FEB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0420A8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420A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460BB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ostale obveze stečajne mase isplaćeni su slijedeći troškovi:</w:t>
      </w:r>
    </w:p>
    <w:p w:rsidRDefault="007460BB" w:rsidP="007460BB" w:rsidR="007460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1.1.Knjigovodstveni servis                     kn  20.000,00</w:t>
      </w:r>
    </w:p>
    <w:p w:rsidRDefault="007460BB" w:rsidP="007460BB" w:rsidR="007460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1.2.Materijalni troškovi                          kn    1.538,76</w:t>
      </w:r>
    </w:p>
    <w:p w:rsidRDefault="007460BB" w:rsidP="007460BB" w:rsidR="007460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1C5DD8">
        <w:rPr>
          <w:rFonts w:hAnsi="Times New Roman" w:ascii="Times New Roman"/>
          <w:sz w:val="24"/>
          <w:szCs w:val="24"/>
          <w:lang w:val="pl-PL"/>
        </w:rPr>
        <w:t>3.Troškovi telefona                              kn      511,76</w:t>
      </w:r>
    </w:p>
    <w:p w:rsidRDefault="001C5DD8" w:rsidP="007460BB" w:rsidR="001C5DD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1.4.Odvjetničke usluge                           kn    3.437,50</w:t>
      </w:r>
    </w:p>
    <w:p w:rsidRDefault="001C5DD8" w:rsidP="007460BB" w:rsidR="001C5DD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1.5.Troškovi vještaka                             kn    3.750,00</w:t>
      </w:r>
    </w:p>
    <w:p w:rsidRDefault="001C5DD8" w:rsidP="007460BB" w:rsidR="001C5DD8">
      <w:pPr>
        <w:pBdr>
          <w:bottom w:space="1" w:sz="12" w:color="auto" w:val="single"/>
        </w:pBd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1.6.Naknada troškova banke                  kn    1.170,60</w:t>
      </w:r>
    </w:p>
    <w:p w:rsidRDefault="001C5DD8" w:rsidP="007460BB" w:rsidR="001C5DD8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Ukupno                     kn   30.408,62       </w:t>
      </w:r>
    </w:p>
    <w:p w:rsidRDefault="007460BB" w:rsidP="007460BB" w:rsidR="000E1F39" w:rsidRPr="007460BB">
      <w:pPr>
        <w:ind w:left="56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460BB">
        <w:rPr>
          <w:rFonts w:hAnsi="Times New Roman" w:ascii="Times New Roman"/>
          <w:sz w:val="24"/>
          <w:szCs w:val="24"/>
          <w:lang w:val="pl-PL"/>
        </w:rPr>
        <w:t xml:space="preserve">    </w:t>
      </w:r>
    </w:p>
    <w:p w:rsidRDefault="007460BB" w:rsidP="007460BB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</w:p>
    <w:p w:rsidRDefault="0076333D" w:rsidP="007460BB" w:rsidR="001C5DD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žiro računa na dan 30. siječnja 2018.god. iznosi 30.359,00 kn.</w:t>
      </w:r>
    </w:p>
    <w:p w:rsidRDefault="001C5DD8" w:rsidP="007460BB" w:rsidR="001C5DD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C5DD8" w:rsidP="007460BB" w:rsidR="001C5DD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C5DD8" w:rsidP="001C5DD8" w:rsidR="001C5DD8">
      <w:pPr>
        <w:ind w:left="36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-2-</w:t>
      </w:r>
    </w:p>
    <w:p w:rsidRDefault="001C5DD8" w:rsidP="007460BB" w:rsidR="001C5DD8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C5DD8" w:rsidR="000E1F39" w:rsidRPr="001C5DD8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1C5DD8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  <w:r w:rsidR="001C5DD8" w:rsidRPr="001C5DD8">
        <w:rPr>
          <w:rFonts w:hAnsi="Times New Roman" w:ascii="Times New Roman"/>
          <w:sz w:val="24"/>
          <w:szCs w:val="24"/>
          <w:lang w:val="pl-PL"/>
        </w:rPr>
        <w:t xml:space="preserve"> od 01.01.2018.</w:t>
      </w:r>
      <w:r w:rsidR="001C5DD8">
        <w:rPr>
          <w:rFonts w:hAnsi="Times New Roman" w:ascii="Times New Roman"/>
          <w:sz w:val="24"/>
          <w:szCs w:val="24"/>
          <w:lang w:val="pl-PL"/>
        </w:rPr>
        <w:t xml:space="preserve"> do 01.04.2018.</w:t>
      </w:r>
    </w:p>
    <w:p w:rsidRDefault="001C5DD8" w:rsidP="001C5DD8" w:rsidR="001C5DD8" w:rsidRPr="001C5DD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C5DD8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Radnje koje će se poduzeti u narednom razdoblju ovise o rješenju postupka pred Visokim upravnim sudom koji se vodi pod brojem Us-6502/2011.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C5DD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01. veljače 2018.god.                                               Milorad Zajkovski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230FD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multilevel"/>
    <w:tmpl w:val="5AAABDA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">
    <w:nsid w:val="6DA938A4"/>
    <w:multiLevelType w:val="hybridMultilevel"/>
    <w:tmpl w:val="26560E46"/>
    <w:lvl w:tplc="DFD80A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420A8"/>
    <w:rsid w:val="000E1F39"/>
    <w:rsid w:val="001C5DD8"/>
    <w:rsid w:val="00230FD3"/>
    <w:rsid w:val="00482BE9"/>
    <w:rsid w:val="004A14E0"/>
    <w:rsid w:val="00626DE0"/>
    <w:rsid w:val="007460BB"/>
    <w:rsid w:val="0076333D"/>
    <w:rsid w:val="008512FB"/>
    <w:rsid w:val="00C61F72"/>
    <w:rsid w:val="00C71C3E"/>
    <w:rsid w:val="00D132FB"/>
    <w:rsid w:val="00ED0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0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B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BE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BE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BE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St-244/2012-135</izvorni_sadrzaj>
    <derivirana_varijabla naziv="DomainObject.Oznaka_1">St-244/2012-135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2012.</izvorni_sadrzaj>
    <derivirana_varijabla naziv="DomainObject.Predmet.DatumOsnivanja_1">21.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St-244/2012</izvorni_sadrzaj>
    <derivirana_varijabla naziv="DomainObject.Predmet.OznakaBroj_1">St-244/2012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20.11.13. PRILOŽEN SPIS OVR-131/03 TS SISAK</izvorni_sadrzaj>
    <derivirana_varijabla naziv="DomainObject.Predmet.PrimjedbaSuca_1">PRIJAVE TRAŽBINA u izvanparničnoj pisarnici (ormar u hodniku)
20.11.13. PRILOŽEN SPIS OVR-131/03 TS SISAK</derivirana_varijabla>
  </DomainObject.Predmet.PrimjedbaSuca>
  <DomainObject.Predmet.ProtustrankaFormated>
    <izvorni_sadrzaj>  Poljoprivredna zadruga Martinska Ves Desna</izvorni_sadrzaj>
    <derivirana_varijabla naziv="DomainObject.Predmet.ProtustrankaFormated_1">  Poljoprivredna zadruga Martinska Ves Desna</derivirana_varijabla>
  </DomainObject.Predmet.ProtustrankaFormated>
  <DomainObject.Predmet.ProtustrankaFormatedOIB>
    <izvorni_sadrzaj>  Poljoprivredna zadruga Martinska Ves Desna, OIB 49421223696</izvorni_sadrzaj>
    <derivirana_varijabla naziv="DomainObject.Predmet.ProtustrankaFormatedOIB_1">  Poljoprivredna zadruga Martinska Ves Desna, OIB 49421223696</derivirana_varijabla>
  </DomainObject.Predmet.ProtustrankaFormatedOIB>
  <DomainObject.Predmet.ProtustrankaFormatedWithAdress>
    <izvorni_sadrzaj> Poljoprivredna zadruga Martinska Ves Desna, Desna Martinska Ves bb, 44201 Martinska Ves</izvorni_sadrzaj>
    <derivirana_varijabla naziv="DomainObject.Predmet.ProtustrankaFormatedWithAdress_1"> Poljoprivredna zadruga Martinska Ves Desna, Desna Martinska Ves bb, 44201 Martinska Ves</derivirana_varijabla>
  </DomainObject.Predmet.ProtustrankaFormatedWithAdress>
  <DomainObject.Predmet.ProtustrankaFormatedWithAdressOIB>
    <izvorni_sadrzaj> Poljoprivredna zadruga Martinska Ves Desna, OIB 49421223696, Desna Martinska Ves bb, 44201 Martinska Ves</izvorni_sadrzaj>
    <derivirana_varijabla naziv="DomainObject.Predmet.ProtustrankaFormatedWithAdressOIB_1"> Poljoprivredna zadruga Martinska Ves Desna, OIB 49421223696, Desna Martinska Ves bb, 44201 Martinska Ves</derivirana_varijabla>
  </DomainObject.Predmet.ProtustrankaFormatedWithAdressOIB>
  <DomainObject.Predmet.ProtustrankaWithAdress>
    <izvorni_sadrzaj>Poljoprivredna zadruga Martinska Ves Desna Desna Martinska Ves bb, 44201 Martinska Ves</izvorni_sadrzaj>
    <derivirana_varijabla naziv="DomainObject.Predmet.ProtustrankaWithAdress_1">Poljoprivredna zadruga Martinska Ves Desna Desna Martinska Ves bb, 44201 Martinska Ves</derivirana_varijabla>
  </DomainObject.Predmet.ProtustrankaWithAdress>
  <DomainObject.Predmet.ProtustrankaWithAdressOIB>
    <izvorni_sadrzaj>Poljoprivredna zadruga Martinska Ves Desna, OIB 49421223696, Desna Martinska Ves bb, 44201 Martinska Ves</izvorni_sadrzaj>
    <derivirana_varijabla naziv="DomainObject.Predmet.ProtustrankaWithAdressOIB_1">Poljoprivredna zadruga Martinska Ves Desna, OIB 49421223696, Desna Martinska Ves bb, 44201 Martinska Ves</derivirana_varijabla>
  </DomainObject.Predmet.ProtustrankaWithAdressOIB>
  <DomainObject.Predmet.ProtustrankaNazivFormated>
    <izvorni_sadrzaj>Poljoprivredna zadruga Martinska Ves Desna</izvorni_sadrzaj>
    <derivirana_varijabla naziv="DomainObject.Predmet.ProtustrankaNazivFormated_1">Poljoprivredna zadruga Martinska Ves Desna</derivirana_varijabla>
  </DomainObject.Predmet.ProtustrankaNazivFormated>
  <DomainObject.Predmet.ProtustrankaNazivFormatedOIB>
    <izvorni_sadrzaj>Poljoprivredna zadruga Martinska Ves Desna, OIB 49421223696</izvorni_sadrzaj>
    <derivirana_varijabla naziv="DomainObject.Predmet.ProtustrankaNazivFormatedOIB_1">Poljoprivredna zadruga Martinska Ves Desna, OIB 49421223696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Martinska Ves zastupanog po punomoćniku Ana Smolčić; JOSP BOSILJ; LOVAČKO DRUŠTVO SRNA; MILAN FRŠTEK</izvorni_sadrzaj>
    <derivirana_varijabla naziv="DomainObject.Predmet.StrankaFormated_1">  Općina Martinska Ves zastupanog po punomoćniku Ana Smolčić; JOSP BOSILJ; LOVAČKO DRUŠTVO SRNA; MILAN FRŠTEK</derivirana_varijabla>
  </DomainObject.Predmet.StrankaFormated>
  <DomainObject.Predmet.StrankaFormatedOIB>
    <izvorni_sadrzaj>  Općina Martinska Ves, OIB 29047990576 zastupanog po punomoćniku Ana Smolčić; JOSP BOSILJ; LOVAČKO DRUŠTVO SRNA, OIB 50819001758; MILAN FRŠTEK, OIB 22349622189</izvorni_sadrzaj>
    <derivirana_varijabla naziv="DomainObject.Predmet.StrankaFormatedOIB_1">  Općina Martinska Ves, OIB 29047990576 zastupanog po punomoćniku Ana Smolčić; JOSP BOSILJ; LOVAČKO DRUŠTVO SRNA, OIB 50819001758; MILAN FRŠTEK, OIB 22349622189</derivirana_varijabla>
  </DomainObject.Predmet.StrankaFormatedOIB>
  <DomainObject.Predmet.StrankaFormatedWithAdress>
    <izvorni_sadrzaj> Općina Martinska Ves, Desna Martinska Ves 67, 44201 Martinska Ves zastupanog po punomoćniku Ana Smolčić; JOSP BOSILJ; LOVAČKO DRUŠTVO SRNA; MILAN FRŠTEK</izvorni_sadrzaj>
    <derivirana_varijabla naziv="DomainObject.Predmet.StrankaFormatedWithAdress_1"> Općina Martinska Ves, Desna Martinska Ves 67, 44201 Martinska Ves zastupanog po punomoćniku Ana Smolčić; JOSP BOSILJ; LOVAČKO DRUŠTVO SRNA; MILAN FRŠTEK</derivirana_varijabla>
  </DomainObject.Predmet.StrankaFormatedWithAdress>
  <DomainObject.Predmet.StrankaFormatedWithAdressOIB>
    <izvorni_sadrzaj> Općina Martinska Ves, OIB 29047990576, Desna Martinska Ves 67, 44201 Martinska Ves zastupanog po punomoćniku Ana Smolčić; JOSP BOSILJ; LOVAČKO DRUŠTVO SRNA, OIB 50819001758; MILAN FRŠTEK, OIB 22349622189</izvorni_sadrzaj>
    <derivirana_varijabla naziv="DomainObject.Predmet.StrankaFormatedWithAdressOIB_1"> Općina Martinska Ves, OIB 29047990576, Desna Martinska Ves 67, 44201 Martinska Ves zastupanog po punomoćniku Ana Smolčić; JOSP BOSILJ; LOVAČKO DRUŠTVO SRNA, OIB 50819001758; MILAN FRŠTEK, OIB 22349622189</derivirana_varijabla>
  </DomainObject.Predmet.StrankaFormatedWithAdressOIB>
  <DomainObject.Predmet.StrankaWithAdress>
    <izvorni_sadrzaj>Općina Martinska Ves Desna Martinska Ves 67,44201 Martinska Ves,JOSP BOSILJ ,LOVAČKO DRUŠTVO SRNA ,MILAN FRŠTEK </izvorni_sadrzaj>
    <derivirana_varijabla naziv="DomainObject.Predmet.StrankaWithAdress_1">Općina Martinska Ves Desna Martinska Ves 67,44201 Martinska Ves,JOSP BOSILJ ,LOVAČKO DRUŠTVO SRNA ,MILAN FRŠTEK </derivirana_varijabla>
  </DomainObject.Predmet.StrankaWithAdress>
  <DomainObject.Predmet.StrankaWithAdressOIB>
    <izvorni_sadrzaj>Općina Martinska Ves, OIB 29047990576, Desna Martinska Ves 67,44201 Martinska Ves,JOSP BOSILJ,LOVAČKO DRUŠTVO SRNA, OIB 50819001758,MILAN FRŠTEK, OIB 22349622189</izvorni_sadrzaj>
    <derivirana_varijabla naziv="DomainObject.Predmet.StrankaWithAdressOIB_1">Općina Martinska Ves, OIB 29047990576, Desna Martinska Ves 67,44201 Martinska Ves,JOSP BOSILJ,LOVAČKO DRUŠTVO SRNA, OIB 50819001758,MILAN FRŠTEK, OIB 22349622189</derivirana_varijabla>
  </DomainObject.Predmet.StrankaWithAdressOIB>
  <DomainObject.Predmet.StrankaNazivFormated>
    <izvorni_sadrzaj>Općina Martinska Ves,JOSP BOSILJ,LOVAČKO DRUŠTVO SRNA,MILAN FRŠTEK</izvorni_sadrzaj>
    <derivirana_varijabla naziv="DomainObject.Predmet.StrankaNazivFormated_1">Općina Martinska Ves,JOSP BOSILJ,LOVAČKO DRUŠTVO SRNA,MILAN FRŠTEK</derivirana_varijabla>
  </DomainObject.Predmet.StrankaNazivFormated>
  <DomainObject.Predmet.StrankaNazivFormatedOIB>
    <izvorni_sadrzaj>Općina Martinska Ves, OIB 29047990576,JOSP BOSILJ,LOVAČKO DRUŠTVO SRNA, OIB 50819001758,MILAN FRŠTEK, OIB 22349622189</izvorni_sadrzaj>
    <derivirana_varijabla naziv="DomainObject.Predmet.StrankaNazivFormatedOIB_1">Općina Martinska Ves, OIB 29047990576,JOSP BOSILJ,LOVAČKO DRUŠTVO SRNA, OIB 50819001758,MILAN FRŠTEK, OIB 22349622189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Općina Martinska Ves zastupanog po punomoćniku Ana Smolčić</item>
      <item>JOSP BOSILJ</item>
      <item>LOVAČKO DRUŠTVO SRNA</item>
      <item>MILAN FRŠTEK</item>
    </izvorni_sadrzaj>
    <derivirana_varijabla naziv="DomainObject.Predmet.StrankaListFormated_1">
      <item>Općina Martinska Ves zastupanog po punomoćniku Ana Smolčić</item>
      <item>JOSP BOSILJ</item>
      <item>LOVAČKO DRUŠTVO SRNA</item>
      <item>MILAN FRŠTEK</item>
    </derivirana_varijabla>
  </DomainObject.Predmet.StrankaListFormated>
  <DomainObject.Predmet.StrankaListFormatedOIB>
    <izvorni_sadrzaj>
      <item>Općina Martinska Ves, OIB 29047990576 zastupanog po punomoćniku Ana Smolčić</item>
      <item>JOSP BOSILJ</item>
      <item>LOVAČKO DRUŠTVO SRNA, OIB 50819001758</item>
      <item>MILAN FRŠTEK, OIB 22349622189</item>
    </izvorni_sadrzaj>
    <derivirana_varijabla naziv="DomainObject.Predmet.StrankaListFormatedOIB_1">
      <item>Općina Martinska Ves, OIB 29047990576 zastupanog po punomoćniku Ana Smolčić</item>
      <item>JOSP BOSILJ</item>
      <item>LOVAČKO DRUŠTVO SRNA, OIB 50819001758</item>
      <item>MILAN FRŠTEK, OIB 22349622189</item>
    </derivirana_varijabla>
  </DomainObject.Predmet.StrankaListFormatedOIB>
  <DomainObject.Predmet.StrankaListFormatedWithAdress>
    <izvorni_sadrzaj>
      <item>Općina Martinska Ves, Desna Martinska Ves 67, 44201 Martinska Ves zastupanog po punomoćniku Ana Smolčić</item>
      <item>JOSP BOSILJ</item>
      <item>LOVAČKO DRUŠTVO SRNA</item>
      <item>MILAN FRŠTEK</item>
    </izvorni_sadrzaj>
    <derivirana_varijabla naziv="DomainObject.Predmet.StrankaListFormatedWithAdress_1">
      <item>Općina Martinska Ves, Desna Martinska Ves 67, 44201 Martinska Ves zastupanog po punomoćniku Ana Smolčić</item>
      <item>JOSP BOSILJ</item>
      <item>LOVAČKO DRUŠTVO SRNA</item>
      <item>MILAN FRŠTEK</item>
    </derivirana_varijabla>
  </DomainObject.Predmet.StrankaListFormatedWithAdress>
  <DomainObject.Predmet.StrankaListFormatedWithAdressOIB>
    <izvorni_sadrzaj>
      <item>Općina Martinska Ves, OIB 29047990576, Desna Martinska Ves 67, 44201 Martinska Ves zastupanog po punomoćniku Ana Smolčić</item>
      <item>JOSP BOSILJ</item>
      <item>LOVAČKO DRUŠTVO SRNA, OIB 50819001758</item>
      <item>MILAN FRŠTEK, OIB 22349622189</item>
    </izvorni_sadrzaj>
    <derivirana_varijabla naziv="DomainObject.Predmet.StrankaListFormatedWithAdressOIB_1">
      <item>Općina Martinska Ves, OIB 29047990576, Desna Martinska Ves 67, 44201 Martinska Ves zastupanog po punomoćniku Ana Smolčić</item>
      <item>JOSP BOSILJ</item>
      <item>LOVAČKO DRUŠTVO SRNA, OIB 50819001758</item>
      <item>MILAN FRŠTEK, OIB 22349622189</item>
    </derivirana_varijabla>
  </DomainObject.Predmet.StrankaListFormatedWithAdressOIB>
  <DomainObject.Predmet.StrankaListNazivFormated>
    <izvorni_sadrzaj>
      <item>Općina Martinska Ves</item>
      <item>JOSP BOSILJ</item>
      <item>LOVAČKO DRUŠTVO SRNA</item>
      <item>MILAN FRŠTEK</item>
    </izvorni_sadrzaj>
    <derivirana_varijabla naziv="DomainObject.Predmet.StrankaListNazivFormated_1">
      <item>Općina Martinska Ves</item>
      <item>JOSP BOSILJ</item>
      <item>LOVAČKO DRUŠTVO SRNA</item>
      <item>MILAN FRŠTEK</item>
    </derivirana_varijabla>
  </DomainObject.Predmet.StrankaListNazivFormated>
  <DomainObject.Predmet.StrankaListNazivFormatedOIB>
    <izvorni_sadrzaj>
      <item>Općina Martinska Ves, OIB 29047990576</item>
      <item>JOSP BOSILJ</item>
      <item>LOVAČKO DRUŠTVO SRNA, OIB 50819001758</item>
      <item>MILAN FRŠTEK, OIB 22349622189</item>
    </izvorni_sadrzaj>
    <derivirana_varijabla naziv="DomainObject.Predmet.StrankaListNazivFormatedOIB_1">
      <item>Općina Martinska Ves, OIB 29047990576</item>
      <item>JOSP BOSILJ</item>
      <item>LOVAČKO DRUŠTVO SRNA, OIB 50819001758</item>
      <item>MILAN FRŠTEK, OIB 22349622189</item>
    </derivirana_varijabla>
  </DomainObject.Predmet.StrankaListNazivFormatedOIB>
  <DomainObject.Predmet.ProtuStrankaListFormated>
    <izvorni_sadrzaj>
      <item>Poljoprivredna zadruga Martinska Ves Desna</item>
    </izvorni_sadrzaj>
    <derivirana_varijabla naziv="DomainObject.Predmet.ProtuStrankaListFormated_1">
      <item>Poljoprivredna zadruga Martinska Ves Desna</item>
    </derivirana_varijabla>
  </DomainObject.Predmet.ProtuStrankaListFormated>
  <DomainObject.Predmet.ProtuStrankaListFormatedOIB>
    <izvorni_sadrzaj>
      <item>Poljoprivredna zadruga Martinska Ves Desna, OIB 49421223696</item>
    </izvorni_sadrzaj>
    <derivirana_varijabla naziv="DomainObject.Predmet.ProtuStrankaListFormatedOIB_1">
      <item>Poljoprivredna zadruga Martinska Ves Desna, OIB 49421223696</item>
    </derivirana_varijabla>
  </DomainObject.Predmet.ProtuStrankaListFormatedOIB>
  <DomainObject.Predmet.ProtuStrankaListFormatedWithAdress>
    <izvorni_sadrzaj>
      <item>Poljoprivredna zadruga Martinska Ves Desna, Desna Martinska Ves bb, 44201 Martinska Ves</item>
    </izvorni_sadrzaj>
    <derivirana_varijabla naziv="DomainObject.Predmet.ProtuStrankaListFormatedWithAdress_1">
      <item>Poljoprivredna zadruga Martinska Ves Desna, Desna Martinska Ves bb, 44201 Martinska Ves</item>
    </derivirana_varijabla>
  </DomainObject.Predmet.ProtuStrankaListFormatedWithAdress>
  <DomainObject.Predmet.ProtuStrankaListFormatedWithAdressOIB>
    <izvorni_sadrzaj>
      <item>Poljoprivredna zadruga Martinska Ves Desna, OIB 49421223696, Desna Martinska Ves bb, 44201 Martinska Ves</item>
    </izvorni_sadrzaj>
    <derivirana_varijabla naziv="DomainObject.Predmet.ProtuStrankaListFormatedWithAdressOIB_1">
      <item>Poljoprivredna zadruga Martinska Ves Desna, OIB 49421223696, Desna Martinska Ves bb, 44201 Martinska Ves</item>
    </derivirana_varijabla>
  </DomainObject.Predmet.ProtuStrankaListFormatedWithAdressOIB>
  <DomainObject.Predmet.ProtuStrankaListNazivFormated>
    <izvorni_sadrzaj>
      <item>Poljoprivredna zadruga Martinska Ves Desna</item>
    </izvorni_sadrzaj>
    <derivirana_varijabla naziv="DomainObject.Predmet.ProtuStrankaListNazivFormated_1">
      <item>Poljoprivredna zadruga Martinska Ves Desna</item>
    </derivirana_varijabla>
  </DomainObject.Predmet.ProtuStrankaListNazivFormated>
  <DomainObject.Predmet.ProtuStrankaListNazivFormatedOIB>
    <izvorni_sadrzaj>
      <item>Poljoprivredna zadruga Martinska Ves Desna, OIB 49421223696</item>
    </izvorni_sadrzaj>
    <derivirana_varijabla naziv="DomainObject.Predmet.ProtuStrankaListNazivFormatedOIB_1">
      <item>Poljoprivredna zadruga Martinska Ves Desna, OIB 49421223696</item>
    </derivirana_varijabla>
  </DomainObject.Predmet.ProtuStrankaListNazivFormatedOIB>
  <DomainObject.Predmet.OstaliListFormated>
    <izvorni_sadrzaj>
      <item>Ana Smolčić punomoćnik sudionika u postupku Općina Martinska Ves</item>
      <item>Milorad Zajkovski</item>
      <item>MLIN I PEKARE D.D.</item>
    </izvorni_sadrzaj>
    <derivirana_varijabla naziv="DomainObject.Predmet.OstaliListFormated_1">
      <item>Ana Smolčić punomoćnik sudionika u postupku Općina Martinska Ves</item>
      <item>Milorad Zajkovski</item>
      <item>MLIN I PEKARE D.D.</item>
    </derivirana_varijabla>
  </DomainObject.Predmet.OstaliListFormated>
  <DomainObject.Predmet.OstaliListFormatedOIB>
    <izvorni_sadrzaj>
      <item>Ana Smolčić punomoćnik sudionika u postupku Općina Martinska Ves</item>
      <item>Milorad Zajkovski, OIB 59768013642</item>
      <item>MLIN I PEKARE D.D.</item>
    </izvorni_sadrzaj>
    <derivirana_varijabla naziv="DomainObject.Predmet.OstaliListFormatedOIB_1">
      <item>Ana Smolčić punomoćnik sudionika u postupku Općina Martinska Ves</item>
      <item>Milorad Zajkovski, OIB 59768013642</item>
      <item>MLIN I PEKARE D.D.</item>
    </derivirana_varijabla>
  </DomainObject.Predmet.OstaliListFormatedOIB>
  <DomainObject.Predmet.OstaliListFormatedWithAdress>
    <izvorni_sadrzaj>
      <item>Ana Smolčić, S. i A. Radića 40, 44000 Sisak punomoćnik sudionika u postupku Općina Martinska Ves</item>
      <item>Milorad Zajkovski, Ivana Vencla 32, Zaprešić</item>
      <item>MLIN I PEKARE D.D., KRALJA ZVONIMIRA 24, 44000 Sisak</item>
    </izvorni_sadrzaj>
    <derivirana_varijabla naziv="DomainObject.Predmet.OstaliListFormatedWithAdress_1">
      <item>Ana Smolčić, S. i A. Radića 40, 44000 Sisak punomoćnik sudionika u postupku Općina Martinska Ves</item>
      <item>Milorad Zajkovski, Ivana Vencla 32, Zaprešić</item>
      <item>MLIN I PEKARE D.D., KRALJA ZVONIMIRA 24, 44000 Sisak</item>
    </derivirana_varijabla>
  </DomainObject.Predmet.OstaliListFormatedWithAdress>
  <DomainObject.Predmet.OstaliListFormatedWithAdressOIB>
    <izvorni_sadrzaj>
      <item>Ana Smolčić, S. i A. Radića 40, 44000 Sisak punomoćnik sudionika u postupku Općina Martinska Ves</item>
      <item>Milorad Zajkovski, OIB 59768013642, Ivana Vencla 32, Zaprešić</item>
      <item>MLIN I PEKARE D.D., KRALJA ZVONIMIRA 24, 44000 Sisak</item>
    </izvorni_sadrzaj>
    <derivirana_varijabla naziv="DomainObject.Predmet.OstaliListFormatedWithAdressOIB_1">
      <item>Ana Smolčić, S. i A. Radića 40, 44000 Sisak punomoćnik sudionika u postupku Općina Martinska Ves</item>
      <item>Milorad Zajkovski, OIB 59768013642, Ivana Vencla 32, Zaprešić</item>
      <item>MLIN I PEKARE D.D., KRALJA ZVONIMIRA 24, 44000 Sisak</item>
    </derivirana_varijabla>
  </DomainObject.Predmet.OstaliListFormatedWithAdressOIB>
  <DomainObject.Predmet.OstaliListNazivFormated>
    <izvorni_sadrzaj>
      <item>Ana Smolčić</item>
      <item>Milorad Zajkovski</item>
      <item>MLIN I PEKARE D.D.</item>
    </izvorni_sadrzaj>
    <derivirana_varijabla naziv="DomainObject.Predmet.OstaliListNazivFormated_1">
      <item>Ana Smolčić</item>
      <item>Milorad Zajkovski</item>
      <item>MLIN I PEKARE D.D.</item>
    </derivirana_varijabla>
  </DomainObject.Predmet.OstaliListNazivFormated>
  <DomainObject.Predmet.OstaliListNazivFormatedOIB>
    <izvorni_sadrzaj>
      <item>Ana Smolčić</item>
      <item>Milorad Zajkovski, OIB 59768013642</item>
      <item>MLIN I PEKARE D.D.</item>
    </izvorni_sadrzaj>
    <derivirana_varijabla naziv="DomainObject.Predmet.OstaliListNazivFormatedOIB_1">
      <item>Ana Smolčić</item>
      <item>Milorad Zajkovski, OIB 59768013642</item>
      <item>MLIN I PEKARE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Martinska Ves i dr.</izvorni_sadrzaj>
    <derivirana_varijabla naziv="DomainObject.Predmet.StrankaIDrugi_1">Općina Martinska Ves i dr.</derivirana_varijabla>
  </DomainObject.Predmet.StrankaIDrugi>
  <DomainObject.Predmet.ProtustrankaIDrugi>
    <izvorni_sadrzaj>Poljoprivredna zadruga Martinska Ves Desna</izvorni_sadrzaj>
    <derivirana_varijabla naziv="DomainObject.Predmet.ProtustrankaIDrugi_1">Poljoprivredna zadruga Martinska Ves Desna</derivirana_varijabla>
  </DomainObject.Predmet.ProtustrankaIDrugi>
  <DomainObject.Predmet.StrankaIDrugiAdressOIB>
    <izvorni_sadrzaj>Općina Martinska Ves, OIB 29047990576, Desna Martinska Ves 67, 44201 Martinska Ves i dr.</izvorni_sadrzaj>
    <derivirana_varijabla naziv="DomainObject.Predmet.StrankaIDrugiAdressOIB_1">Općina Martinska Ves, OIB 29047990576, Desna Martinska Ves 67, 44201 Martinska Ves i dr.</derivirana_varijabla>
  </DomainObject.Predmet.StrankaIDrugiAdressOIB>
  <DomainObject.Predmet.ProtustrankaIDrugiAdressOIB>
    <izvorni_sadrzaj>Poljoprivredna zadruga Martinska Ves Desna, OIB 49421223696, Desna Martinska Ves bb, 44201 Martinska Ves</izvorni_sadrzaj>
    <derivirana_varijabla naziv="DomainObject.Predmet.ProtustrankaIDrugiAdressOIB_1">Poljoprivredna zadruga Martinska Ves Desna, OIB 49421223696, Desna Martinska Ves bb, 44201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Martinska Ves Desna</item>
      <item>Ana Smolčić</item>
      <item>Općina Martinska Ves</item>
      <item>Milorad Zajkovski</item>
      <item>JOSP BOSILJ</item>
      <item>MLIN I PEKARE D.D.</item>
      <item>LOVAČKO DRUŠTVO SRNA</item>
      <item>MILAN FRŠTEK</item>
    </izvorni_sadrzaj>
    <derivirana_varijabla naziv="DomainObject.Predmet.SudioniciListNaziv_1">
      <item>Poljoprivredna zadruga Martinska Ves Desna</item>
      <item>Ana Smolčić</item>
      <item>Općina Martinska Ves</item>
      <item>Milorad Zajkovski</item>
      <item>JOSP BOSILJ</item>
      <item>MLIN I PEKARE D.D.</item>
      <item>LOVAČKO DRUŠTVO SRNA</item>
      <item>MILAN FRŠTEK</item>
    </derivirana_varijabla>
  </DomainObject.Predmet.SudioniciListNaziv>
  <DomainObject.Predmet.SudioniciListAdressOIB>
    <izvorni_sadrzaj>
      <item>Poljoprivredna zadruga Martinska Ves Desna, OIB 49421223696, Desna Martinska Ves bb,44201 Martinska Ves</item>
      <item>Ana Smolčić, S. i A. Radića 40,44000 Sisak</item>
      <item>Općina Martinska Ves, OIB 29047990576, Desna Martinska Ves 67,44201 Martinska Ves</item>
      <item>Milorad Zajkovski, OIB 59768013642, Ivana Vencla 32,Zaprešić</item>
      <item>JOSP BOSILJ</item>
      <item>MLIN I PEKARE D.D., KRALJA ZVONIMIRA 24,44000 Sisak</item>
      <item>LOVAČKO DRUŠTVO SRNA, OIB 50819001758</item>
      <item>MILAN FRŠTEK, OIB 22349622189</item>
    </izvorni_sadrzaj>
    <derivirana_varijabla naziv="DomainObject.Predmet.SudioniciListAdressOIB_1">
      <item>Poljoprivredna zadruga Martinska Ves Desna, OIB 49421223696, Desna Martinska Ves bb,44201 Martinska Ves</item>
      <item>Ana Smolčić, S. i A. Radića 40,44000 Sisak</item>
      <item>Općina Martinska Ves, OIB 29047990576, Desna Martinska Ves 67,44201 Martinska Ves</item>
      <item>Milorad Zajkovski, OIB 59768013642, Ivana Vencla 32,Zaprešić</item>
      <item>JOSP BOSILJ</item>
      <item>MLIN I PEKARE D.D., KRALJA ZVONIMIRA 24,44000 Sisak</item>
      <item>LOVAČKO DRUŠTVO SRNA, OIB 50819001758</item>
      <item>MILAN FRŠTEK, OIB 22349622189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49421223696</item>
      <item>, OIB null</item>
      <item>, OIB 29047990576</item>
      <item>, OIB 59768013642</item>
      <item>, OIB null</item>
      <item>, OIB null</item>
      <item>, OIB 50819001758</item>
      <item>, OIB 22349622189</item>
    </izvorni_sadrzaj>
    <derivirana_varijabla naziv="DomainObject.Predmet.SudioniciListNazivOIB_1">
      <item>, OIB 49421223696</item>
      <item>, OIB null</item>
      <item>, OIB 29047990576</item>
      <item>, OIB 59768013642</item>
      <item>, OIB null</item>
      <item>, OIB null</item>
      <item>, OIB 50819001758</item>
      <item>, OIB 22349622189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295</properties:Words>
  <properties:Characters>1778</properties:Characters>
  <properties:Lines>54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2018-02-04T23:27:00Z</dcterms:created>
  <dc:creator>ADMINIBM</dc:creator>
  <cp:lastModifiedBy>Monika Grbac</cp:lastModifiedBy>
  <cp:lastPrinted>2018-02-04T23:26:00Z</cp:lastPrinted>
  <dcterms:modified xmlns:xsi="http://www.w3.org/2001/XMLSchema-instance" xsi:type="dcterms:W3CDTF">2018-02-06T12:27:00Z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St-244/2012-135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