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d3264" w14:paraId="5fd3264"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2530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04">
        <w:rPr>
          <w:sz w:val="24"/>
        </w:rPr>
        <w:t xml:space="preserve"> </w:t>
      </w:r>
      <w:r w:rsidR="002357AD">
        <w:rPr>
          <w:sz w:val="24"/>
        </w:rPr>
        <w:t xml:space="preserve">     </w:t>
      </w:r>
      <w:r w:rsidR="002F3CA2">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87FB4">
        <w:rPr>
          <w:sz w:val="24"/>
        </w:rPr>
        <w:t>6</w:t>
      </w:r>
      <w:r w:rsidR="00E27523">
        <w:rPr>
          <w:sz w:val="24"/>
        </w:rPr>
        <w:t>982</w:t>
      </w:r>
      <w:r w:rsidR="00EC12B1">
        <w:rPr>
          <w:sz w:val="24"/>
        </w:rPr>
        <w:t>/1</w:t>
      </w:r>
      <w:r w:rsidR="00AF7393">
        <w:rPr>
          <w:sz w:val="24"/>
        </w:rPr>
        <w:t>6</w:t>
      </w:r>
      <w:r w:rsidR="007C1755">
        <w:rPr>
          <w:sz w:val="24"/>
        </w:rPr>
        <w:t>-15</w:t>
      </w:r>
      <w:r w:rsidR="00EC12B1">
        <w:rPr>
          <w:sz w:val="24"/>
        </w:rPr>
        <w:t xml:space="preserve"> </w:t>
      </w:r>
    </w:p>
    <w:p w:rsidRDefault="00EC12B1" w:rsidP="00EC12B1" w:rsidR="00EC12B1">
      <w:pPr>
        <w:rPr>
          <w:sz w:val="24"/>
        </w:rPr>
      </w:pPr>
      <w:r>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2357AD" w:rsidRPr="002357AD">
        <w:rPr>
          <w:sz w:val="24"/>
          <w:szCs w:val="24"/>
        </w:rPr>
        <w:t>Republika Hrvatska, Ministarstvo financija, Porezna uprava</w:t>
      </w:r>
      <w:r w:rsidR="00671B9A">
        <w:rPr>
          <w:sz w:val="24"/>
          <w:szCs w:val="24"/>
        </w:rPr>
        <w:t xml:space="preserve"> </w:t>
      </w:r>
      <w:r w:rsidR="00671B9A" w:rsidRPr="00671B9A">
        <w:rPr>
          <w:sz w:val="24"/>
          <w:szCs w:val="24"/>
        </w:rPr>
        <w:t xml:space="preserve">za provedbu stečajnog postupka nad dužnikom </w:t>
      </w:r>
      <w:r w:rsidR="00E27523" w:rsidRPr="00E27523">
        <w:rPr>
          <w:sz w:val="24"/>
          <w:szCs w:val="24"/>
        </w:rPr>
        <w:t>AMS NAKLADNIŠTVO d.o.o., OIB: 32472532639, Zagreb, Vijenac Frane Gotovca 10</w:t>
      </w:r>
      <w:r w:rsidR="00583539">
        <w:rPr>
          <w:sz w:val="24"/>
          <w:szCs w:val="24"/>
        </w:rPr>
        <w:t>,</w:t>
      </w:r>
      <w:r w:rsidR="00583539" w:rsidRPr="00583539">
        <w:rPr>
          <w:sz w:val="24"/>
          <w:szCs w:val="24"/>
        </w:rPr>
        <w:t xml:space="preserve"> </w:t>
      </w:r>
      <w:r w:rsidR="007C1755">
        <w:rPr>
          <w:sz w:val="24"/>
          <w:szCs w:val="24"/>
        </w:rPr>
        <w:t>8</w:t>
      </w:r>
      <w:r>
        <w:rPr>
          <w:sz w:val="24"/>
          <w:szCs w:val="24"/>
        </w:rPr>
        <w:t xml:space="preserve">. </w:t>
      </w:r>
      <w:r w:rsidR="002357AD">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b/>
          <w:sz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E27523" w:rsidRPr="00E27523">
        <w:rPr>
          <w:sz w:val="24"/>
          <w:szCs w:val="24"/>
        </w:rPr>
        <w:t>AMS NAKLADNIŠTVO d.o.o., OIB: 32472532639, Zagreb, Vijenac Frane Gotovca 10</w:t>
      </w:r>
      <w:r w:rsidR="00EC12B1">
        <w:rPr>
          <w:sz w:val="24"/>
          <w:szCs w:val="24"/>
        </w:rPr>
        <w:t>.</w:t>
      </w: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2357AD"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2357AD">
        <w:rPr>
          <w:b/>
          <w:sz w:val="24"/>
        </w:rPr>
        <w:t xml:space="preserve">Ivana Rogić, OIB: 92527505284, </w:t>
      </w:r>
      <w:r w:rsidR="002357AD" w:rsidRPr="002357AD">
        <w:rPr>
          <w:b/>
          <w:sz w:val="24"/>
        </w:rPr>
        <w:t xml:space="preserve">Zagreb, Viktora Kovačića 3 </w:t>
      </w:r>
      <w:r w:rsidR="00AC7CA2" w:rsidRPr="00AC7CA2">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A4112B" w:rsidR="00A4112B" w:rsidRPr="00381B5E">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w:t>
      </w:r>
    </w:p>
    <w:p w:rsidRDefault="00381B5E" w:rsidP="00381B5E" w:rsidR="007B593F">
      <w:pPr>
        <w:ind w:firstLine="720"/>
        <w:jc w:val="both"/>
        <w:rPr>
          <w:sz w:val="24"/>
        </w:rPr>
      </w:pPr>
      <w:r w:rsidRPr="00381B5E">
        <w:rPr>
          <w:sz w:val="24"/>
        </w:rPr>
        <w:t>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lastRenderedPageBreak/>
        <w:t xml:space="preserve">    </w:t>
      </w:r>
      <w:r w:rsidR="00671B9A">
        <w:rPr>
          <w:b/>
          <w:sz w:val="24"/>
        </w:rPr>
        <w:t>30</w:t>
      </w:r>
      <w:r w:rsidRPr="00381B5E">
        <w:rPr>
          <w:b/>
          <w:sz w:val="24"/>
        </w:rPr>
        <w:t xml:space="preserve">. </w:t>
      </w:r>
      <w:r w:rsidR="004A7035">
        <w:rPr>
          <w:b/>
          <w:sz w:val="24"/>
        </w:rPr>
        <w:t>siječnja</w:t>
      </w:r>
      <w:r w:rsidRPr="00381B5E">
        <w:rPr>
          <w:b/>
          <w:sz w:val="24"/>
        </w:rPr>
        <w:t xml:space="preserve"> 201</w:t>
      </w:r>
      <w:r w:rsidR="004A7035">
        <w:rPr>
          <w:b/>
          <w:sz w:val="24"/>
        </w:rPr>
        <w:t>8</w:t>
      </w:r>
      <w:r w:rsidRPr="00381B5E">
        <w:rPr>
          <w:b/>
          <w:sz w:val="24"/>
        </w:rPr>
        <w:t>. u 1</w:t>
      </w:r>
      <w:r w:rsidR="002357AD">
        <w:rPr>
          <w:b/>
          <w:sz w:val="24"/>
        </w:rPr>
        <w:t>1</w:t>
      </w:r>
      <w:r w:rsidRPr="00381B5E">
        <w:rPr>
          <w:b/>
          <w:sz w:val="24"/>
        </w:rPr>
        <w:t>,</w:t>
      </w:r>
      <w:r w:rsidR="002357AD">
        <w:rPr>
          <w:b/>
          <w:sz w:val="24"/>
        </w:rPr>
        <w:t>0</w:t>
      </w:r>
      <w:r w:rsidR="00A4112B">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2357AD" w:rsidP="002357AD" w:rsidR="002357AD" w:rsidRPr="002357AD">
      <w:pPr>
        <w:ind w:firstLine="708"/>
        <w:jc w:val="both"/>
        <w:rPr>
          <w:sz w:val="24"/>
          <w:szCs w:val="24"/>
        </w:rPr>
      </w:pPr>
      <w:r w:rsidRPr="002357AD">
        <w:rPr>
          <w:sz w:val="24"/>
          <w:szCs w:val="24"/>
        </w:rPr>
        <w:t xml:space="preserve">Financijska agencija podnijela je, na temelju odredbe čl. 444. st. 1. Stečajnog zakona (“Narodne novine” broj 71/15, dalje: SZ), zahtjev za provedbu skraćenog stečajnog postupka nad dužnikom AMS NAKLADNIŠTVO d.o.o., Zagreb, Vijenac Frane Gotovca 10. </w:t>
      </w:r>
    </w:p>
    <w:p w:rsidRDefault="002357AD" w:rsidP="002357AD" w:rsidR="002357AD" w:rsidRPr="002357AD">
      <w:pPr>
        <w:ind w:firstLine="708"/>
        <w:jc w:val="both"/>
        <w:rPr>
          <w:sz w:val="24"/>
          <w:szCs w:val="24"/>
        </w:rPr>
      </w:pPr>
      <w:r w:rsidRPr="002357AD">
        <w:rPr>
          <w:sz w:val="24"/>
          <w:szCs w:val="24"/>
        </w:rPr>
        <w:tab/>
        <w:t>S obzirom na to da su bile ispunjene pretpostavke, sud je zaključkom od 04. prosinca 2015. nad navedenim dužnikom pokrenuo skraćeni stečajni postupak te je, potom, 04. prosinca 2015. objavio oglas kojim je, među ostalim, pozvao vjerovnike dužnika najkasnije u roku od 45 dana od dana objave oglasa predložiti otvaranje stečajnog postupka i po pozivu suda predujmiti sredstva za namirenje troškova postupka.</w:t>
      </w:r>
    </w:p>
    <w:p w:rsidRDefault="002357AD" w:rsidP="002357AD" w:rsidR="002357AD" w:rsidRPr="002357AD">
      <w:pPr>
        <w:ind w:firstLine="708"/>
        <w:jc w:val="both"/>
        <w:rPr>
          <w:sz w:val="24"/>
          <w:szCs w:val="24"/>
        </w:rPr>
      </w:pPr>
      <w:r w:rsidRPr="002357AD">
        <w:rPr>
          <w:sz w:val="24"/>
          <w:szCs w:val="24"/>
        </w:rPr>
        <w:tab/>
        <w:t>Republika Hrvatska, Ministarstvo financija, Porezna uprava, dostavila je 18. prosinca 2015. podnesak kojim je, kao vjerovnik, predložila nad dužnikom otvoriti stečaj. Razvidno je da je poslovni subjekt AMS NAKLADNIŠTVO d.o.o., OIB: 32472532639, Zagreb, Vijenac Frane Gotovca 10, na dan 01. rujna 2015. u neprekidnoj blokadi duže od 60 dana evidentiranoj u Očevidniku redoslijeda plaćanja iznosa od 3.439.433,72 kn, ukupan dan blokade je 2.113 dana, da vjerovnik ima tražbinu prema dužniku u iznosu od 837.237,60 kn, koja se temelji na porezima, doprinosima i drugim javnim davanjima, čime je Republika  Hrvatska,  Ministarstvo financija, Porezna uprava, učinila vjerojatnim postojanje tražbine prema dužniku. Nadalje, vjerovnik je obavijestio sud da dužnik ima u vlasništvu stan broj 11. u prizemlju, koji se sastoji od dvije sobe, kuhinje, kupaonice s WC-om, predsoblja, hodnika i balkona u površini od 62,60 čm , koji se nalazi u stambenoj zgradi Vijenac Frane Gotovca 10, Zagreb, sagrađenoj na čestici broj 1360/1 upisane u broj poduloška 6528 knjige položenih ugovora Zaprudski otok.</w:t>
      </w:r>
    </w:p>
    <w:p w:rsidRDefault="002357AD" w:rsidP="002357AD" w:rsidR="002357AD" w:rsidRPr="002357AD">
      <w:pPr>
        <w:ind w:firstLine="708"/>
        <w:jc w:val="both"/>
        <w:rPr>
          <w:sz w:val="24"/>
          <w:szCs w:val="24"/>
        </w:rPr>
      </w:pPr>
      <w:r w:rsidRPr="002357AD">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2357AD" w:rsidP="002357AD" w:rsidR="002357AD" w:rsidRPr="002357AD">
      <w:pPr>
        <w:ind w:firstLine="708"/>
        <w:jc w:val="both"/>
        <w:rPr>
          <w:sz w:val="24"/>
          <w:szCs w:val="24"/>
        </w:rPr>
      </w:pPr>
      <w:r w:rsidRPr="002357AD">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2357AD" w:rsidP="002357AD" w:rsidR="00573F02">
      <w:pPr>
        <w:ind w:firstLine="708"/>
        <w:jc w:val="both"/>
        <w:rPr>
          <w:sz w:val="24"/>
          <w:szCs w:val="24"/>
        </w:rPr>
      </w:pPr>
      <w:r w:rsidRPr="002357AD">
        <w:rPr>
          <w:sz w:val="24"/>
          <w:szCs w:val="24"/>
        </w:rPr>
        <w:lastRenderedPageBreak/>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w:t>
      </w:r>
      <w:r w:rsidR="00AC7CA2" w:rsidRPr="00AC7CA2">
        <w:rPr>
          <w:sz w:val="24"/>
          <w:szCs w:val="24"/>
        </w:rPr>
        <w:t xml:space="preserve"> u vezi čl. 431. SZ-a</w:t>
      </w:r>
      <w:r w:rsidR="008F03EA" w:rsidRPr="008F03EA">
        <w:rPr>
          <w:sz w:val="24"/>
          <w:szCs w:val="24"/>
        </w:rPr>
        <w:t xml:space="preserve"> </w:t>
      </w:r>
      <w:r w:rsidR="00573F02">
        <w:rPr>
          <w:sz w:val="24"/>
          <w:szCs w:val="24"/>
        </w:rPr>
        <w:t>r</w:t>
      </w:r>
      <w:r w:rsidR="00573F02" w:rsidRPr="00573F02">
        <w:rPr>
          <w:sz w:val="24"/>
          <w:szCs w:val="24"/>
        </w:rPr>
        <w:t>ješenjem St-</w:t>
      </w:r>
      <w:r>
        <w:rPr>
          <w:sz w:val="24"/>
          <w:szCs w:val="24"/>
        </w:rPr>
        <w:t>3530</w:t>
      </w:r>
      <w:r w:rsidR="00573F02" w:rsidRPr="00573F02">
        <w:rPr>
          <w:sz w:val="24"/>
          <w:szCs w:val="24"/>
        </w:rPr>
        <w:t>/1</w:t>
      </w:r>
      <w:r w:rsidR="008F03EA">
        <w:rPr>
          <w:sz w:val="24"/>
          <w:szCs w:val="24"/>
        </w:rPr>
        <w:t>5</w:t>
      </w:r>
      <w:r w:rsidR="00573F02" w:rsidRPr="00573F02">
        <w:rPr>
          <w:sz w:val="24"/>
          <w:szCs w:val="24"/>
        </w:rPr>
        <w:t xml:space="preserve"> od </w:t>
      </w:r>
      <w:r>
        <w:rPr>
          <w:sz w:val="24"/>
          <w:szCs w:val="24"/>
        </w:rPr>
        <w:t>25</w:t>
      </w:r>
      <w:r w:rsidR="00573F02" w:rsidRPr="00573F02">
        <w:rPr>
          <w:sz w:val="24"/>
          <w:szCs w:val="24"/>
        </w:rPr>
        <w:t xml:space="preserve">. </w:t>
      </w:r>
      <w:r>
        <w:rPr>
          <w:sz w:val="24"/>
          <w:szCs w:val="24"/>
        </w:rPr>
        <w:t>srpnja</w:t>
      </w:r>
      <w:r w:rsidR="00B9734D">
        <w:rPr>
          <w:sz w:val="24"/>
          <w:szCs w:val="24"/>
        </w:rPr>
        <w:t xml:space="preserve"> </w:t>
      </w:r>
      <w:r w:rsidR="00573F02" w:rsidRPr="00573F02">
        <w:rPr>
          <w:sz w:val="24"/>
          <w:szCs w:val="24"/>
        </w:rPr>
        <w:t>2016.</w:t>
      </w:r>
      <w:r w:rsidR="00DE6649">
        <w:rPr>
          <w:sz w:val="24"/>
          <w:szCs w:val="24"/>
        </w:rPr>
        <w:t xml:space="preserve"> obustavio skraćeni stečajni postupak.</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7C1755" w:rsidR="002357AD" w:rsidRPr="007C1755">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91B37" w:rsidR="002D5163">
      <w:pPr>
        <w:jc w:val="center"/>
        <w:rPr>
          <w:sz w:val="24"/>
        </w:rPr>
      </w:pPr>
      <w:r>
        <w:rPr>
          <w:sz w:val="24"/>
        </w:rPr>
        <w:t xml:space="preserve">U Zagrebu </w:t>
      </w:r>
      <w:r w:rsidR="007C1755">
        <w:rPr>
          <w:sz w:val="24"/>
        </w:rPr>
        <w:t>8</w:t>
      </w:r>
      <w:r w:rsidR="00286BC6">
        <w:rPr>
          <w:sz w:val="24"/>
        </w:rPr>
        <w:t xml:space="preserve">. </w:t>
      </w:r>
      <w:r w:rsidR="002357AD">
        <w:rPr>
          <w:sz w:val="24"/>
        </w:rPr>
        <w:t>prosinca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5A6EF6">
        <w:rPr>
          <w:sz w:val="24"/>
        </w:rPr>
        <w:t xml:space="preserve"> v. r. </w:t>
      </w:r>
      <w:r w:rsidR="00DB2670">
        <w:rPr>
          <w:sz w:val="24"/>
        </w:rPr>
        <w:t xml:space="preserve"> </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lastRenderedPageBreak/>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9561FB" w:rsidR="009561FB">
      <w:pPr>
        <w:jc w:val="both"/>
        <w:rPr>
          <w:sz w:val="24"/>
        </w:rPr>
      </w:pPr>
    </w:p>
    <w:p w:rsidRDefault="005A6EF6" w:rsidR="005A6EF6">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5A6EF6" w:rsidR="005A6EF6">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2D5163" w:rsidR="005A6EF6">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A6EF6">
      <w:rPr>
        <w:rStyle w:val="Brojstranice"/>
        <w:noProof/>
      </w:rPr>
      <w:t>4</w:t>
    </w:r>
    <w:r>
      <w:rPr>
        <w:rStyle w:val="Brojstranice"/>
      </w:rPr>
      <w:fldChar w:fldCharType="end"/>
    </w:r>
  </w:p>
  <w:p w:rsidRDefault="00630662" w:rsidR="004D2841">
    <w:pPr>
      <w:pStyle w:val="Zaglavlje"/>
      <w:jc w:val="right"/>
    </w:pPr>
    <w:r w:rsidRPr="00630662">
      <w:t xml:space="preserve">  66. St-</w:t>
    </w:r>
    <w:r w:rsidR="00C87FB4">
      <w:t>6</w:t>
    </w:r>
    <w:r w:rsidR="00E27523">
      <w:t>982</w:t>
    </w:r>
    <w:r w:rsidRPr="00630662">
      <w:t>/1</w:t>
    </w:r>
    <w:r w:rsidR="00AF7393">
      <w:t>6</w:t>
    </w:r>
    <w:r w:rsidR="00AC540B">
      <w:t>-</w:t>
    </w:r>
    <w:r w:rsidR="007C1755">
      <w:t>15</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717D9"/>
    <w:rsid w:val="000A2E10"/>
    <w:rsid w:val="000C63D4"/>
    <w:rsid w:val="000E7A4A"/>
    <w:rsid w:val="00105F97"/>
    <w:rsid w:val="0011235D"/>
    <w:rsid w:val="00113EC7"/>
    <w:rsid w:val="00131E99"/>
    <w:rsid w:val="001567C3"/>
    <w:rsid w:val="001662C4"/>
    <w:rsid w:val="001A1A7F"/>
    <w:rsid w:val="001A7916"/>
    <w:rsid w:val="001B44D2"/>
    <w:rsid w:val="001C2E6F"/>
    <w:rsid w:val="002357AD"/>
    <w:rsid w:val="002431C4"/>
    <w:rsid w:val="00253061"/>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81B5E"/>
    <w:rsid w:val="00384EBF"/>
    <w:rsid w:val="003E526E"/>
    <w:rsid w:val="003F211C"/>
    <w:rsid w:val="00447CA1"/>
    <w:rsid w:val="00450221"/>
    <w:rsid w:val="00450676"/>
    <w:rsid w:val="00454BBA"/>
    <w:rsid w:val="00454E5B"/>
    <w:rsid w:val="00472CC1"/>
    <w:rsid w:val="00475CDF"/>
    <w:rsid w:val="00476E8D"/>
    <w:rsid w:val="00482933"/>
    <w:rsid w:val="00483785"/>
    <w:rsid w:val="00491DD7"/>
    <w:rsid w:val="004934BB"/>
    <w:rsid w:val="004A7035"/>
    <w:rsid w:val="004C1E6F"/>
    <w:rsid w:val="004D2841"/>
    <w:rsid w:val="004E2FD0"/>
    <w:rsid w:val="004E5FEF"/>
    <w:rsid w:val="004F2160"/>
    <w:rsid w:val="00516616"/>
    <w:rsid w:val="005320FD"/>
    <w:rsid w:val="00532A1B"/>
    <w:rsid w:val="00553F0C"/>
    <w:rsid w:val="0056765A"/>
    <w:rsid w:val="00573F02"/>
    <w:rsid w:val="00583539"/>
    <w:rsid w:val="005A6EF6"/>
    <w:rsid w:val="005B3F73"/>
    <w:rsid w:val="005B5A8A"/>
    <w:rsid w:val="005B5C24"/>
    <w:rsid w:val="005C30A5"/>
    <w:rsid w:val="005C5E15"/>
    <w:rsid w:val="005E34A3"/>
    <w:rsid w:val="005E70DE"/>
    <w:rsid w:val="005E7C1A"/>
    <w:rsid w:val="00601987"/>
    <w:rsid w:val="00615A8B"/>
    <w:rsid w:val="00620958"/>
    <w:rsid w:val="00623484"/>
    <w:rsid w:val="00626395"/>
    <w:rsid w:val="00630662"/>
    <w:rsid w:val="00637C2F"/>
    <w:rsid w:val="00671B9A"/>
    <w:rsid w:val="006842DB"/>
    <w:rsid w:val="00691DBF"/>
    <w:rsid w:val="006B212E"/>
    <w:rsid w:val="006B7292"/>
    <w:rsid w:val="006C36E6"/>
    <w:rsid w:val="006C7E17"/>
    <w:rsid w:val="006D2F7D"/>
    <w:rsid w:val="006D7A0F"/>
    <w:rsid w:val="006F46EA"/>
    <w:rsid w:val="006F7455"/>
    <w:rsid w:val="0075681B"/>
    <w:rsid w:val="007B33A7"/>
    <w:rsid w:val="007B593F"/>
    <w:rsid w:val="007C1755"/>
    <w:rsid w:val="008332A4"/>
    <w:rsid w:val="008366A0"/>
    <w:rsid w:val="00851934"/>
    <w:rsid w:val="0085270F"/>
    <w:rsid w:val="00876285"/>
    <w:rsid w:val="00881C02"/>
    <w:rsid w:val="008B00A2"/>
    <w:rsid w:val="008B582E"/>
    <w:rsid w:val="008B72BC"/>
    <w:rsid w:val="008E1291"/>
    <w:rsid w:val="008E6A96"/>
    <w:rsid w:val="008F03EA"/>
    <w:rsid w:val="009026BB"/>
    <w:rsid w:val="009128F5"/>
    <w:rsid w:val="00923121"/>
    <w:rsid w:val="00947FB7"/>
    <w:rsid w:val="009561FB"/>
    <w:rsid w:val="009850B8"/>
    <w:rsid w:val="009A4B77"/>
    <w:rsid w:val="009B2229"/>
    <w:rsid w:val="009B54A8"/>
    <w:rsid w:val="009F2400"/>
    <w:rsid w:val="00A110D0"/>
    <w:rsid w:val="00A15AB7"/>
    <w:rsid w:val="00A2280A"/>
    <w:rsid w:val="00A4112B"/>
    <w:rsid w:val="00A44A71"/>
    <w:rsid w:val="00A6313F"/>
    <w:rsid w:val="00A80EB3"/>
    <w:rsid w:val="00A828C1"/>
    <w:rsid w:val="00A90C82"/>
    <w:rsid w:val="00AC540B"/>
    <w:rsid w:val="00AC7CA2"/>
    <w:rsid w:val="00AD3398"/>
    <w:rsid w:val="00AD75CD"/>
    <w:rsid w:val="00AF4C01"/>
    <w:rsid w:val="00AF7393"/>
    <w:rsid w:val="00B01169"/>
    <w:rsid w:val="00B136B8"/>
    <w:rsid w:val="00B14D42"/>
    <w:rsid w:val="00B32E61"/>
    <w:rsid w:val="00B35218"/>
    <w:rsid w:val="00B844BF"/>
    <w:rsid w:val="00B93B9A"/>
    <w:rsid w:val="00B9734D"/>
    <w:rsid w:val="00BA1DFD"/>
    <w:rsid w:val="00BC4571"/>
    <w:rsid w:val="00BF030E"/>
    <w:rsid w:val="00BF6704"/>
    <w:rsid w:val="00C356A1"/>
    <w:rsid w:val="00C75751"/>
    <w:rsid w:val="00C87FB4"/>
    <w:rsid w:val="00CB4C26"/>
    <w:rsid w:val="00CC43BC"/>
    <w:rsid w:val="00CC7D07"/>
    <w:rsid w:val="00CE3890"/>
    <w:rsid w:val="00CE3B7D"/>
    <w:rsid w:val="00CE4F52"/>
    <w:rsid w:val="00CF41C1"/>
    <w:rsid w:val="00D10A4F"/>
    <w:rsid w:val="00D31451"/>
    <w:rsid w:val="00D448E9"/>
    <w:rsid w:val="00D44D63"/>
    <w:rsid w:val="00D5309D"/>
    <w:rsid w:val="00D60187"/>
    <w:rsid w:val="00D60476"/>
    <w:rsid w:val="00D611F5"/>
    <w:rsid w:val="00D768E5"/>
    <w:rsid w:val="00D959BC"/>
    <w:rsid w:val="00DA5FA3"/>
    <w:rsid w:val="00DB2670"/>
    <w:rsid w:val="00DD03F5"/>
    <w:rsid w:val="00DD67BA"/>
    <w:rsid w:val="00DE479D"/>
    <w:rsid w:val="00DE6649"/>
    <w:rsid w:val="00E07752"/>
    <w:rsid w:val="00E27523"/>
    <w:rsid w:val="00E33983"/>
    <w:rsid w:val="00E440F6"/>
    <w:rsid w:val="00E64D32"/>
    <w:rsid w:val="00E72F20"/>
    <w:rsid w:val="00E815AE"/>
    <w:rsid w:val="00E81CC4"/>
    <w:rsid w:val="00E94EF5"/>
    <w:rsid w:val="00EC12B1"/>
    <w:rsid w:val="00EC1564"/>
    <w:rsid w:val="00EE1DF4"/>
    <w:rsid w:val="00F3761C"/>
    <w:rsid w:val="00F42A90"/>
    <w:rsid w:val="00F46005"/>
    <w:rsid w:val="00F5526A"/>
    <w:rsid w:val="00F5779C"/>
    <w:rsid w:val="00F64B7F"/>
    <w:rsid w:val="00F71AC5"/>
    <w:rsid w:val="00F83060"/>
    <w:rsid w:val="00F905CD"/>
    <w:rsid w:val="00FA1DB3"/>
    <w:rsid w:val="00FA631A"/>
    <w:rsid w:val="00FB16B1"/>
    <w:rsid w:val="00FC3E6C"/>
    <w:rsid w:val="00FC400B"/>
    <w:rsid w:val="00FD0250"/>
    <w:rsid w:val="00FD76EF"/>
    <w:rsid w:val="00FF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6982</izvorni_sadrzaj>
    <derivirana_varijabla naziv="DomainObject.Predmet.Broj_1">6982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2016.</izvorni_sadrzaj>
    <derivirana_varijabla naziv="DomainObject.Predmet.DatumOsnivanja_1">13.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St-6982/2016</izvorni_sadrzaj>
    <derivirana_varijabla naziv="DomainObject.Predmet.OznakaBroj_1">St-6982/2016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AMS NAKLADNIŠTVO d.o.o. zastupanog po punomoćniku Ivana Rogić</izvorni_sadrzaj>
    <derivirana_varijabla naziv="DomainObject.Predmet.ProtustrankaFormated_1">  AMS NAKLADNIŠTVO d.o.o. zastupanog po punomoćniku Ivana Rogić</derivirana_varijabla>
  </DomainObject.Predmet.ProtustrankaFormated>
  <DomainObject.Predmet.ProtustrankaFormatedOIB>
    <izvorni_sadrzaj>  AMS NAKLADNIŠTVO d.o.o., OIB 32472532639 zastupanog po punomoćniku Ivana Rogić</izvorni_sadrzaj>
    <derivirana_varijabla naziv="DomainObject.Predmet.ProtustrankaFormatedOIB_1">  AMS NAKLADNIŠTVO d.o.o., OIB 32472532639 zastupanog po punomoćniku Ivana Rogić</derivirana_varijabla>
  </DomainObject.Predmet.ProtustrankaFormatedOIB>
  <DomainObject.Predmet.ProtustrankaFormatedWithAdress>
    <izvorni_sadrzaj> AMS NAKLADNIŠTVO d.o.o., Vijenac Frane Gotovca 10, 10000 Zagreb zastupanog po punomoćniku Ivana Rogić</izvorni_sadrzaj>
    <derivirana_varijabla naziv="DomainObject.Predmet.ProtustrankaFormatedWithAdress_1"> AMS NAKLADNIŠTVO d.o.o., Vijenac Frane Gotovca 10, 10000 Zagreb zastupanog po punomoćniku Ivana Rogić</derivirana_varijabla>
  </DomainObject.Predmet.ProtustrankaFormatedWithAdress>
  <DomainObject.Predmet.ProtustrankaFormatedWithAdressOIB>
    <izvorni_sadrzaj> AMS NAKLADNIŠTVO d.o.o., OIB 32472532639, Vijenac Frane Gotovca 10, 10000 Zagreb zastupanog po punomoćniku Ivana Rogić</izvorni_sadrzaj>
    <derivirana_varijabla naziv="DomainObject.Predmet.ProtustrankaFormatedWithAdressOIB_1"> AMS NAKLADNIŠTVO d.o.o., OIB 32472532639, Vijenac Frane Gotovca 10, 10000 Zagreb zastupanog po punomoćniku Ivana Rogić</derivirana_varijabla>
  </DomainObject.Predmet.ProtustrankaFormatedWithAdressOIB>
  <DomainObject.Predmet.ProtustrankaWithAdress>
    <izvorni_sadrzaj>AMS NAKLADNIŠTVO d.o.o. Vijenac Frane Gotovca 10, 10000 Zagreb</izvorni_sadrzaj>
    <derivirana_varijabla naziv="DomainObject.Predmet.ProtustrankaWithAdress_1">AMS NAKLADNIŠTVO d.o.o. Vijenac Frane Gotovca 10, 10000 Zagreb</derivirana_varijabla>
  </DomainObject.Predmet.ProtustrankaWithAdress>
  <DomainObject.Predmet.ProtustrankaWithAdressOIB>
    <izvorni_sadrzaj>AMS NAKLADNIŠTVO d.o.o., OIB 32472532639, Vijenac Frane Gotovca 10, 10000 Zagreb</izvorni_sadrzaj>
    <derivirana_varijabla naziv="DomainObject.Predmet.ProtustrankaWithAdressOIB_1">AMS NAKLADNIŠTVO d.o.o., OIB 32472532639, Vijenac Frane Gotovca 10, 10000 Zagreb</derivirana_varijabla>
  </DomainObject.Predmet.ProtustrankaWithAdressOIB>
  <DomainObject.Predmet.ProtustrankaNazivFormated>
    <izvorni_sadrzaj>AMS NAKLADNIŠTVO d.o.o.</izvorni_sadrzaj>
    <derivirana_varijabla naziv="DomainObject.Predmet.ProtustrankaNazivFormated_1">AMS NAKLADNIŠTVO d.o.o.</derivirana_varijabla>
  </DomainObject.Predmet.ProtustrankaNazivFormated>
  <DomainObject.Predmet.ProtustrankaNazivFormatedOIB>
    <izvorni_sadrzaj>AMS NAKLADNIŠTVO d.o.o., OIB 32472532639</izvorni_sadrzaj>
    <derivirana_varijabla naziv="DomainObject.Predmet.ProtustrankaNazivFormatedOIB_1">AMS NAKLADNIŠTVO d.o.o., OIB 32472532639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AMS NAKLADNIŠTVO d.o.o. zastupanog po punomoćniku Ivana Rogić</item>
    </izvorni_sadrzaj>
    <derivirana_varijabla naziv="DomainObject.Predmet.ProtuStrankaListFormated_1">
      <item>AMS NAKLADNIŠTVO d.o.o. zastupanog po punomoćniku Ivana Rogić</item>
    </derivirana_varijabla>
  </DomainObject.Predmet.ProtuStrankaListFormated>
  <DomainObject.Predmet.ProtuStrankaListFormatedOIB>
    <izvorni_sadrzaj>
      <item>AMS NAKLADNIŠTVO d.o.o., OIB 32472532639 zastupanog po punomoćniku Ivana Rogić</item>
    </izvorni_sadrzaj>
    <derivirana_varijabla naziv="DomainObject.Predmet.ProtuStrankaListFormatedOIB_1">
      <item>AMS NAKLADNIŠTVO d.o.o., OIB 32472532639 zastupanog po punomoćniku Ivana Rogić</item>
    </derivirana_varijabla>
  </DomainObject.Predmet.ProtuStrankaListFormatedOIB>
  <DomainObject.Predmet.ProtuStrankaListFormatedWithAdress>
    <izvorni_sadrzaj>
      <item>AMS NAKLADNIŠTVO d.o.o., Vijenac Frane Gotovca 10, 10000 Zagreb zastupanog po punomoćniku Ivana Rogić</item>
    </izvorni_sadrzaj>
    <derivirana_varijabla naziv="DomainObject.Predmet.ProtuStrankaListFormatedWithAdress_1">
      <item>AMS NAKLADNIŠTVO d.o.o., Vijenac Frane Gotovca 10, 10000 Zagreb zastupanog po punomoćniku Ivana Rogić</item>
    </derivirana_varijabla>
  </DomainObject.Predmet.ProtuStrankaListFormatedWithAdress>
  <DomainObject.Predmet.ProtuStrankaListFormatedWithAdressOIB>
    <izvorni_sadrzaj>
      <item>AMS NAKLADNIŠTVO d.o.o., OIB 32472532639, Vijenac Frane Gotovca 10, 10000 Zagreb zastupanog po punomoćniku Ivana Rogić</item>
    </izvorni_sadrzaj>
    <derivirana_varijabla naziv="DomainObject.Predmet.ProtuStrankaListFormatedWithAdressOIB_1">
      <item>AMS NAKLADNIŠTVO d.o.o., OIB 32472532639, Vijenac Frane Gotovca 10, 10000 Zagreb zastupanog po punomoćniku Ivana Rogić</item>
    </derivirana_varijabla>
  </DomainObject.Predmet.ProtuStrankaListFormatedWithAdressOIB>
  <DomainObject.Predmet.ProtuStrankaListNazivFormated>
    <izvorni_sadrzaj>
      <item>AMS NAKLADNIŠTVO d.o.o.</item>
    </izvorni_sadrzaj>
    <derivirana_varijabla naziv="DomainObject.Predmet.ProtuStrankaListNazivFormated_1">
      <item>AMS NAKLADNIŠTVO d.o.o.</item>
    </derivirana_varijabla>
  </DomainObject.Predmet.ProtuStrankaListNazivFormated>
  <DomainObject.Predmet.ProtuStrankaListNazivFormatedOIB>
    <izvorni_sadrzaj>
      <item>AMS NAKLADNIŠTVO d.o.o., OIB 32472532639</item>
    </izvorni_sadrzaj>
    <derivirana_varijabla naziv="DomainObject.Predmet.ProtuStrankaListNazivFormatedOIB_1">
      <item>AMS NAKLADNIŠTVO d.o.o., OIB 32472532639</item>
    </derivirana_varijabla>
  </DomainObject.Predmet.ProtuStrankaListNazivFormatedOIB>
  <DomainObject.Predmet.OstaliListFormated>
    <izvorni_sadrzaj>
      <item>Ivana Rogić punomoćnik sudionika u postupku AMS NAKLADNIŠTVO d.o.o.</item>
      <item>ŽDO u Zagrebu punomoćnik sudionika u postupku RH MF Porezna uprava Zagreb</item>
    </izvorni_sadrzaj>
    <derivirana_varijabla naziv="DomainObject.Predmet.OstaliListFormated_1">
      <item>Ivana Rogić punomoćnik sudionika u postupku AMS NAKLADNIŠTVO d.o.o.</item>
      <item>ŽDO u Zagrebu punomoćnik sudionika u postupku RH MF Porezna uprava Zagreb</item>
    </derivirana_varijabla>
  </DomainObject.Predmet.OstaliListFormated>
  <DomainObject.Predmet.OstaliListFormatedOIB>
    <izvorni_sadrzaj>
      <item>Ivana Rogić, OIB 92527505284 punomoćnik sudionika u postupku AMS NAKLADNIŠTVO d.o.o.</item>
      <item>ŽDO u Zagrebu, OIB 16488001145 punomoćnik sudionika u postupku RH MF Porezna uprava Zagreb</item>
    </izvorni_sadrzaj>
    <derivirana_varijabla naziv="DomainObject.Predmet.OstaliListFormatedOIB_1">
      <item>Ivana Rogić, OIB 92527505284 punomoćnik sudionika u postupku AMS NAKLADNIŠTVO d.o.o.</item>
      <item>ŽDO u Zagrebu, OIB 16488001145 punomoćnik sudionika u postupku RH MF Porezna uprava Zagreb</item>
    </derivirana_varijabla>
  </DomainObject.Predmet.OstaliListFormatedOIB>
  <DomainObject.Predmet.OstaliListFormatedWithAdress>
    <izvorni_sadrzaj>
      <item>Ivana Rogić, Solinska Ulica 4, 10010 Veliko Polje punomoćnik sudionika u postupku AMS NAKLADNIŠTVO d.o.o.</item>
      <item>ŽDO u Zagrebu, Savska cesta 41, 10000 Zagreb punomoćnik sudionika u postupku RH MF Porezna uprava Zagreb</item>
    </izvorni_sadrzaj>
    <derivirana_varijabla naziv="DomainObject.Predmet.OstaliListFormatedWithAdress_1">
      <item>Ivana Rogić, Solinska Ulica 4, 10010 Veliko Polje punomoćnik sudionika u postupku AMS NAKLADNIŠTVO d.o.o.</item>
      <item>ŽDO u Zagrebu, Savska cesta 41, 10000 Zagreb punomoćnik sudionika u postupku RH MF Porezna uprava Zagreb</item>
    </derivirana_varijabla>
  </DomainObject.Predmet.OstaliListFormatedWithAdress>
  <DomainObject.Predmet.OstaliListFormatedWithAdressOIB>
    <izvorni_sadrzaj>
      <item>Ivana Rogić, OIB 92527505284, Solinska Ulica 4, 10010 Veliko Polje punomoćnik sudionika u postupku AMS NAKLADNIŠTVO d.o.o.</item>
      <item>ŽDO u Zagrebu, OIB 16488001145, Savska cesta 41, 10000 Zagreb punomoćnik sudionika u postupku RH MF Porezna uprava Zagreb</item>
    </izvorni_sadrzaj>
    <derivirana_varijabla naziv="DomainObject.Predmet.OstaliListFormatedWithAdressOIB_1">
      <item>Ivana Rogić, OIB 92527505284, Solinska Ulica 4, 10010 Veliko Polje punomoćnik sudionika u postupku AMS NAKLADNIŠTVO d.o.o.</item>
      <item>ŽDO u Zagrebu, OIB 16488001145, Savska cesta 41, 10000 Zagreb punomoćnik sudionika u postupku RH MF Porezna uprava Zagreb</item>
    </derivirana_varijabla>
  </DomainObject.Predmet.OstaliListFormatedWithAdressOIB>
  <DomainObject.Predmet.OstaliListNazivFormated>
    <izvorni_sadrzaj>
      <item>Ivana Rogić</item>
      <item>ŽDO u Zagrebu</item>
    </izvorni_sadrzaj>
    <derivirana_varijabla naziv="DomainObject.Predmet.OstaliListNazivFormated_1">
      <item>Ivana Rogić</item>
      <item>ŽDO u Zagrebu</item>
    </derivirana_varijabla>
  </DomainObject.Predmet.OstaliListNazivFormated>
  <DomainObject.Predmet.OstaliListNazivFormatedOIB>
    <izvorni_sadrzaj>
      <item>Ivana Rogić, OIB 92527505284</item>
      <item>ŽDO u Zagrebu, OIB 16488001145</item>
    </izvorni_sadrzaj>
    <derivirana_varijabla naziv="DomainObject.Predmet.OstaliListNazivFormatedOIB_1">
      <item>Ivana Rogić, OIB 92527505284</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AMS NAKLADNIŠTVO d.o.o.</izvorni_sadrzaj>
    <derivirana_varijabla naziv="DomainObject.Predmet.ProtustrankaIDrugi_1">AMS NAKLADNIŠTVO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AMS NAKLADNIŠTVO d.o.o., OIB 32472532639, Vijenac Frane Gotovca 10, 10000 Zagreb</izvorni_sadrzaj>
    <derivirana_varijabla naziv="DomainObject.Predmet.ProtustrankaIDrugiAdressOIB_1">AMS NAKLADNIŠTVO d.o.o., OIB 32472532639, Vijenac Frane Gotovca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AMS NAKLADNIŠTVO d.o.o.</item>
      <item>FINA Regionalni centar Zagreb</item>
      <item>Ivana Rogić</item>
      <item>RH MF Porezna uprava Zagreb</item>
      <item>ŽDO u Zagrebu</item>
    </izvorni_sadrzaj>
    <derivirana_varijabla naziv="DomainObject.Predmet.SudioniciListNaziv_1">
      <item>AMS NAKLADNIŠTVO d.o.o.</item>
      <item>FINA Regionalni centar Zagreb</item>
      <item>Ivana Rogić</item>
      <item>RH MF Porezna uprava Zagreb</item>
      <item>ŽDO u Zagrebu</item>
    </derivirana_varijabla>
  </DomainObject.Predmet.SudioniciListNaziv>
  <DomainObject.Predmet.SudioniciListAdressOIB>
    <izvorni_sadrzaj>
      <item>AMS NAKLADNIŠTVO d.o.o., OIB 32472532639, Vijenac Frane Gotovca 10,10000 Zagreb</item>
      <item>FINA Regionalni centar Zagreb, OIB 85821130368, Trg svibanjskih žrtava 1995. 1,10000 Zagreb</item>
      <item>Ivana Rogić, OIB 92527505284, Solinska Ulica 4,10010 Veliko Polje</item>
      <item>RH MF Porezna uprava Zagreb, OIB 18683136487</item>
      <item>ŽDO u Zagrebu, OIB 16488001145, Savska cesta 41,10000 Zagreb</item>
    </izvorni_sadrzaj>
    <derivirana_varijabla naziv="DomainObject.Predmet.SudioniciListAdressOIB_1">
      <item>AMS NAKLADNIŠTVO d.o.o., OIB 32472532639, Vijenac Frane Gotovca 10,10000 Zagreb</item>
      <item>FINA Regionalni centar Zagreb, OIB 85821130368, Trg svibanjskih žrtava 1995. 1,10000 Zagreb</item>
      <item>Ivana Rogić, OIB 92527505284, Solinska Ulica 4,10010 Veliko Polje</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32472532639</item>
      <item>, OIB 85821130368</item>
      <item>, OIB 92527505284</item>
      <item>, OIB 18683136487</item>
      <item>, OIB 16488001145</item>
    </izvorni_sadrzaj>
    <derivirana_varijabla naziv="DomainObject.Predmet.SudioniciListNazivOIB_1">
      <item>, OIB 32472532639</item>
      <item>, OIB 85821130368</item>
      <item>, OIB 92527505284</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6846C0-743A-4C65-8B83-39F1F49159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1391</properties:Words>
  <properties:Characters>7707</properties:Characters>
  <properties:Lines>156</properties:Lines>
  <properties:Paragraphs>55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2017-11-30T13:02:00Z</dcterms:created>
  <dc:creator>Unknown</dc:creator>
  <cp:lastModifiedBy>Ivana Stampf</cp:lastModifiedBy>
  <cp:lastPrinted>2017-12-08T07:44:00Z</cp:lastPrinted>
  <dcterms:modified xmlns:xsi="http://www.w3.org/2001/XMLSchema-instance" xsi:type="dcterms:W3CDTF">2017-12-08T07:44:00Z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