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0a81" w14:paraId="0300a8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591BA5">
        <w:rPr>
          <w:szCs w:val="24"/>
          <w:lang w:val="hr-HR"/>
        </w:rPr>
        <w:t>2</w:t>
      </w:r>
      <w:r w:rsidR="00D107C7">
        <w:rPr>
          <w:szCs w:val="24"/>
          <w:lang w:val="hr-HR"/>
        </w:rPr>
        <w:t>5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107C7">
        <w:rPr>
          <w:lang w:val="hr-HR"/>
        </w:rPr>
        <w:t xml:space="preserve">PRESTIGE TURISTIČKA AGENCIJA jednostavno društvo s ograničenom odgovornošću za trgovinu i usluge, </w:t>
      </w:r>
      <w:r w:rsidR="00D107C7" w:rsidRPr="000664E3">
        <w:rPr>
          <w:lang w:val="hr-HR"/>
        </w:rPr>
        <w:t>MB</w:t>
      </w:r>
      <w:r w:rsidR="00D107C7">
        <w:rPr>
          <w:lang w:val="hr-HR"/>
        </w:rPr>
        <w:t>S: 010086980, OIB: 06655439676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F6F4D">
        <w:rPr>
          <w:lang w:val="hr-HR"/>
        </w:rPr>
        <w:t>1</w:t>
      </w:r>
      <w:r w:rsidR="00B53D1F">
        <w:rPr>
          <w:lang w:val="hr-HR"/>
        </w:rPr>
        <w:t>6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107C7">
        <w:rPr>
          <w:lang w:val="hr-HR"/>
        </w:rPr>
        <w:t xml:space="preserve">PRESTIGE TURISTIČKA AGENCIJA jednostavno društvo s ograničenom odgovornošću za trgovinu i usluge, </w:t>
      </w:r>
      <w:r w:rsidR="00D107C7" w:rsidRPr="000664E3">
        <w:rPr>
          <w:lang w:val="hr-HR"/>
        </w:rPr>
        <w:t>MB</w:t>
      </w:r>
      <w:r w:rsidR="00D107C7">
        <w:rPr>
          <w:lang w:val="hr-HR"/>
        </w:rPr>
        <w:t>S: 010086980, OIB: 06655439676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D107C7">
        <w:rPr>
          <w:szCs w:val="24"/>
          <w:lang w:val="hr-HR"/>
        </w:rPr>
        <w:t>JASNA HROMADKO</w:t>
      </w:r>
      <w:r w:rsidR="00BF207A">
        <w:rPr>
          <w:szCs w:val="24"/>
          <w:lang w:val="hr-HR"/>
        </w:rPr>
        <w:t xml:space="preserve">, </w:t>
      </w:r>
      <w:r w:rsidR="008F6F4D">
        <w:rPr>
          <w:szCs w:val="24"/>
          <w:lang w:val="hr-HR"/>
        </w:rPr>
        <w:t xml:space="preserve"> </w:t>
      </w:r>
      <w:r w:rsidR="00D107C7">
        <w:rPr>
          <w:szCs w:val="24"/>
          <w:lang w:val="hr-HR"/>
        </w:rPr>
        <w:t>Zagreb</w:t>
      </w:r>
      <w:r w:rsidR="002554EA">
        <w:rPr>
          <w:szCs w:val="24"/>
          <w:lang w:val="hr-HR"/>
        </w:rPr>
        <w:t xml:space="preserve">, </w:t>
      </w:r>
      <w:r w:rsidR="00D107C7">
        <w:rPr>
          <w:szCs w:val="24"/>
          <w:lang w:val="hr-HR"/>
        </w:rPr>
        <w:t>Zelenogorska br.1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D107C7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D107C7">
        <w:rPr>
          <w:lang w:val="hr-HR"/>
        </w:rPr>
        <w:t xml:space="preserve">PRESTIGE TURISTIČKA AGENCIJA jednostavno društvo s ograničenom odgovornošću za trgovinu i usluge, </w:t>
      </w:r>
      <w:r w:rsidR="00D107C7" w:rsidRPr="000664E3">
        <w:rPr>
          <w:lang w:val="hr-HR"/>
        </w:rPr>
        <w:t>MB</w:t>
      </w:r>
      <w:r w:rsidR="00D107C7">
        <w:rPr>
          <w:lang w:val="hr-HR"/>
        </w:rPr>
        <w:t>S: 010086980, OIB: 06655439676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53D1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53D1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3D1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591BA5">
        <w:rPr>
          <w:szCs w:val="24"/>
          <w:lang w:val="hr-HR"/>
        </w:rPr>
        <w:t>2</w:t>
      </w:r>
      <w:r w:rsidR="00D107C7">
        <w:rPr>
          <w:szCs w:val="24"/>
          <w:lang w:val="hr-HR"/>
        </w:rPr>
        <w:t>5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8F6F4D">
        <w:rPr>
          <w:szCs w:val="24"/>
          <w:lang w:val="hr-HR"/>
        </w:rPr>
        <w:t>1</w:t>
      </w:r>
      <w:r w:rsidR="00591BA5">
        <w:rPr>
          <w:szCs w:val="24"/>
          <w:lang w:val="hr-HR"/>
        </w:rPr>
        <w:t>3</w:t>
      </w:r>
      <w:r w:rsidR="008F6F4D">
        <w:rPr>
          <w:szCs w:val="24"/>
          <w:lang w:val="hr-HR"/>
        </w:rPr>
        <w:t>. siječnja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 xml:space="preserve">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B53D1F">
        <w:rPr>
          <w:szCs w:val="24"/>
          <w:lang w:val="hr-HR"/>
        </w:rPr>
        <w:t>6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B53D1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50A" w:rsidR="0096650A">
      <w:r>
        <w:separator/>
      </w:r>
    </w:p>
  </w:endnote>
  <w:endnote w:id="0" w:type="continuationSeparator">
    <w:p w:rsidRDefault="0096650A" w:rsidR="00966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50A" w:rsidR="0096650A">
      <w:r>
        <w:separator/>
      </w:r>
    </w:p>
  </w:footnote>
  <w:footnote w:id="0" w:type="continuationSeparator">
    <w:p w:rsidRDefault="0096650A" w:rsidR="00966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2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591BA5">
      <w:t>2</w:t>
    </w:r>
    <w:r w:rsidR="00D107C7">
      <w:t>5</w:t>
    </w:r>
    <w:r w:rsidR="00864F33">
      <w:t>/201</w:t>
    </w:r>
    <w:r w:rsidR="008F6F4D">
      <w:t>6</w:t>
    </w:r>
    <w:r w:rsidR="00864F33">
      <w:t>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393A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15920"/>
    <w:rsid w:val="0092240E"/>
    <w:rsid w:val="0092343D"/>
    <w:rsid w:val="00940231"/>
    <w:rsid w:val="0094317E"/>
    <w:rsid w:val="009546FE"/>
    <w:rsid w:val="00955306"/>
    <w:rsid w:val="009648B4"/>
    <w:rsid w:val="0096650A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3D1F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4129B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1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2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29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2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2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1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2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9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TURISTIČKA AGENCIJA j.d.o.o. za trgovinu i usluge, Dugo Selo Lukačko zastupanog po punomoćniku Mato Mikić</izvorni_sadrzaj>
    <derivirana_varijabla naziv="DomainObject.Predmet.ProtustrankaFormated_1">  PRESTIGE TURISTIČKA AGENCIJA j.d.o.o. za trgovinu i usluge, Dugo Selo Lukačko zastupanog po punomoćniku Mato Mikić</derivirana_varijabla>
  </DomainObject.Predmet.ProtustrankaFormated>
  <DomainObject.Predmet.ProtustrankaFormatedOIB>
    <izvorni_sadrzaj>  PRESTIGE TURISTIČKA AGENCIJA j.d.o.o. za trgovinu i usluge, Dugo Selo Lukačko, OIB 06655439676 zastupanog po punomoćniku Mato Mikić</izvorni_sadrzaj>
    <derivirana_varijabla naziv="DomainObject.Predmet.ProtustrankaFormatedOIB_1">  PRESTIGE TURISTIČKA AGENCIJA j.d.o.o. za trgovinu i usluge, Dugo Selo Lukačko, OIB 06655439676 zastupanog po punomoćniku Mato Mikić</derivirana_varijabla>
  </DomainObject.Predmet.ProtustrankaFormatedOIB>
  <DomainObject.Predmet.ProtustrankaFormatedWithAdress>
    <izvorni_sadrzaj> PRESTIGE TURISTIČKA AGENCIJA j.d.o.o. za trgovinu i usluge, Dugo Selo Lukačko, Svetog Trojstva 22, 33406 Dugo Selo Lukačko zastupanog po punomoćniku Mato Mikić</izvorni_sadrzaj>
    <derivirana_varijabla naziv="DomainObject.Predmet.ProtustrankaFormatedWithAdress_1"> PRESTIGE TURISTIČKA AGENCIJA j.d.o.o. za trgovinu i usluge, Dugo Selo Lukačko, Svetog Trojstva 22, 33406 Dugo Selo Lukačko zastupanog po punomoćniku Mato Mikić</derivirana_varijabla>
  </DomainObject.Predmet.ProtustrankaFormatedWithAdress>
  <DomainObject.Predmet.ProtustrankaFormatedWithAdressOIB>
    <izvorni_sadrzaj> PRESTIGE TURISTIČKA AGENCIJA j.d.o.o. za trgovinu i usluge, Dugo Selo Lukačko, OIB 06655439676, Svetog Trojstva 22, 33406 Dugo Selo Lukačko zastupanog po punomoćniku Mato Mikić</izvorni_sadrzaj>
    <derivirana_varijabla naziv="DomainObject.Predmet.ProtustrankaFormatedWithAdressOIB_1"> PRESTIGE TURISTIČKA AGENCIJA j.d.o.o. za trgovinu i usluge, Dugo Selo Lukačko, OIB 06655439676, Svetog Trojstva 22, 33406 Dugo Selo Lukačko zastupanog po punomoćniku Mato Mikić</derivirana_varijabla>
  </DomainObject.Predmet.ProtustrankaFormatedWithAdressOIB>
  <DomainObject.Predmet.ProtustrankaWithAdress>
    <izvorni_sadrzaj>PRESTIGE TURISTIČKA AGENCIJA j.d.o.o. za trgovinu i usluge, Dugo Selo Lukačko Svetog Trojstva 22, 33406 Dugo Selo Lukačko</izvorni_sadrzaj>
    <derivirana_varijabla naziv="DomainObject.Predmet.ProtustrankaWithAdress_1">PRESTIGE TURISTIČKA AGENCIJA j.d.o.o. za trgovinu i usluge, Dugo Selo Lukačko Svetog Trojstva 22, 33406 Dugo Selo Lukačko</derivirana_varijabla>
  </DomainObject.Predmet.ProtustrankaWithAdress>
  <DomainObject.Predmet.ProtustrankaWithAdressOIB>
    <izvorni_sadrzaj>PRESTIGE TURISTIČKA AGENCIJA j.d.o.o. za trgovinu i usluge, Dugo Selo Lukačko, OIB 06655439676, Svetog Trojstva 22, 33406 Dugo Selo Lukačko</izvorni_sadrzaj>
    <derivirana_varijabla naziv="DomainObject.Predmet.ProtustrankaWithAdressOIB_1">PRESTIGE TURISTIČKA AGENCIJA j.d.o.o. za trgovinu i usluge, Dugo Selo Lukačko, OIB 06655439676, Svetog Trojstva 22, 33406 Dugo Selo Lukačko</derivirana_varijabla>
  </DomainObject.Predmet.ProtustrankaWithAdressOIB>
  <DomainObject.Predmet.ProtustrankaNazivFormated>
    <izvorni_sadrzaj>PRESTIGE TURISTIČKA AGENCIJA j.d.o.o. za trgovinu i usluge, Dugo Selo Lukačko</izvorni_sadrzaj>
    <derivirana_varijabla naziv="DomainObject.Predmet.ProtustrankaNazivFormated_1">PRESTIGE TURISTIČKA AGENCIJA j.d.o.o. za trgovinu i usluge, Dugo Selo Lukačko</derivirana_varijabla>
  </DomainObject.Predmet.ProtustrankaNazivFormated>
  <DomainObject.Predmet.ProtustrankaNazivFormatedOIB>
    <izvorni_sadrzaj>PRESTIGE TURISTIČKA AGENCIJA j.d.o.o. za trgovinu i usluge, Dugo Selo Lukačko, OIB 06655439676</izvorni_sadrzaj>
    <derivirana_varijabla naziv="DomainObject.Predmet.ProtustrankaNazivFormatedOIB_1">PRESTIGE TURISTIČKA AGENCIJA j.d.o.o. za trgovinu i usluge, Dugo Selo Lukačko, OIB 06655439676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PRESTIGE TURISTIČKA AGENCIJA j.d.o.o. za trgovinu i usluge, Dugo Selo Lukačko zastupanog po punomoćniku Mato Mikić</item>
    </izvorni_sadrzaj>
    <derivirana_varijabla naziv="DomainObject.Predmet.ProtuStrankaListFormated_1">
      <item>PRESTIGE TURISTIČKA AGENCIJA j.d.o.o. za trgovinu i usluge, Dugo Selo Lukačko zastupanog po punomoćniku Mato Mikić</item>
    </derivirana_varijabla>
  </DomainObject.Predmet.ProtuStrankaListFormated>
  <DomainObject.Predmet.ProtuStrankaListFormatedOIB>
    <izvorni_sadrzaj>
      <item>PRESTIGE TURISTIČKA AGENCIJA j.d.o.o. za trgovinu i usluge, Dugo Selo Lukačko, OIB 06655439676 zastupanog po punomoćniku Mato Mikić</item>
    </izvorni_sadrzaj>
    <derivirana_varijabla naziv="DomainObject.Predmet.ProtuStrankaListFormatedOIB_1">
      <item>PRESTIGE TURISTIČKA AGENCIJA j.d.o.o. za trgovinu i usluge, Dugo Selo Lukačko, OIB 06655439676 zastupanog po punomoćniku Mato Mikić</item>
    </derivirana_varijabla>
  </DomainObject.Predmet.ProtuStrankaListFormatedOIB>
  <DomainObject.Predmet.ProtuStrankaListFormatedWithAdress>
    <izvorni_sadrzaj>
      <item>PRESTIGE TURISTIČKA AGENCIJA j.d.o.o. za trgovinu i usluge, Dugo Selo Lukačko, Svetog Trojstva 22, 33406 Dugo Selo Lukačko zastupanog po punomoćniku Mato Mikić</item>
    </izvorni_sadrzaj>
    <derivirana_varijabla naziv="DomainObject.Predmet.ProtuStrankaListFormatedWithAdress_1">
      <item>PRESTIGE TURISTIČKA AGENCIJA j.d.o.o. za trgovinu i usluge, Dugo Selo Lukačko, Svetog Trojstva 22, 33406 Dugo Selo Lukačko zastupanog po punomoćniku Mato Mikić</item>
    </derivirana_varijabla>
  </DomainObject.Predmet.ProtuStrankaListFormatedWithAdress>
  <DomainObject.Predmet.ProtuStrankaListFormatedWithAdressOIB>
    <izvorni_sadrzaj>
      <item>PRESTIGE TURISTIČKA AGENCIJA j.d.o.o. za trgovinu i usluge, Dugo Selo Lukačko, OIB 06655439676, Svetog Trojstva 22, 33406 Dugo Selo Lukačko zastupanog po punomoćniku Mato Mikić</item>
    </izvorni_sadrzaj>
    <derivirana_varijabla naziv="DomainObject.Predmet.ProtuStrankaListFormatedWithAdressOIB_1">
      <item>PRESTIGE TURISTIČKA AGENCIJA j.d.o.o. za trgovinu i usluge, Dugo Selo Lukačko, OIB 06655439676, Svetog Trojstva 22, 33406 Dugo Selo Lukačko zastupanog po punomoćniku Mato Mikić</item>
    </derivirana_varijabla>
  </DomainObject.Predmet.ProtuStrankaListFormatedWithAdressOIB>
  <DomainObject.Predmet.ProtuStrankaListNazivFormated>
    <izvorni_sadrzaj>
      <item>PRESTIGE TURISTIČKA AGENCIJA j.d.o.o. za trgovinu i usluge, Dugo Selo Lukačko</item>
    </izvorni_sadrzaj>
    <derivirana_varijabla naziv="DomainObject.Predmet.ProtuStrankaListNazivFormated_1">
      <item>PRESTIGE TURISTIČKA AGENCIJA j.d.o.o. za trgovinu i usluge, Dugo Selo Lukačko</item>
    </derivirana_varijabla>
  </DomainObject.Predmet.ProtuStrankaListNazivFormated>
  <DomainObject.Predmet.ProtuStrankaListNazivFormatedOIB>
    <izvorni_sadrzaj>
      <item>PRESTIGE TURISTIČKA AGENCIJA j.d.o.o. za trgovinu i usluge, Dugo Selo Lukačko, OIB 06655439676</item>
    </izvorni_sadrzaj>
    <derivirana_varijabla naziv="DomainObject.Predmet.ProtuStrankaListNazivFormatedOIB_1">
      <item>PRESTIGE TURISTIČKA AGENCIJA j.d.o.o. za trgovinu i usluge, Dugo Selo Lukačko, OIB 06655439676</item>
    </derivirana_varijabla>
  </DomainObject.Predmet.ProtuStrankaListNazivFormatedOIB>
  <DomainObject.Predmet.OstaliListFormated>
    <izvorni_sadrzaj>
      <item>Mato Mikić punomoćnik sudionika u postupku PRESTIGE TURISTIČKA AGENCIJA j.d.o.o. za trgovinu i usluge, Dugo Selo Lukačko</item>
    </izvorni_sadrzaj>
    <derivirana_varijabla naziv="DomainObject.Predmet.OstaliListFormated_1">
      <item>Mato Mikić punomoćnik sudionika u postupku PRESTIGE TURISTIČKA AGENCIJA j.d.o.o. za trgovinu i usluge, Dugo Selo Lukačko</item>
    </derivirana_varijabla>
  </DomainObject.Predmet.OstaliListFormated>
  <DomainObject.Predmet.OstaliListFormatedOIB>
    <izvorni_sadrzaj>
      <item>Mato Mikić, OIB 89081765254 punomoćnik sudionika u postupku PRESTIGE TURISTIČKA AGENCIJA j.d.o.o. za trgovinu i usluge, Dugo Selo Lukačko</item>
    </izvorni_sadrzaj>
    <derivirana_varijabla naziv="DomainObject.Predmet.OstaliListFormatedOIB_1">
      <item>Mato Mikić, OIB 89081765254 punomoćnik sudionika u postupku PRESTIGE TURISTIČKA AGENCIJA j.d.o.o. za trgovinu i usluge, Dugo Selo Lukačko</item>
    </derivirana_varijabla>
  </DomainObject.Predmet.OstaliListFormatedOIB>
  <DomainObject.Predmet.OstaliListFormatedWithAdress>
    <izvorni_sadrzaj>
      <item>Mato Mikić, Svetog Trojstva 22, 33406 Dugo Selo Lukačko punomoćnik sudionika u postupku PRESTIGE TURISTIČKA AGENCIJA j.d.o.o. za trgovinu i usluge, Dugo Selo Lukačko</item>
    </izvorni_sadrzaj>
    <derivirana_varijabla naziv="DomainObject.Predmet.OstaliListFormatedWithAdress_1">
      <item>Mato Mikić, Svetog Trojstva 22, 33406 Dugo Selo Lukačko punomoćnik sudionika u postupku PRESTIGE TURISTIČKA AGENCIJA j.d.o.o. za trgovinu i usluge, Dugo Selo Lukačko</item>
    </derivirana_varijabla>
  </DomainObject.Predmet.OstaliListFormatedWithAdress>
  <DomainObject.Predmet.OstaliListFormatedWithAdressOIB>
    <izvorni_sadrzaj>
      <item>Mato Mikić, OIB 89081765254, Svetog Trojstva 22, 33406 Dugo Selo Lukačko punomoćnik sudionika u postupku PRESTIGE TURISTIČKA AGENCIJA j.d.o.o. za trgovinu i usluge, Dugo Selo Lukačko</item>
    </izvorni_sadrzaj>
    <derivirana_varijabla naziv="DomainObject.Predmet.OstaliListFormatedWithAdressOIB_1">
      <item>Mato Mikić, OIB 89081765254, Svetog Trojstva 22, 33406 Dugo Selo Lukačko punomoćnik sudionika u postupku PRESTIGE TURISTIČKA AGENCIJA j.d.o.o. za trgovinu i usluge, Dugo Selo Lukačko</item>
    </derivirana_varijabla>
  </DomainObject.Predmet.OstaliListFormatedWithAdressOIB>
  <DomainObject.Predmet.OstaliListNazivFormated>
    <izvorni_sadrzaj>
      <item>Mato Mikić</item>
    </izvorni_sadrzaj>
    <derivirana_varijabla naziv="DomainObject.Predmet.OstaliListNazivFormated_1">
      <item>Mato Mikić</item>
    </derivirana_varijabla>
  </DomainObject.Predmet.OstaliListNazivFormated>
  <DomainObject.Predmet.OstaliListNazivFormatedOIB>
    <izvorni_sadrzaj>
      <item>Mato Mikić, OIB 89081765254</item>
    </izvorni_sadrzaj>
    <derivirana_varijabla naziv="DomainObject.Predmet.OstaliListNazivFormatedOIB_1">
      <item>Mato Mikić, OIB 89081765254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PRESTIGE TURISTIČKA AGENCIJA j.d.o.o. za trgovinu i usluge, Dugo Selo Lukačko</izvorni_sadrzaj>
    <derivirana_varijabla naziv="DomainObject.Predmet.ProtustrankaIDrugi_1">PRESTIGE TURISTIČKA AGENCIJA j.d.o.o. za trgovinu i usluge, Dugo Selo Lukačko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PRESTIGE TURISTIČKA AGENCIJA j.d.o.o. za trgovinu i usluge, Dugo Selo Lukačko, OIB 06655439676, Svetog Trojstva 22, 33406 Dugo Selo Lukačko</izvorni_sadrzaj>
    <derivirana_varijabla naziv="DomainObject.Predmet.ProtustrankaIDrugiAdressOIB_1">PRESTIGE TURISTIČKA AGENCIJA j.d.o.o. za trgovinu i usluge, Dugo Selo Lukačko, OIB 06655439676, Svetog Trojstva 22, 33406 Dugo Selo Lukačko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PRESTIGE TURISTIČKA AGENCIJA j.d.o.o. za trgovinu i usluge, Dugo Selo Lukačko</item>
      <item>Mato Mikić</item>
    </izvorni_sadrzaj>
    <derivirana_varijabla naziv="DomainObject.Predmet.SudioniciListNaziv_1">
      <item>FINA, RC ZAGREB, Podružnica Bjelovar</item>
      <item>PRESTIGE TURISTIČKA AGENCIJA j.d.o.o. za trgovinu i usluge, Dugo Selo Lukačko</item>
      <item>Mato Mikić</item>
    </derivirana_varijabla>
  </DomainObject.Predmet.SudioniciListNaziv>
  <DomainObject.Predmet.SudioniciListAdressOIB>
    <izvorni_sadrzaj>
      <item>FINA, RC ZAGREB, Podružnica Bjelovar, OIB 85821130368, F. Supila 4,43000 Bjelovar</item>
      <item>PRESTIGE TURISTIČKA AGENCIJA j.d.o.o. za trgovinu i usluge, Dugo Selo Lukačko, OIB 06655439676, Svetog Trojstva 22,33406 Dugo Selo Lukačko</item>
      <item>Mato Mikić, OIB 89081765254, Svetog Trojstva 22,33406 Dugo Selo Lukačko</item>
    </izvorni_sadrzaj>
    <derivirana_varijabla naziv="DomainObject.Predmet.SudioniciListAdressOIB_1">
      <item>FINA, RC ZAGREB, Podružnica Bjelovar, OIB 85821130368, F. Supila 4,43000 Bjelovar</item>
      <item>PRESTIGE TURISTIČKA AGENCIJA j.d.o.o. za trgovinu i usluge, Dugo Selo Lukačko, OIB 06655439676, Svetog Trojstva 22,33406 Dugo Selo Lukačko</item>
      <item>Mato Mikić, OIB 89081765254, Svetog Trojstva 22,33406 Dugo Selo Lukačko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06655439676</item>
      <item>, OIB 89081765254</item>
    </izvorni_sadrzaj>
    <derivirana_varijabla naziv="DomainObject.Predmet.SudioniciListNazivOIB_1">
      <item>, OIB 85821130368</item>
      <item>, OIB 06655439676</item>
      <item>, OIB 89081765254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447E8-E2B6-498A-AFE1-0DC846BA8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716</properties:Words>
  <properties:Characters>3889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2016-03-15T11:09:00Z</dcterms:created>
  <dc:creator>553y7k3</dc:creator>
  <cp:lastModifiedBy>Miroslav Lovreković</cp:lastModifiedBy>
  <cp:lastPrinted>2016-03-16T10:02:00Z</cp:lastPrinted>
  <dcterms:modified xmlns:xsi="http://www.w3.org/2001/XMLSchema-instance" xsi:type="dcterms:W3CDTF">2016-03-16T10:02:00Z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