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9e8e" w14:paraId="fb79e8e" w:rsidRDefault="00EC0E87" w:rsidP="00EC0E87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EC0E87" w:rsidP="00EC0E87" w:rsidR="00EC0E87" w:rsidRPr="00EC0E87">
      <w:pPr>
        <w:spacing w:after="0"/>
        <w:jc w:val="right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noProof/>
          <w:lang w:eastAsia="hr-HR"/>
        </w:rPr>
        <w:t>2. St-7391/15</w:t>
      </w:r>
      <w:r w:rsidRPr="00EC0E87">
        <w:rPr>
          <w:rFonts w:cs="Times New Roman" w:eastAsia="Times New Roman"/>
          <w:noProof/>
          <w:lang w:eastAsia="hr-HR"/>
        </w:rPr>
        <w:t>-8</w:t>
      </w:r>
    </w:p>
    <w:p w:rsidRDefault="00EC0E87" w:rsidP="00EC0E87" w:rsidR="00EC0E87" w:rsidRPr="00EC0E87">
      <w:pPr>
        <w:spacing w:after="0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 xml:space="preserve">REPUBLIKA HRVATSKA </w:t>
      </w:r>
    </w:p>
    <w:p w:rsidRDefault="00EC0E87" w:rsidP="00EC0E87" w:rsidR="00EC0E87" w:rsidRPr="00EC0E87">
      <w:pPr>
        <w:spacing w:after="0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>Trgovački sud u Zagrebu</w:t>
      </w:r>
    </w:p>
    <w:p w:rsidRDefault="00EC0E87" w:rsidP="00EC0E87" w:rsidR="00EC0E87" w:rsidRPr="00EC0E87">
      <w:pPr>
        <w:spacing w:after="0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>Stalna služba</w:t>
      </w:r>
    </w:p>
    <w:p w:rsidRDefault="00EC0E87" w:rsidP="00EC0E87" w:rsidR="00EC0E87" w:rsidRPr="00EC0E87">
      <w:pPr>
        <w:spacing w:after="0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>Karlovac, Ljudevita Šestića 4</w:t>
      </w:r>
    </w:p>
    <w:p w:rsidRDefault="00EC0E87" w:rsidP="00EC0E87" w:rsidR="00EC0E87" w:rsidRPr="00EC0E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0E87" w:rsidP="00EC0E87" w:rsidR="00EC0E87" w:rsidRPr="00EC0E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0E87" w:rsidP="00EC0E87" w:rsidR="00EC0E87" w:rsidRPr="00EC0E87">
      <w:pPr>
        <w:spacing w:after="0"/>
        <w:jc w:val="center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 xml:space="preserve">U  I M E  </w:t>
      </w:r>
      <w:r w:rsidRPr="00EC0E87">
        <w:rPr>
          <w:rFonts w:cs="Times New Roman" w:eastAsia="Times New Roman"/>
          <w:lang w:eastAsia="hr-HR"/>
        </w:rPr>
        <w:t xml:space="preserve">R E P U B L I K </w:t>
      </w:r>
      <w:r w:rsidRPr="00EC0E87">
        <w:rPr>
          <w:rFonts w:cs="Times New Roman" w:eastAsia="Times New Roman"/>
          <w:lang w:eastAsia="hr-HR"/>
        </w:rPr>
        <w:t>E</w:t>
      </w:r>
      <w:r w:rsidRPr="00EC0E87">
        <w:rPr>
          <w:rFonts w:cs="Times New Roman" w:eastAsia="Times New Roman"/>
          <w:lang w:eastAsia="hr-HR"/>
        </w:rPr>
        <w:t xml:space="preserve">    H R V A T S K </w:t>
      </w:r>
      <w:r w:rsidRPr="00EC0E87">
        <w:rPr>
          <w:rFonts w:cs="Times New Roman" w:eastAsia="Times New Roman"/>
          <w:lang w:eastAsia="hr-HR"/>
        </w:rPr>
        <w:t>E</w:t>
      </w:r>
    </w:p>
    <w:p w:rsidRDefault="00EC0E87" w:rsidP="00EC0E87" w:rsidR="00EC0E87" w:rsidRPr="00EC0E87">
      <w:pPr>
        <w:spacing w:after="0"/>
        <w:jc w:val="center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>R J E Š E N J E</w:t>
      </w:r>
    </w:p>
    <w:p w:rsidRDefault="00EC0E87" w:rsidP="00EC0E87" w:rsidR="00EC0E87" w:rsidRPr="00EC0E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ab/>
        <w:t xml:space="preserve">Trgovački sud u Zagrebu, </w:t>
      </w:r>
      <w:r w:rsidRPr="00EC0E87">
        <w:rPr>
          <w:rFonts w:cs="Times New Roman" w:eastAsia="Times New Roman"/>
          <w:lang w:eastAsia="hr-HR"/>
        </w:rPr>
        <w:t xml:space="preserve"> Stalna služba, </w:t>
      </w:r>
      <w:r w:rsidRPr="00EC0E87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EC0E87">
        <w:rPr>
          <w:rFonts w:cs="Times New Roman" w:eastAsia="Times New Roman"/>
          <w:noProof/>
          <w:lang w:eastAsia="hr-HR"/>
        </w:rPr>
        <w:t>dužnikom CVETREŽNIK ZASTUPANJE d.o.o. Zagreb, Heinzelova 66, OIB:50702704033, MBS:080849445,</w:t>
      </w:r>
      <w:r w:rsidRPr="00EC0E87">
        <w:rPr>
          <w:rFonts w:cs="Times New Roman" w:eastAsia="Times New Roman"/>
          <w:lang w:eastAsia="hr-HR"/>
        </w:rPr>
        <w:t xml:space="preserve"> dana 10. ožujka 2016.g.</w:t>
      </w: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E87" w:rsidP="00EC0E87" w:rsidR="00EC0E87" w:rsidRPr="00EC0E87">
      <w:pPr>
        <w:spacing w:after="0"/>
        <w:jc w:val="center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>r i j e š i o    je</w:t>
      </w:r>
    </w:p>
    <w:p w:rsidRDefault="00EC0E87" w:rsidP="00EC0E87" w:rsidR="00EC0E87" w:rsidRPr="00EC0E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0E87" w:rsidP="00EC0E87" w:rsidR="00EC0E87" w:rsidRPr="00EC0E87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 xml:space="preserve">I.     Otvara se stečajni postupak nad dužnikom </w:t>
      </w:r>
      <w:r w:rsidRPr="00EC0E87">
        <w:rPr>
          <w:rFonts w:cs="Times New Roman" w:eastAsia="Times New Roman"/>
          <w:noProof/>
          <w:lang w:eastAsia="hr-HR"/>
        </w:rPr>
        <w:t>dužnikom CVETREŽNIK ZASTUPANJE d.o.o. Zagreb, Heinzelova 66, OIB:50702704033, MBS:080849445</w:t>
      </w:r>
      <w:r w:rsidRPr="00EC0E87">
        <w:rPr>
          <w:rFonts w:cs="Times New Roman" w:eastAsia="Times New Roman"/>
          <w:lang w:eastAsia="hr-HR"/>
        </w:rPr>
        <w:t>. Stečajni postupak otvoren je dana 10.ožujka 2016. u 14,</w:t>
      </w:r>
      <w:r w:rsidRPr="00EC0E87">
        <w:rPr>
          <w:rFonts w:cs="Times New Roman" w:eastAsia="Times New Roman"/>
          <w:lang w:eastAsia="hr-HR"/>
        </w:rPr>
        <w:t>36</w:t>
      </w:r>
      <w:r w:rsidRPr="00EC0E87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EC0E87" w:rsidP="00EC0E87" w:rsidR="00EC0E87" w:rsidRPr="00EC0E87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EC0E87" w:rsidP="00EC0E87" w:rsidR="00EC0E87" w:rsidRPr="00EC0E87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 xml:space="preserve">II.      Za stečajnog upravitelja imenuje se </w:t>
      </w:r>
      <w:r w:rsidRPr="00EC0E87">
        <w:rPr>
          <w:rFonts w:cs="Times New Roman" w:eastAsia="Times New Roman"/>
          <w:noProof/>
          <w:lang w:eastAsia="hr-HR"/>
        </w:rPr>
        <w:t>David Jakovljević iz Sesveta, Kašinska 7, OIB:63014812654</w:t>
      </w:r>
      <w:r w:rsidRPr="00EC0E87">
        <w:rPr>
          <w:rFonts w:cs="Times New Roman" w:eastAsia="Times New Roman"/>
          <w:lang w:eastAsia="hr-HR"/>
        </w:rPr>
        <w:t>.</w:t>
      </w:r>
    </w:p>
    <w:p w:rsidRDefault="00EC0E87" w:rsidP="00EC0E87" w:rsidR="00EC0E87" w:rsidRPr="00EC0E8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EC0E87" w:rsidP="00EC0E87" w:rsidR="00EC0E87" w:rsidRPr="00EC0E87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EC0E87">
        <w:rPr>
          <w:rFonts w:cs="Times New Roman" w:eastAsia="Times New Roman"/>
          <w:lang w:eastAsia="hr-HR"/>
        </w:rPr>
        <w:t>III.   Zaključuje se stečajni postupak nad dužnikom</w:t>
      </w:r>
      <w:r w:rsidRPr="00EC0E87">
        <w:rPr>
          <w:rFonts w:cs="Times New Roman" w:eastAsia="Times New Roman"/>
          <w:lang w:eastAsia="hr-HR" w:val="en-GB"/>
        </w:rPr>
        <w:t xml:space="preserve"> </w:t>
      </w:r>
      <w:r w:rsidRPr="00EC0E87">
        <w:rPr>
          <w:rFonts w:cs="Times New Roman" w:eastAsia="Times New Roman"/>
          <w:noProof/>
          <w:lang w:eastAsia="hr-HR"/>
        </w:rPr>
        <w:t>dužnikom CVETREŽNIK ZASTUPANJE d.o.o. Zagreb, Heinzelova 66, OIB:50702704033, MBS:080849445</w:t>
      </w:r>
      <w:r w:rsidRPr="00EC0E87">
        <w:rPr>
          <w:rFonts w:cs="Times New Roman" w:eastAsia="Times New Roman"/>
          <w:lang w:eastAsia="hr-HR" w:val="en-GB"/>
        </w:rPr>
        <w:t>.</w:t>
      </w:r>
    </w:p>
    <w:p w:rsidRDefault="00EC0E87" w:rsidP="00EC0E87" w:rsidR="00EC0E87" w:rsidRPr="00EC0E8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EC0E87" w:rsidP="00EC0E87" w:rsidR="00EC0E87" w:rsidRPr="00EC0E87">
      <w:pPr>
        <w:spacing w:after="0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E87" w:rsidP="00EC0E87" w:rsidR="00EC0E87" w:rsidRPr="00EC0E87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>Obrazloženje</w:t>
      </w: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E87" w:rsidP="00EC0E87" w:rsidR="00EC0E87" w:rsidRPr="00EC0E8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E87" w:rsidP="00EC0E87" w:rsidR="00EC0E87" w:rsidRPr="00EC0E8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E87" w:rsidP="00EC0E87" w:rsidR="00EC0E87" w:rsidRPr="00EC0E87">
      <w:pPr>
        <w:spacing w:after="0"/>
        <w:jc w:val="center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>U Karlovcu, 10. ožujka 2016.g.</w:t>
      </w:r>
    </w:p>
    <w:p w:rsidRDefault="00EC0E87" w:rsidP="00EC0E87" w:rsidR="00EC0E87" w:rsidRPr="00EC0E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0E87" w:rsidP="00EC0E87" w:rsidR="00EC0E87" w:rsidRPr="00EC0E87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 xml:space="preserve">      SUDAC:</w:t>
      </w:r>
    </w:p>
    <w:p w:rsidRDefault="00EC0E87" w:rsidP="00EC0E87" w:rsidR="00EC0E87" w:rsidRPr="00EC0E87">
      <w:pPr>
        <w:spacing w:after="0"/>
        <w:jc w:val="right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>Suzana Ivanović</w:t>
      </w:r>
    </w:p>
    <w:p w:rsidRDefault="00EC0E87" w:rsidP="00EC0E87" w:rsidR="00EC0E87" w:rsidRPr="00EC0E8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>Uputa o pravnom lijeku:</w:t>
      </w: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EC0E87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EC0E87">
        <w:rPr>
          <w:rFonts w:cs="Times New Roman" w:eastAsia="Times New Roman"/>
          <w:i/>
          <w:lang w:eastAsia="hr-HR"/>
        </w:rPr>
        <w:t xml:space="preserve">.  </w:t>
      </w: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>DNA:</w:t>
      </w: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>1.) Podnositelju zahtjeva: FINA-i</w:t>
      </w: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>2.) Dužnik i zakonski zastupnik dužnika</w:t>
      </w: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>3.) Ministarstvo pravosuđa po ŽDO Zagreb</w:t>
      </w: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>5.) Mrežna stranica e-Oglasne ploče</w:t>
      </w: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>6.) Porezna uprava</w:t>
      </w: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lang w:eastAsia="hr-HR"/>
        </w:rPr>
      </w:pPr>
      <w:r w:rsidRPr="00EC0E87">
        <w:rPr>
          <w:rFonts w:cs="Times New Roman" w:eastAsia="Times New Roman"/>
          <w:lang w:eastAsia="hr-HR"/>
        </w:rPr>
        <w:t>7.) Stečajnom upravitelju</w:t>
      </w:r>
    </w:p>
    <w:p w:rsidRDefault="00EC0E87" w:rsidP="00EC0E87" w:rsidR="00EC0E87" w:rsidRPr="00EC0E87">
      <w:pPr>
        <w:spacing w:after="0"/>
        <w:jc w:val="both"/>
        <w:rPr>
          <w:rFonts w:cs="Times New Roman" w:eastAsia="Times New Roman"/>
          <w:color w:val="1F497D"/>
          <w:sz w:val="22"/>
          <w:szCs w:val="20"/>
          <w:lang w:eastAsia="hr-HR"/>
        </w:rPr>
      </w:pPr>
    </w:p>
    <w:p w:rsidRDefault="00EC0E87" w:rsidP="00EC0E87" w:rsidR="00EC0E87" w:rsidRPr="00EC0E87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EC0E87" w:rsidP="00EC0E87" w:rsidR="00EC0E87" w:rsidRPr="00EC0E87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EC0E87" w:rsidP="00EC0E87" w:rsidR="00EC0E87" w:rsidRPr="00EC0E87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0E87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993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St-7391/2015-8</izvorni_sadrzaj>
    <derivirana_varijabla naziv="DomainObject.Oznaka_1">St-7391/2015-8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7391</izvorni_sadrzaj>
    <derivirana_varijabla naziv="DomainObject.Predmet.Broj_1">7391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St-7391/2015</izvorni_sadrzaj>
    <derivirana_varijabla naziv="DomainObject.Predmet.OznakaBroj_1">St-7391/2015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CVETREŽNIK ZASTUPANJE d.o.o.</izvorni_sadrzaj>
    <derivirana_varijabla naziv="DomainObject.Predmet.ProtustrankaFormated_1">  CVETREŽNIK ZASTUPANJE d.o.o.</derivirana_varijabla>
  </DomainObject.Predmet.ProtustrankaFormated>
  <DomainObject.Predmet.ProtustrankaFormatedOIB>
    <izvorni_sadrzaj>  CVETREŽNIK ZASTUPANJE d.o.o., OIB 50702704033</izvorni_sadrzaj>
    <derivirana_varijabla naziv="DomainObject.Predmet.ProtustrankaFormatedOIB_1">  CVETREŽNIK ZASTUPANJE d.o.o., OIB 50702704033</derivirana_varijabla>
  </DomainObject.Predmet.ProtustrankaFormatedOIB>
  <DomainObject.Predmet.ProtustrankaFormatedWithAdress>
    <izvorni_sadrzaj> CVETREŽNIK ZASTUPANJE d.o.o., Heinzelova 66, 10000 Zagreb</izvorni_sadrzaj>
    <derivirana_varijabla naziv="DomainObject.Predmet.ProtustrankaFormatedWithAdress_1"> CVETREŽNIK ZASTUPANJE d.o.o., Heinzelova 66, 10000 Zagreb</derivirana_varijabla>
  </DomainObject.Predmet.ProtustrankaFormatedWithAdress>
  <DomainObject.Predmet.ProtustrankaFormatedWithAdressOIB>
    <izvorni_sadrzaj> CVETREŽNIK ZASTUPANJE d.o.o., OIB 50702704033, Heinzelova 66, 10000 Zagreb</izvorni_sadrzaj>
    <derivirana_varijabla naziv="DomainObject.Predmet.ProtustrankaFormatedWithAdressOIB_1"> CVETREŽNIK ZASTUPANJE d.o.o., OIB 50702704033, Heinzelova 66, 10000 Zagreb</derivirana_varijabla>
  </DomainObject.Predmet.ProtustrankaFormatedWithAdressOIB>
  <DomainObject.Predmet.ProtustrankaWithAdress>
    <izvorni_sadrzaj>CVETREŽNIK ZASTUPANJE d.o.o. Heinzelova 66, 10000 Zagreb</izvorni_sadrzaj>
    <derivirana_varijabla naziv="DomainObject.Predmet.ProtustrankaWithAdress_1">CVETREŽNIK ZASTUPANJE d.o.o. Heinzelova 66, 10000 Zagreb</derivirana_varijabla>
  </DomainObject.Predmet.ProtustrankaWithAdress>
  <DomainObject.Predmet.ProtustrankaWithAdressOIB>
    <izvorni_sadrzaj>CVETREŽNIK ZASTUPANJE d.o.o., OIB 50702704033, Heinzelova 66, 10000 Zagreb</izvorni_sadrzaj>
    <derivirana_varijabla naziv="DomainObject.Predmet.ProtustrankaWithAdressOIB_1">CVETREŽNIK ZASTUPANJE d.o.o., OIB 50702704033, Heinzelova 66, 10000 Zagreb</derivirana_varijabla>
  </DomainObject.Predmet.ProtustrankaWithAdressOIB>
  <DomainObject.Predmet.ProtustrankaNazivFormated>
    <izvorni_sadrzaj>CVETREŽNIK ZASTUPANJE d.o.o.</izvorni_sadrzaj>
    <derivirana_varijabla naziv="DomainObject.Predmet.ProtustrankaNazivFormated_1">CVETREŽNIK ZASTUPANJE d.o.o.</derivirana_varijabla>
  </DomainObject.Predmet.ProtustrankaNazivFormated>
  <DomainObject.Predmet.ProtustrankaNazivFormatedOIB>
    <izvorni_sadrzaj>CVETREŽNIK ZASTUPANJE d.o.o., OIB 50702704033</izvorni_sadrzaj>
    <derivirana_varijabla naziv="DomainObject.Predmet.ProtustrankaNazivFormatedOIB_1">CVETREŽNIK ZASTUPANJE d.o.o., OIB 50702704033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CVETREŽNIK ZASTUPANJE d.o.o.</item>
    </izvorni_sadrzaj>
    <derivirana_varijabla naziv="DomainObject.Predmet.ProtuStrankaListFormated_1">
      <item>CVETREŽNIK ZASTUPANJE d.o.o.</item>
    </derivirana_varijabla>
  </DomainObject.Predmet.ProtuStrankaListFormated>
  <DomainObject.Predmet.ProtuStrankaListFormatedOIB>
    <izvorni_sadrzaj>
      <item>CVETREŽNIK ZASTUPANJE d.o.o., OIB 50702704033</item>
    </izvorni_sadrzaj>
    <derivirana_varijabla naziv="DomainObject.Predmet.ProtuStrankaListFormatedOIB_1">
      <item>CVETREŽNIK ZASTUPANJE d.o.o., OIB 50702704033</item>
    </derivirana_varijabla>
  </DomainObject.Predmet.ProtuStrankaListFormatedOIB>
  <DomainObject.Predmet.ProtuStrankaListFormatedWithAdress>
    <izvorni_sadrzaj>
      <item>CVETREŽNIK ZASTUPANJE d.o.o., Heinzelova 66, 10000 Zagreb</item>
    </izvorni_sadrzaj>
    <derivirana_varijabla naziv="DomainObject.Predmet.ProtuStrankaListFormatedWithAdress_1">
      <item>CVETREŽNIK ZASTUPANJE d.o.o., Heinzelova 66, 10000 Zagreb</item>
    </derivirana_varijabla>
  </DomainObject.Predmet.ProtuStrankaListFormatedWithAdress>
  <DomainObject.Predmet.ProtuStrankaListFormatedWithAdressOIB>
    <izvorni_sadrzaj>
      <item>CVETREŽNIK ZASTUPANJE d.o.o., OIB 50702704033, Heinzelova 66, 10000 Zagreb</item>
    </izvorni_sadrzaj>
    <derivirana_varijabla naziv="DomainObject.Predmet.ProtuStrankaListFormatedWithAdressOIB_1">
      <item>CVETREŽNIK ZASTUPANJE d.o.o., OIB 50702704033, Heinzelova 66, 10000 Zagreb</item>
    </derivirana_varijabla>
  </DomainObject.Predmet.ProtuStrankaListFormatedWithAdressOIB>
  <DomainObject.Predmet.ProtuStrankaListNazivFormated>
    <izvorni_sadrzaj>
      <item>CVETREŽNIK ZASTUPANJE d.o.o.</item>
    </izvorni_sadrzaj>
    <derivirana_varijabla naziv="DomainObject.Predmet.ProtuStrankaListNazivFormated_1">
      <item>CVETREŽNIK ZASTUPANJE d.o.o.</item>
    </derivirana_varijabla>
  </DomainObject.Predmet.ProtuStrankaListNazivFormated>
  <DomainObject.Predmet.ProtuStrankaListNazivFormatedOIB>
    <izvorni_sadrzaj>
      <item>CVETREŽNIK ZASTUPANJE d.o.o., OIB 50702704033</item>
    </izvorni_sadrzaj>
    <derivirana_varijabla naziv="DomainObject.Predmet.ProtuStrankaListNazivFormatedOIB_1">
      <item>CVETREŽNIK ZASTUPANJE d.o.o., OIB 50702704033</item>
    </derivirana_varijabla>
  </DomainObject.Predmet.ProtuStrankaListNazivFormatedOIB>
  <DomainObject.Predmet.OstaliListFormated>
    <izvorni_sadrzaj>
      <item>DALIBOR GEREČ</item>
    </izvorni_sadrzaj>
    <derivirana_varijabla naziv="DomainObject.Predmet.OstaliListFormated_1">
      <item>DALIBOR GEREČ</item>
    </derivirana_varijabla>
  </DomainObject.Predmet.OstaliListFormated>
  <DomainObject.Predmet.OstaliListFormatedOIB>
    <izvorni_sadrzaj>
      <item>DALIBOR GEREČ, OIB 51316716576</item>
    </izvorni_sadrzaj>
    <derivirana_varijabla naziv="DomainObject.Predmet.OstaliListFormatedOIB_1">
      <item>DALIBOR GEREČ, OIB 51316716576</item>
    </derivirana_varijabla>
  </DomainObject.Predmet.OstaliListFormatedOIB>
  <DomainObject.Predmet.OstaliListFormatedWithAdress>
    <izvorni_sadrzaj>
      <item>DALIBOR GEREČ, RAPSKA ULICA 46., 10000 Zagreb</item>
    </izvorni_sadrzaj>
    <derivirana_varijabla naziv="DomainObject.Predmet.OstaliListFormatedWithAdress_1">
      <item>DALIBOR GEREČ, RAPSKA ULICA 46., 10000 Zagreb</item>
    </derivirana_varijabla>
  </DomainObject.Predmet.OstaliListFormatedWithAdress>
  <DomainObject.Predmet.OstaliListFormatedWithAdressOIB>
    <izvorni_sadrzaj>
      <item>DALIBOR GEREČ, OIB 51316716576, RAPSKA ULICA 46., 10000 Zagreb</item>
    </izvorni_sadrzaj>
    <derivirana_varijabla naziv="DomainObject.Predmet.OstaliListFormatedWithAdressOIB_1">
      <item>DALIBOR GEREČ, OIB 51316716576, RAPSKA ULICA 46., 10000 Zagreb</item>
    </derivirana_varijabla>
  </DomainObject.Predmet.OstaliListFormatedWithAdressOIB>
  <DomainObject.Predmet.OstaliListNazivFormated>
    <izvorni_sadrzaj>
      <item>DALIBOR GEREČ</item>
    </izvorni_sadrzaj>
    <derivirana_varijabla naziv="DomainObject.Predmet.OstaliListNazivFormated_1">
      <item>DALIBOR GEREČ</item>
    </derivirana_varijabla>
  </DomainObject.Predmet.OstaliListNazivFormated>
  <DomainObject.Predmet.OstaliListNazivFormatedOIB>
    <izvorni_sadrzaj>
      <item>DALIBOR GEREČ, OIB 51316716576</item>
    </izvorni_sadrzaj>
    <derivirana_varijabla naziv="DomainObject.Predmet.OstaliListNazivFormatedOIB_1">
      <item>DALIBOR GEREČ, OIB 51316716576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St-7391/2015-8</izvorni_sadrzaj>
    <derivirana_varijabla naziv="DomainObject.PoslovniBrojDokumenta_1">St-7391/2015-8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CVETREŽNIK ZASTUPANJE d.o.o.</izvorni_sadrzaj>
    <derivirana_varijabla naziv="DomainObject.Predmet.ProtustrankaIDrugi_1">CVETREŽNIK ZASTUPANJE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CVETREŽNIK ZASTUPANJE d.o.o., OIB 50702704033, Heinzelova 66, 10000 Zagreb</izvorni_sadrzaj>
    <derivirana_varijabla naziv="DomainObject.Predmet.ProtustrankaIDrugiAdressOIB_1">CVETREŽNIK ZASTUPANJE d.o.o., OIB 50702704033,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CVETREŽNIK ZASTUPANJE d.o.o.</item>
      <item>FINA Regionalni centar Zagreb</item>
      <item>DALIBOR GEREČ</item>
    </izvorni_sadrzaj>
    <derivirana_varijabla naziv="DomainObject.Predmet.SudioniciListNaziv_1">
      <item>CVETREŽNIK ZASTUPANJE d.o.o.</item>
      <item>FINA Regionalni centar Zagreb</item>
      <item>DALIBOR GEREČ</item>
    </derivirana_varijabla>
  </DomainObject.Predmet.SudioniciListNaziv>
  <DomainObject.Predmet.SudioniciListAdressOIB>
    <izvorni_sadrzaj>
      <item>CVETREŽNIK ZASTUPANJE d.o.o., OIB 50702704033, Heinzelova 66,10000 Zagreb</item>
      <item>FINA Regionalni centar Zagreb, OIB 85821130368, Trg svibanjskih žrtava 1995. 1,10000 Zagreb</item>
      <item>DALIBOR GEREČ, OIB 51316716576, RAPSKA ULICA 46.,10000 Zagreb</item>
    </izvorni_sadrzaj>
    <derivirana_varijabla naziv="DomainObject.Predmet.SudioniciListAdressOIB_1">
      <item>CVETREŽNIK ZASTUPANJE d.o.o., OIB 50702704033, Heinzelova 66,10000 Zagreb</item>
      <item>FINA Regionalni centar Zagreb, OIB 85821130368, Trg svibanjskih žrtava 1995. 1,10000 Zagreb</item>
      <item>DALIBOR GEREČ, OIB 51316716576, RAPSKA ULICA 46.,10000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4CCF9-8B39-4A7B-8BC5-1F77418412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2228</properties:Characters>
  <properties:Lines>80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2016-03-10T13:36:00Z</cp:lastPrinted>
  <dcterms:modified xmlns:xsi="http://www.w3.org/2001/XMLSchema-instance" xsi:type="dcterms:W3CDTF">2016-03-10T13:36:00Z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St-7391/2015-8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