
<file path=[Content_Types].xml><?xml version="1.0" encoding="utf-8"?>
<Types xmlns="http://schemas.openxmlformats.org/package/2006/content-types">
  <Default ContentType="application/msword" Extension="doc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fb443f" w14:paraId="7fb443f" w:rsidRDefault="00B315BF" w:rsidR="00F71778">
      <w:pPr>
        <w15:collapsed w:val="false"/>
      </w:pPr>
      <w:r w:rsidRPr="00B315BF">
        <w:object w:dyaOrig="12471" w:dxaOrig="906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2.95pt;height:623.55pt" type="#_x0000_t75">
            <v:imagedata r:id="rId5" o:title=""/>
          </v:shape>
          <o:OLEObject r:id="rId6" ObjectID="_1616767631" DrawAspect="Content" ShapeID="_x0000_i1025" ProgID="Word.Document.8" Type="Embed">
            <o:FieldCodes>\s</o:FieldCodes>
          </o:OLEObject>
        </w:object>
      </w:r>
    </w:p>
    <w:p w:rsidRDefault="00B315BF" w:rsidR="00B315BF"/>
    <w:p w:rsidRDefault="00B315BF" w:rsidR="00B315BF"/>
    <w:p w:rsidRDefault="00B315BF" w:rsidR="00B315BF"/>
    <w:p w:rsidRDefault="00B315BF" w:rsidR="00B315BF"/>
    <w:p w:rsidRDefault="00B315BF" w:rsidR="00B315BF"/>
    <w:p w:rsidRDefault="00B315BF" w:rsidR="00B315BF">
      <w:r w:rsidRPr="00B315BF">
        <w:object w:dyaOrig="12471" w:dxaOrig="9061">
          <v:shape o:ole="" id="_x0000_i1026" style="width:452.95pt;height:623.55pt" type="#_x0000_t75">
            <v:imagedata r:id="rId7" o:title=""/>
          </v:shape>
          <o:OLEObject r:id="rId8" ObjectID="_1616767632" DrawAspect="Content" ShapeID="_x0000_i1026" ProgID="Word.Document.8" Type="Embed">
            <o:FieldCodes>\s</o:FieldCodes>
          </o:OLEObject>
        </w:object>
      </w:r>
    </w:p>
    <w:sectPr w:rsidR="00B315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315BF"/>
    <w:rsid w:val="000A48CC"/>
    <w:rsid w:val="00197A25"/>
    <w:rsid w:val="002E201D"/>
    <w:rsid w:val="00595B8D"/>
    <w:rsid w:val="006A3B39"/>
    <w:rsid w:val="0082498E"/>
    <w:rsid w:val="00AC217F"/>
    <w:rsid w:val="00B06BBF"/>
    <w:rsid w:val="00B315BF"/>
    <w:rsid w:val="00C961CD"/>
    <w:rsid w:val="00EE643F"/>
    <w:rsid w:val="00F7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32284AA0-CEE0-4316-9A18-4C408C9DC07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6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oleObject" Target="embeddings/Dokument_programa_Microsoft_Word_97___20031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Dokument_programa_Microsoft_Word_97___2003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0</properties:Words>
  <properties:Characters>0</properties:Characters>
  <properties:Lines>7</properties:Lines>
  <properties:Paragraphs>0</properties:Paragraphs>
  <properties:TotalTime>4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2019-04-14T15:07:00Z</dcterms:created>
  <dc:creator>Marija Paušić</dc:creator>
  <dc:description/>
  <cp:keywords/>
  <cp:lastModifiedBy>Marija Paušić</cp:lastModifiedBy>
  <dcterms:modified xmlns:xsi="http://www.w3.org/2001/XMLSchema-instance" xsi:type="dcterms:W3CDTF">2019-04-14T15:21:00Z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Sp-3/2016-44 / Podnesak - Podnesak povjerenika (Podnesak povjerenik 6.2.2018..docx)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