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7f71" w14:paraId="2087f71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B06570">
        <w:rPr>
          <w:b/>
        </w:rPr>
        <w:t>6</w:t>
      </w:r>
      <w:r w:rsidR="006407B6">
        <w:rPr>
          <w:b/>
        </w:rPr>
        <w:t>8</w:t>
      </w:r>
      <w:r w:rsidR="00BA6C40">
        <w:rPr>
          <w:b/>
        </w:rPr>
        <w:t>2</w:t>
      </w:r>
      <w:r w:rsidR="00D17B84">
        <w:rPr>
          <w:b/>
        </w:rPr>
        <w:t>/</w:t>
      </w:r>
      <w:r w:rsidR="00324622">
        <w:rPr>
          <w:b/>
        </w:rPr>
        <w:t>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B904B1">
        <w:rPr>
          <w:lang w:val="hr-HR"/>
        </w:rPr>
        <w:t xml:space="preserve">  </w:t>
      </w:r>
      <w:r w:rsidR="006407B6" w:rsidRPr="006407B6">
        <w:rPr>
          <w:lang w:val="hr-HR"/>
        </w:rPr>
        <w:t>WÜRFEL jednostavno društvo s ograničenom odgovornošću za građenje i usluge</w:t>
      </w:r>
      <w:r w:rsidR="006407B6">
        <w:rPr>
          <w:lang w:val="hr-HR"/>
        </w:rPr>
        <w:t xml:space="preserve">, OIB: </w:t>
      </w:r>
      <w:r w:rsidR="006407B6" w:rsidRPr="006407B6">
        <w:rPr>
          <w:lang w:val="hr-HR"/>
        </w:rPr>
        <w:t>64771434548</w:t>
      </w:r>
      <w:r w:rsidR="006407B6">
        <w:rPr>
          <w:lang w:val="hr-HR"/>
        </w:rPr>
        <w:t>, Ljubuška 1,</w:t>
      </w:r>
      <w:r w:rsidR="00BA6C40">
        <w:rPr>
          <w:lang w:val="hr-HR"/>
        </w:rPr>
        <w:t xml:space="preserve">  </w:t>
      </w:r>
      <w:r w:rsidR="005148F6">
        <w:rPr>
          <w:lang w:val="hr-HR"/>
        </w:rPr>
        <w:t xml:space="preserve">Split, </w:t>
      </w:r>
      <w:r w:rsidR="00BF0C65">
        <w:rPr>
          <w:lang w:val="hr-HR"/>
        </w:rPr>
        <w:t>dana</w:t>
      </w:r>
      <w:r w:rsidR="008A149A">
        <w:rPr>
          <w:lang w:val="hr-HR"/>
        </w:rPr>
        <w:t xml:space="preserve"> 1</w:t>
      </w:r>
      <w:r w:rsidR="00BF1A5A">
        <w:rPr>
          <w:lang w:val="hr-HR"/>
        </w:rPr>
        <w:t>4</w:t>
      </w:r>
      <w:r w:rsidR="00D817C9">
        <w:rPr>
          <w:lang w:val="hr-HR"/>
        </w:rPr>
        <w:t>.</w:t>
      </w:r>
      <w:r w:rsidR="008A149A">
        <w:rPr>
          <w:lang w:val="hr-HR"/>
        </w:rPr>
        <w:t xml:space="preserve"> rujna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B06570">
        <w:rPr>
          <w:lang w:val="hr-HR"/>
        </w:rPr>
        <w:tab/>
      </w:r>
      <w:r w:rsidR="006407B6" w:rsidRPr="006407B6">
        <w:rPr>
          <w:lang w:val="hr-HR"/>
        </w:rPr>
        <w:t>WÜRFEL jednostavno društvo s ograničenom odgovornošću za građenje i usluge</w:t>
      </w:r>
      <w:r w:rsidR="006407B6">
        <w:rPr>
          <w:lang w:val="hr-HR"/>
        </w:rPr>
        <w:t xml:space="preserve">, OIB: </w:t>
      </w:r>
      <w:r w:rsidR="006407B6" w:rsidRPr="006407B6">
        <w:rPr>
          <w:lang w:val="hr-HR"/>
        </w:rPr>
        <w:t>64771434548</w:t>
      </w:r>
      <w:r w:rsidR="006407B6">
        <w:rPr>
          <w:lang w:val="hr-HR"/>
        </w:rPr>
        <w:t>, Ljubuška 1,  Split</w:t>
      </w:r>
      <w:r w:rsidR="00010A33">
        <w:rPr>
          <w:lang w:val="hr-HR"/>
        </w:rPr>
        <w:t>,</w:t>
      </w:r>
      <w:r w:rsidR="00B06570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BF1A5A">
        <w:rPr>
          <w:lang w:val="hr-HR"/>
        </w:rPr>
        <w:t>03.09.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 xml:space="preserve">Očevidniku redoslijeda osnova za plaćanje ima evidentirane neizvršene osnove za plaćanje u </w:t>
      </w:r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B06570">
        <w:rPr>
          <w:rFonts w:eastAsia="Calibri"/>
        </w:rPr>
        <w:t>6.</w:t>
      </w:r>
      <w:r w:rsidR="006407B6">
        <w:rPr>
          <w:rFonts w:eastAsia="Calibri"/>
        </w:rPr>
        <w:t>744</w:t>
      </w:r>
      <w:r w:rsidR="00B06570">
        <w:rPr>
          <w:rFonts w:eastAsia="Calibri"/>
        </w:rPr>
        <w:t>,</w:t>
      </w:r>
      <w:r w:rsidR="006407B6">
        <w:rPr>
          <w:rFonts w:eastAsia="Calibri"/>
        </w:rPr>
        <w:t>12</w:t>
      </w:r>
      <w:r w:rsidR="00B06570">
        <w:rPr>
          <w:rFonts w:eastAsia="Calibri"/>
        </w:rPr>
        <w:t xml:space="preserve"> </w:t>
      </w:r>
      <w:r w:rsidR="00942567">
        <w:rPr>
          <w:rFonts w:eastAsia="Calibri"/>
        </w:rPr>
        <w:t xml:space="preserve"> </w:t>
      </w:r>
      <w:r w:rsidR="00DA2600">
        <w:rPr>
          <w:rFonts w:eastAsia="Calibri"/>
        </w:rPr>
        <w:t>kun</w:t>
      </w:r>
      <w:r w:rsidR="006317E9">
        <w:rPr>
          <w:rFonts w:eastAsia="Calibri"/>
        </w:rPr>
        <w:t>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2A2F9B">
        <w:rPr>
          <w:lang w:val="hr-HR"/>
        </w:rPr>
        <w:t xml:space="preserve"> </w:t>
      </w:r>
      <w:r w:rsidR="008A149A">
        <w:rPr>
          <w:lang w:val="hr-HR"/>
        </w:rPr>
        <w:t>1</w:t>
      </w:r>
      <w:r w:rsidR="00BF1A5A">
        <w:rPr>
          <w:lang w:val="hr-HR"/>
        </w:rPr>
        <w:t>4</w:t>
      </w:r>
      <w:r w:rsidR="008A149A">
        <w:rPr>
          <w:lang w:val="hr-HR"/>
        </w:rPr>
        <w:t xml:space="preserve">.rujna 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0A33"/>
    <w:rsid w:val="00015287"/>
    <w:rsid w:val="000167BD"/>
    <w:rsid w:val="00050111"/>
    <w:rsid w:val="0005118D"/>
    <w:rsid w:val="000668AE"/>
    <w:rsid w:val="000720FA"/>
    <w:rsid w:val="000904C1"/>
    <w:rsid w:val="000905C4"/>
    <w:rsid w:val="00092883"/>
    <w:rsid w:val="00094E5B"/>
    <w:rsid w:val="000A1FFA"/>
    <w:rsid w:val="000B0C22"/>
    <w:rsid w:val="000C0F5B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51E3"/>
    <w:rsid w:val="00156C7B"/>
    <w:rsid w:val="00156EDE"/>
    <w:rsid w:val="00172452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0B4D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48F6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011E6"/>
    <w:rsid w:val="00623385"/>
    <w:rsid w:val="006317E9"/>
    <w:rsid w:val="006327E4"/>
    <w:rsid w:val="006407B6"/>
    <w:rsid w:val="00642638"/>
    <w:rsid w:val="00656F1C"/>
    <w:rsid w:val="00661AAD"/>
    <w:rsid w:val="00670762"/>
    <w:rsid w:val="00683FE4"/>
    <w:rsid w:val="006A0C36"/>
    <w:rsid w:val="006B1065"/>
    <w:rsid w:val="006C0688"/>
    <w:rsid w:val="006C4C72"/>
    <w:rsid w:val="006D2F1B"/>
    <w:rsid w:val="006D353D"/>
    <w:rsid w:val="006E5BCE"/>
    <w:rsid w:val="006F4B58"/>
    <w:rsid w:val="00711635"/>
    <w:rsid w:val="00731863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149A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42567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1B46"/>
    <w:rsid w:val="00A86108"/>
    <w:rsid w:val="00A87C49"/>
    <w:rsid w:val="00AA0E96"/>
    <w:rsid w:val="00AA178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06570"/>
    <w:rsid w:val="00B1353F"/>
    <w:rsid w:val="00B21D9F"/>
    <w:rsid w:val="00B24F10"/>
    <w:rsid w:val="00B276F8"/>
    <w:rsid w:val="00B33BD5"/>
    <w:rsid w:val="00B37D02"/>
    <w:rsid w:val="00B5069F"/>
    <w:rsid w:val="00B61997"/>
    <w:rsid w:val="00B64934"/>
    <w:rsid w:val="00B661A5"/>
    <w:rsid w:val="00B67088"/>
    <w:rsid w:val="00B72DB3"/>
    <w:rsid w:val="00B874FD"/>
    <w:rsid w:val="00B87F74"/>
    <w:rsid w:val="00B904B1"/>
    <w:rsid w:val="00B941F0"/>
    <w:rsid w:val="00BA6C40"/>
    <w:rsid w:val="00BB006E"/>
    <w:rsid w:val="00BB7C2E"/>
    <w:rsid w:val="00BD26E6"/>
    <w:rsid w:val="00BF0C65"/>
    <w:rsid w:val="00BF1A5A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320C2"/>
    <w:rsid w:val="00F4387D"/>
    <w:rsid w:val="00F46FAC"/>
    <w:rsid w:val="00F60766"/>
    <w:rsid w:val="00F70FE5"/>
    <w:rsid w:val="00F76C97"/>
    <w:rsid w:val="00F81240"/>
    <w:rsid w:val="00FC5530"/>
    <w:rsid w:val="00FC6D33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6D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D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D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D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D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6D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D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D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D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D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St-682/2018</izvorni_sadrzaj>
    <derivirana_varijabla naziv="DomainObject.Predmet.OznakaBroj_1">St-682/2018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WÜRFEL jednostavno društvo s ograničenom odgovornošću za građenje i usluge</izvorni_sadrzaj>
    <derivirana_varijabla naziv="DomainObject.Predmet.ProtustrankaFormated_1">  WÜRFEL jednostavno društvo s ograničenom odgovornošću za građenje i usluge</derivirana_varijabla>
  </DomainObject.Predmet.ProtustrankaFormated>
  <DomainObject.Predmet.ProtustrankaFormatedOIB>
    <izvorni_sadrzaj>  WÜRFEL jednostavno društvo s ograničenom odgovornošću za građenje i usluge, OIB 64771434548</izvorni_sadrzaj>
    <derivirana_varijabla naziv="DomainObject.Predmet.ProtustrankaFormatedOIB_1">  WÜRFEL jednostavno društvo s ograničenom odgovornošću za građenje i usluge, OIB 64771434548</derivirana_varijabla>
  </DomainObject.Predmet.ProtustrankaFormatedOIB>
  <DomainObject.Predmet.ProtustrankaFormatedWithAdress>
    <izvorni_sadrzaj> WÜRFEL jednostavno društvo s ograničenom odgovornošću za građenje i usluge, Ljubuška 1, 21000 Split</izvorni_sadrzaj>
    <derivirana_varijabla naziv="DomainObject.Predmet.ProtustrankaFormatedWithAdress_1"> WÜRFEL jednostavno društvo s ograničenom odgovornošću za građenje i usluge, Ljubuška 1, 21000 Split</derivirana_varijabla>
  </DomainObject.Predmet.ProtustrankaFormatedWithAdress>
  <DomainObject.Predmet.ProtustrankaFormatedWithAdressOIB>
    <izvorni_sadrzaj> WÜRFEL jednostavno društvo s ograničenom odgovornošću za građenje i usluge, OIB 64771434548, Ljubuška 1, 21000 Split</izvorni_sadrzaj>
    <derivirana_varijabla naziv="DomainObject.Predmet.ProtustrankaFormatedWithAdressOIB_1"> WÜRFEL jednostavno društvo s ograničenom odgovornošću za građenje i usluge, OIB 64771434548, Ljubuška 1, 21000 Split</derivirana_varijabla>
  </DomainObject.Predmet.ProtustrankaFormatedWithAdressOIB>
  <DomainObject.Predmet.ProtustrankaWithAdress>
    <izvorni_sadrzaj>WÜRFEL jednostavno društvo s ograničenom odgovornošću za građenje i usluge Ljubuška 1, 21000 Split</izvorni_sadrzaj>
    <derivirana_varijabla naziv="DomainObject.Predmet.ProtustrankaWithAdress_1">WÜRFEL jednostavno društvo s ograničenom odgovornošću za građenje i usluge Ljubuška 1, 21000 Split</derivirana_varijabla>
  </DomainObject.Predmet.ProtustrankaWithAdress>
  <DomainObject.Predmet.ProtustrankaWithAdressOIB>
    <izvorni_sadrzaj>WÜRFEL jednostavno društvo s ograničenom odgovornošću za građenje i usluge, OIB 64771434548, Ljubuška 1, 21000 Split</izvorni_sadrzaj>
    <derivirana_varijabla naziv="DomainObject.Predmet.ProtustrankaWithAdressOIB_1">WÜRFEL jednostavno društvo s ograničenom odgovornošću za građenje i usluge, OIB 64771434548, Ljubuška 1, 21000 Split</derivirana_varijabla>
  </DomainObject.Predmet.ProtustrankaWithAdressOIB>
  <DomainObject.Predmet.ProtustrankaNazivFormated>
    <izvorni_sadrzaj>WÜRFEL jednostavno društvo s ograničenom odgovornošću za građenje i usluge</izvorni_sadrzaj>
    <derivirana_varijabla naziv="DomainObject.Predmet.ProtustrankaNazivFormated_1">WÜRFEL jednostavno društvo s ograničenom odgovornošću za građenje i usluge</derivirana_varijabla>
  </DomainObject.Predmet.ProtustrankaNazivFormated>
  <DomainObject.Predmet.ProtustrankaNazivFormatedOIB>
    <izvorni_sadrzaj>WÜRFEL jednostavno društvo s ograničenom odgovornošću za građenje i usluge, OIB 64771434548</izvorni_sadrzaj>
    <derivirana_varijabla naziv="DomainObject.Predmet.ProtustrankaNazivFormatedOIB_1">WÜRFEL jednostavno društvo s ograničenom odgovornošću za građenje i usluge, OIB 64771434548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6744.12</izvorni_sadrzaj>
    <derivirana_varijabla naziv="DomainObject.Predmet.TrenutnaVrijednost_1">6744.12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WÜRFEL jednostavno društvo s ograničenom odgovornošću za građenje i usluge</item>
    </izvorni_sadrzaj>
    <derivirana_varijabla naziv="DomainObject.Predmet.ProtuStrankaListFormated_1">
      <item>WÜRFEL jednostavno društvo s ograničenom odgovornošću za građenje i usluge</item>
    </derivirana_varijabla>
  </DomainObject.Predmet.ProtuStrankaListFormated>
  <DomainObject.Predmet.ProtuStrankaListFormatedOIB>
    <izvorni_sadrzaj>
      <item>WÜRFEL jednostavno društvo s ograničenom odgovornošću za građenje i usluge, OIB 64771434548</item>
    </izvorni_sadrzaj>
    <derivirana_varijabla naziv="DomainObject.Predmet.ProtuStrankaListFormatedOIB_1">
      <item>WÜRFEL jednostavno društvo s ograničenom odgovornošću za građenje i usluge, OIB 64771434548</item>
    </derivirana_varijabla>
  </DomainObject.Predmet.ProtuStrankaListFormatedOIB>
  <DomainObject.Predmet.ProtuStrankaListFormatedWithAdress>
    <izvorni_sadrzaj>
      <item>WÜRFEL jednostavno društvo s ograničenom odgovornošću za građenje i usluge, Ljubuška 1, 21000 Split</item>
    </izvorni_sadrzaj>
    <derivirana_varijabla naziv="DomainObject.Predmet.ProtuStrankaListFormatedWithAdress_1">
      <item>WÜRFEL jednostavno društvo s ograničenom odgovornošću za građenje i usluge, Ljubuška 1, 21000 Split</item>
    </derivirana_varijabla>
  </DomainObject.Predmet.ProtuStrankaListFormatedWithAdress>
  <DomainObject.Predmet.ProtuStrankaListFormatedWithAdressOIB>
    <izvorni_sadrzaj>
      <item>WÜRFEL jednostavno društvo s ograničenom odgovornošću za građenje i usluge, OIB 64771434548, Ljubuška 1, 21000 Split</item>
    </izvorni_sadrzaj>
    <derivirana_varijabla naziv="DomainObject.Predmet.ProtuStrankaListFormatedWithAdressOIB_1">
      <item>WÜRFEL jednostavno društvo s ograničenom odgovornošću za građenje i usluge, OIB 64771434548, Ljubuška 1, 21000 Split</item>
    </derivirana_varijabla>
  </DomainObject.Predmet.ProtuStrankaListFormatedWithAdressOIB>
  <DomainObject.Predmet.ProtuStrankaListNazivFormated>
    <izvorni_sadrzaj>
      <item>WÜRFEL jednostavno društvo s ograničenom odgovornošću za građenje i usluge</item>
    </izvorni_sadrzaj>
    <derivirana_varijabla naziv="DomainObject.Predmet.ProtuStrankaListNazivFormated_1">
      <item>WÜRFEL jednostavno društvo s ograničenom odgovornošću za građenje i usluge</item>
    </derivirana_varijabla>
  </DomainObject.Predmet.ProtuStrankaListNazivFormated>
  <DomainObject.Predmet.ProtuStrankaListNazivFormatedOIB>
    <izvorni_sadrzaj>
      <item>WÜRFEL jednostavno društvo s ograničenom odgovornošću za građenje i usluge, OIB 64771434548</item>
    </izvorni_sadrzaj>
    <derivirana_varijabla naziv="DomainObject.Predmet.ProtuStrankaListNazivFormatedOIB_1">
      <item>WÜRFEL jednostavno društvo s ograničenom odgovornošću za građenje i usluge, OIB 64771434548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WÜRFEL jednostavno društvo s ograničenom odgovornošću za građenje i usluge</izvorni_sadrzaj>
    <derivirana_varijabla naziv="DomainObject.Predmet.ProtustrankaIDrugi_1">WÜRFEL jednostavno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WÜRFEL jednostavno društvo s ograničenom odgovornošću za građenje i usluge, OIB 64771434548, Ljubuška 1, 21000 Split</izvorni_sadrzaj>
    <derivirana_varijabla naziv="DomainObject.Predmet.ProtustrankaIDrugiAdressOIB_1">WÜRFEL jednostavno društvo s ograničenom odgovornošću za građenje i usluge, OIB 64771434548, Ljubuška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WÜRFEL jednostavno društvo s ograničenom odgovornošću za građenje i usluge</item>
      <item>FINANCIJSKA AGENCIJA, RC SPLIT</item>
    </izvorni_sadrzaj>
    <derivirana_varijabla naziv="DomainObject.Predmet.SudioniciListNaziv_1">
      <item>WÜRFEL jednostavno društvo s ograničenom odgovornošću za građenje i usluge</item>
      <item>FINANCIJSKA AGENCIJA, RC SPLIT</item>
    </derivirana_varijabla>
  </DomainObject.Predmet.SudioniciListNaziv>
  <DomainObject.Predmet.SudioniciListAdressOIB>
    <izvorni_sadrzaj>
      <item>WÜRFEL jednostavno društvo s ograničenom odgovornošću za građenje i usluge, OIB 64771434548, Ljubuška 1,21000 Split</item>
      <item>FINANCIJSKA AGENCIJA, RC SPLIT, OIB 85821130368, Mažuranićevo šetalište 24 b,21000 Split</item>
    </izvorni_sadrzaj>
    <derivirana_varijabla naziv="DomainObject.Predmet.SudioniciListAdressOIB_1">
      <item>WÜRFEL jednostavno društvo s ograničenom odgovornošću za građenje i usluge, OIB 64771434548, Ljubuška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64771434548</item>
      <item>, OIB 85821130368</item>
    </izvorni_sadrzaj>
    <derivirana_varijabla naziv="DomainObject.Predmet.SudioniciListNazivOIB_1">
      <item>, OIB 64771434548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10FE04-1321-49AF-963C-4C017093F4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354</properties:Words>
  <properties:Characters>1920</properties:Characters>
  <properties:Lines>49</properties:Lines>
  <properties:Paragraphs>16</properties:Paragraphs>
  <properties:TotalTime>853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2018-09-14T12:13:00Z</cp:lastPrinted>
  <dcterms:modified xmlns:xsi="http://www.w3.org/2001/XMLSchema-instance" xsi:type="dcterms:W3CDTF">2018-09-14T12:13:00Z</dcterms:modified>
  <cp:revision>303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