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73c3" w14:paraId="98b73c3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55317">
        <w:t>316</w:t>
      </w:r>
      <w:r w:rsidR="009C1482">
        <w:t>/18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="00655317">
        <w:t>KORPORATIVNA FILANTROPIJA d.o.o., Zagreb, Mikulići 134/1, OIB: 47471871565</w:t>
      </w:r>
      <w:r w:rsidR="009C1482">
        <w:t>,</w:t>
      </w:r>
      <w:r w:rsidR="003E16C8">
        <w:t xml:space="preserve"> </w:t>
      </w:r>
      <w:r w:rsidR="00201176">
        <w:t>27</w:t>
      </w:r>
      <w:r w:rsidR="009C1482">
        <w:t>. kolovoza</w:t>
      </w:r>
      <w:r w:rsidR="00B276A8">
        <w:t xml:space="preserve"> 2018.</w:t>
      </w:r>
    </w:p>
    <w:p w:rsidRDefault="00B1036B" w:rsidP="002C4416" w:rsidR="00B1036B">
      <w:pPr>
        <w:ind w:firstLine="720"/>
        <w:jc w:val="both"/>
      </w:pPr>
    </w:p>
    <w:p w:rsidRDefault="00060133" w:rsidP="00060133" w:rsidR="00B1036B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dužnikom </w:t>
      </w:r>
      <w:r w:rsidR="00655317">
        <w:t>KORPORATIVNA FILANTROPIJA d.o.o., Zagreb, Mikulići 134/1, OIB: 47471871565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9C1482">
        <w:t>2</w:t>
      </w:r>
      <w:r w:rsidR="00201176">
        <w:t>7</w:t>
      </w:r>
      <w:r w:rsidR="009C1482">
        <w:t>. kolovoza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C80356">
        <w:t>13,</w:t>
      </w:r>
      <w:r w:rsidR="00655317">
        <w:t>20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55317">
        <w:t>Damir Mikić, Zagreb, Trnjanska cesta 23, OIB: 41347934153</w:t>
      </w:r>
      <w:r w:rsidR="003146EB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655317">
        <w:t>KORPORATIVNA FILANTROPIJA d.o.o., Zagreb, Mikulići 134/1, OIB: 47471871565,</w:t>
      </w:r>
      <w:r w:rsidR="00201176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9C1482">
        <w:rPr>
          <w:rFonts w:eastAsia="Calibri"/>
          <w:lang w:eastAsia="en-US"/>
        </w:rPr>
        <w:t>2</w:t>
      </w:r>
      <w:r w:rsidR="00201176">
        <w:rPr>
          <w:rFonts w:eastAsia="Calibri"/>
          <w:lang w:eastAsia="en-US"/>
        </w:rPr>
        <w:t>7</w:t>
      </w:r>
      <w:r w:rsidR="009C1482">
        <w:rPr>
          <w:rFonts w:eastAsia="Calibri"/>
          <w:lang w:eastAsia="en-US"/>
        </w:rPr>
        <w:t xml:space="preserve">. kolovoza </w:t>
      </w:r>
      <w:r w:rsidR="00B276A8">
        <w:rPr>
          <w:rFonts w:eastAsia="Calibri"/>
          <w:lang w:eastAsia="en-US"/>
        </w:rPr>
        <w:t>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655317">
        <w:t xml:space="preserve">KORPORATIVNA FILANTROPIJA d.o.o., Zagreb, Mikulići 134/1, OIB: 47471871565,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3146EB" w:rsidP="002C5A29" w:rsidR="003146EB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655317">
        <w:t>KORPORATIVNA FILANTROPIJA d.o.o., Zagreb, Mikulići 134/1, OIB: 47471871565,</w:t>
      </w:r>
      <w:r w:rsidR="00201176">
        <w:t>,</w:t>
      </w:r>
      <w:r w:rsidR="00631A90">
        <w:t xml:space="preserve"> dana </w:t>
      </w:r>
      <w:r w:rsidR="00201176">
        <w:t>1. veljače</w:t>
      </w:r>
      <w:r w:rsidR="009C1482">
        <w:t xml:space="preserve"> 2018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655317">
        <w:t>316</w:t>
      </w:r>
      <w:r w:rsidR="009C1482">
        <w:t>/18</w:t>
      </w:r>
      <w:r>
        <w:t xml:space="preserve"> od </w:t>
      </w:r>
      <w:r w:rsidR="00201176">
        <w:t>23. veljače</w:t>
      </w:r>
      <w:r w:rsidR="009C1482">
        <w:t xml:space="preserve"> 2018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040BD4" w:rsidR="00201176">
      <w:pPr>
        <w:ind w:firstLine="708"/>
        <w:jc w:val="both"/>
      </w:pPr>
      <w:r>
        <w:t xml:space="preserve">Iz </w:t>
      </w:r>
      <w:r w:rsidR="00201176">
        <w:t>podneska FINA-e od 2. ožujka 2018.</w:t>
      </w:r>
      <w:r>
        <w:t xml:space="preserve"> proizlazi da dužnik na dan </w:t>
      </w:r>
      <w:r w:rsidR="00655317">
        <w:t>26. siječnja</w:t>
      </w:r>
      <w:r w:rsidR="00201176">
        <w:t xml:space="preserve"> 2018. </w:t>
      </w:r>
      <w:r w:rsidR="00AA588F">
        <w:t xml:space="preserve"> ima </w:t>
      </w:r>
      <w:r w:rsidR="00201176">
        <w:t xml:space="preserve">neizvršene osnove za plaćanje u neprekinutom razdoblju od 120 dana u ukupnom iznosu od </w:t>
      </w:r>
      <w:r w:rsidR="00655317">
        <w:t xml:space="preserve">36.142,52 </w:t>
      </w:r>
      <w:r w:rsidR="00201176">
        <w:t xml:space="preserve">kn (list </w:t>
      </w:r>
      <w:r w:rsidR="00655317">
        <w:t>11</w:t>
      </w:r>
      <w:r w:rsidR="00201176">
        <w:t xml:space="preserve"> spisa). </w:t>
      </w:r>
      <w:r w:rsidR="00AA588F">
        <w:t xml:space="preserve"> </w:t>
      </w:r>
    </w:p>
    <w:p w:rsidRDefault="00201176" w:rsidP="00040BD4" w:rsidR="00201176">
      <w:pPr>
        <w:ind w:firstLine="708"/>
        <w:jc w:val="both"/>
      </w:pPr>
    </w:p>
    <w:p w:rsidRDefault="00201176" w:rsidP="00201176" w:rsidR="00201176">
      <w:pPr>
        <w:ind w:firstLine="708"/>
        <w:jc w:val="both"/>
      </w:pPr>
      <w:r>
        <w:t>Iz sustava e-Blokade proizlazi da je ukupan ne</w:t>
      </w:r>
      <w:r w:rsidR="00C80356">
        <w:t>naplaćeni iznos obveza na dan 27</w:t>
      </w:r>
      <w:r>
        <w:t xml:space="preserve">. kolovoza 2018. po svim neizvršenim osnovama za plaćanje na računu dužnika </w:t>
      </w:r>
      <w:r w:rsidR="00655317">
        <w:t>37.314,41</w:t>
      </w:r>
      <w:r>
        <w:t xml:space="preserve"> kn, a početak blokade računa traje od </w:t>
      </w:r>
      <w:r w:rsidR="00655317">
        <w:t>29. rujna</w:t>
      </w:r>
      <w:r>
        <w:t xml:space="preserve"> 2017.</w:t>
      </w:r>
    </w:p>
    <w:p w:rsidRDefault="00201176" w:rsidP="00040BD4" w:rsidR="00201176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655317">
        <w:t>17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655317">
      <w:pPr>
        <w:ind w:firstLine="708"/>
        <w:jc w:val="both"/>
      </w:pPr>
      <w:r>
        <w:t xml:space="preserve">Iz Uvjerenja </w:t>
      </w:r>
      <w:r w:rsidR="00655317">
        <w:t>Centra za vozila Hrvatske</w:t>
      </w:r>
      <w:r w:rsidR="00C80356">
        <w:t xml:space="preserve"> od </w:t>
      </w:r>
      <w:r w:rsidR="00655317">
        <w:t>30</w:t>
      </w:r>
      <w:r w:rsidR="00C80356">
        <w:t xml:space="preserve">. </w:t>
      </w:r>
      <w:r w:rsidR="003146EB">
        <w:t>travnja</w:t>
      </w:r>
      <w:r w:rsidR="00C812F4">
        <w:t xml:space="preserve"> 2018</w:t>
      </w:r>
      <w:r>
        <w:t xml:space="preserve">. proizlazi da dužnik </w:t>
      </w:r>
      <w:r w:rsidR="003146EB">
        <w:t xml:space="preserve">nije </w:t>
      </w:r>
      <w:r w:rsidR="00346FC3">
        <w:t xml:space="preserve">evidentiran kao </w:t>
      </w:r>
      <w:r>
        <w:t>vlasnik</w:t>
      </w:r>
      <w:r w:rsidR="001B2F0A">
        <w:t xml:space="preserve"> </w:t>
      </w:r>
      <w:r w:rsidR="005F0AC9">
        <w:t>vozila</w:t>
      </w:r>
      <w:r w:rsidR="001B2F0A">
        <w:t xml:space="preserve"> </w:t>
      </w:r>
      <w:r>
        <w:t xml:space="preserve">(list </w:t>
      </w:r>
      <w:r w:rsidR="00C80356">
        <w:t>1</w:t>
      </w:r>
      <w:r w:rsidR="00655317">
        <w:t>9</w:t>
      </w:r>
      <w:r>
        <w:t xml:space="preserve"> spisa).</w:t>
      </w:r>
    </w:p>
    <w:p w:rsidRDefault="00655317" w:rsidP="00655317" w:rsidR="00655317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655317">
        <w:t>KORPORATIVNA FILANTROPIJA d.o.o., Zagreb, Mikulići 134/1, OIB: 47471871565,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655317">
        <w:t>316</w:t>
      </w:r>
      <w:r w:rsidR="00B1036B">
        <w:t>/18</w:t>
      </w:r>
      <w:r>
        <w:t xml:space="preserve"> od </w:t>
      </w:r>
      <w:r w:rsidR="00655317">
        <w:t>17</w:t>
      </w:r>
      <w:r w:rsidR="003146EB">
        <w:t xml:space="preserve">. </w:t>
      </w:r>
      <w:r w:rsidR="00B1036B">
        <w:t>svibnja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146EB">
        <w:t>10.000,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655317">
        <w:t>17</w:t>
      </w:r>
      <w:r w:rsidR="00B1036B">
        <w:t>. svibnja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B1036B">
      <w:pPr>
        <w:jc w:val="both"/>
      </w:pPr>
      <w:r w:rsidRPr="00AF1EFD">
        <w:tab/>
      </w:r>
      <w:r w:rsidRPr="00AF1EFD">
        <w:tab/>
      </w:r>
    </w:p>
    <w:p w:rsidRDefault="00AA588F" w:rsidP="00D21534" w:rsidR="00AA588F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5F0AC9">
        <w:t>2</w:t>
      </w:r>
      <w:r w:rsidR="00201176">
        <w:t>7</w:t>
      </w:r>
      <w:r w:rsidR="005F0AC9">
        <w:t>. kolovoza</w:t>
      </w:r>
      <w:r w:rsidR="00B276A8">
        <w:t xml:space="preserve"> 2018</w:t>
      </w:r>
      <w:r w:rsidR="00410421">
        <w:t>.</w:t>
      </w:r>
    </w:p>
    <w:p w:rsidRDefault="00AA588F" w:rsidP="00E216A3" w:rsidR="00AA588F">
      <w:pPr>
        <w:jc w:val="center"/>
      </w:pP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AA588F" w:rsidP="00410421" w:rsidR="00AA588F"/>
    <w:p w:rsidRDefault="00534DD3" w:rsidP="00410421" w:rsidR="00534DD3"/>
    <w:p w:rsidRDefault="00534DD3" w:rsidP="00410421" w:rsidR="00534DD3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35F" w:rsidR="0045135F">
      <w:r>
        <w:separator/>
      </w:r>
    </w:p>
  </w:endnote>
  <w:endnote w:id="0" w:type="continuationSeparator">
    <w:p w:rsidRDefault="0045135F" w:rsidR="00451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35F" w:rsidR="0045135F">
      <w:r>
        <w:separator/>
      </w:r>
    </w:p>
  </w:footnote>
  <w:footnote w:id="0" w:type="continuationSeparator">
    <w:p w:rsidRDefault="0045135F" w:rsidR="004513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4DD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55317">
      <w:t>316</w:t>
    </w:r>
    <w:r w:rsidR="009C148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C43"/>
    <w:rsid w:val="00174993"/>
    <w:rsid w:val="00191009"/>
    <w:rsid w:val="001A044D"/>
    <w:rsid w:val="001B2F0A"/>
    <w:rsid w:val="001C02F6"/>
    <w:rsid w:val="001D447B"/>
    <w:rsid w:val="001D564F"/>
    <w:rsid w:val="00201176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146EB"/>
    <w:rsid w:val="0032622E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5135F"/>
    <w:rsid w:val="00464811"/>
    <w:rsid w:val="004A1BE7"/>
    <w:rsid w:val="004F47B9"/>
    <w:rsid w:val="00502549"/>
    <w:rsid w:val="00505C81"/>
    <w:rsid w:val="00523E58"/>
    <w:rsid w:val="00534DD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55317"/>
    <w:rsid w:val="00662CB6"/>
    <w:rsid w:val="00664A86"/>
    <w:rsid w:val="006861EF"/>
    <w:rsid w:val="006C786C"/>
    <w:rsid w:val="006D4A3A"/>
    <w:rsid w:val="006F2C83"/>
    <w:rsid w:val="007170B8"/>
    <w:rsid w:val="00717D4A"/>
    <w:rsid w:val="00750520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588F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80356"/>
    <w:rsid w:val="00C812F4"/>
    <w:rsid w:val="00C92655"/>
    <w:rsid w:val="00C95C6C"/>
    <w:rsid w:val="00CB0868"/>
    <w:rsid w:val="00CE03D0"/>
    <w:rsid w:val="00CF009D"/>
    <w:rsid w:val="00CF05EC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D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D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D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D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D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D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D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D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KORPORATIVNA FILANTROPIJA d.o.o. zastupanog po punomoćniku Petra Horvatović</izvorni_sadrzaj>
    <derivirana_varijabla naziv="DomainObject.Predmet.ProtustrankaFormated_1">  KORPORATIVNA FILANTROPIJA d.o.o. zastupanog po punomoćniku Petra Horvatović</derivirana_varijabla>
  </DomainObject.Predmet.ProtustrankaFormated>
  <DomainObject.Predmet.ProtustrankaFormatedOIB>
    <izvorni_sadrzaj>  KORPORATIVNA FILANTROPIJA d.o.o., OIB 47471871565 zastupanog po punomoćniku Petra Horvatović</izvorni_sadrzaj>
    <derivirana_varijabla naziv="DomainObject.Predmet.ProtustrankaFormatedOIB_1">  KORPORATIVNA FILANTROPIJA d.o.o., OIB 47471871565 zastupanog po punomoćniku Petra Horvatović</derivirana_varijabla>
  </DomainObject.Predmet.ProtustrankaFormatedOIB>
  <DomainObject.Predmet.ProtustrankaFormatedWithAdress>
    <izvorni_sadrzaj> KORPORATIVNA FILANTROPIJA d.o.o., Mikulići 134/1, 10000 Zagreb zastupanog po punomoćniku Petra Horvatović</izvorni_sadrzaj>
    <derivirana_varijabla naziv="DomainObject.Predmet.ProtustrankaFormatedWithAdress_1"> KORPORATIVNA FILANTROPIJA d.o.o., Mikulići 134/1, 10000 Zagreb zastupanog po punomoćniku Petra Horvatović</derivirana_varijabla>
  </DomainObject.Predmet.ProtustrankaFormatedWithAdress>
  <DomainObject.Predmet.ProtustrankaFormatedWithAdressOIB>
    <izvorni_sadrzaj> KORPORATIVNA FILANTROPIJA d.o.o., OIB 47471871565, Mikulići 134/1, 10000 Zagreb zastupanog po punomoćniku Petra Horvatović</izvorni_sadrzaj>
    <derivirana_varijabla naziv="DomainObject.Predmet.ProtustrankaFormatedWithAdressOIB_1"> KORPORATIVNA FILANTROPIJA d.o.o., OIB 47471871565, Mikulići 134/1, 10000 Zagreb zastupanog po punomoćniku Petra Horvatović</derivirana_varijabla>
  </DomainObject.Predmet.ProtustrankaFormatedWithAdressOIB>
  <DomainObject.Predmet.ProtustrankaWithAdress>
    <izvorni_sadrzaj>KORPORATIVNA FILANTROPIJA d.o.o. Mikulići 134/1, 10000 Zagreb</izvorni_sadrzaj>
    <derivirana_varijabla naziv="DomainObject.Predmet.ProtustrankaWithAdress_1">KORPORATIVNA FILANTROPIJA d.o.o. Mikulići 134/1, 10000 Zagreb</derivirana_varijabla>
  </DomainObject.Predmet.ProtustrankaWithAdress>
  <DomainObject.Predmet.ProtustrankaWithAdressOIB>
    <izvorni_sadrzaj>KORPORATIVNA FILANTROPIJA d.o.o., OIB 47471871565, Mikulići 134/1, 10000 Zagreb</izvorni_sadrzaj>
    <derivirana_varijabla naziv="DomainObject.Predmet.ProtustrankaWithAdressOIB_1">KORPORATIVNA FILANTROPIJA d.o.o., OIB 47471871565, Mikulići 134/1, 10000 Zagreb</derivirana_varijabla>
  </DomainObject.Predmet.ProtustrankaWithAdressOIB>
  <DomainObject.Predmet.ProtustrankaNazivFormated>
    <izvorni_sadrzaj>KORPORATIVNA FILANTROPIJA d.o.o.</izvorni_sadrzaj>
    <derivirana_varijabla naziv="DomainObject.Predmet.ProtustrankaNazivFormated_1">KORPORATIVNA FILANTROPIJA d.o.o.</derivirana_varijabla>
  </DomainObject.Predmet.ProtustrankaNazivFormated>
  <DomainObject.Predmet.ProtustrankaNazivFormatedOIB>
    <izvorni_sadrzaj>KORPORATIVNA FILANTROPIJA d.o.o., OIB 47471871565</izvorni_sadrzaj>
    <derivirana_varijabla naziv="DomainObject.Predmet.ProtustrankaNazivFormatedOIB_1">KORPORATIVNA FILANTROPIJA d.o.o., OIB 47471871565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KORPORATIVNA FILANTROPIJA d.o.o. zastupanog po punomoćniku Petra Horvatović</item>
    </izvorni_sadrzaj>
    <derivirana_varijabla naziv="DomainObject.Predmet.ProtuStrankaListFormated_1">
      <item>KORPORATIVNA FILANTROPIJA d.o.o. zastupanog po punomoćniku Petra Horvatović</item>
    </derivirana_varijabla>
  </DomainObject.Predmet.ProtuStrankaListFormated>
  <DomainObject.Predmet.ProtuStrankaListFormatedOIB>
    <izvorni_sadrzaj>
      <item>KORPORATIVNA FILANTROPIJA d.o.o., OIB 47471871565 zastupanog po punomoćniku Petra Horvatović</item>
    </izvorni_sadrzaj>
    <derivirana_varijabla naziv="DomainObject.Predmet.ProtuStrankaListFormatedOIB_1">
      <item>KORPORATIVNA FILANTROPIJA d.o.o., OIB 47471871565 zastupanog po punomoćniku Petra Horvatović</item>
    </derivirana_varijabla>
  </DomainObject.Predmet.ProtuStrankaListFormatedOIB>
  <DomainObject.Predmet.ProtuStrankaListFormatedWithAdress>
    <izvorni_sadrzaj>
      <item>KORPORATIVNA FILANTROPIJA d.o.o., Mikulići 134/1, 10000 Zagreb zastupanog po punomoćniku Petra Horvatović</item>
    </izvorni_sadrzaj>
    <derivirana_varijabla naziv="DomainObject.Predmet.ProtuStrankaListFormatedWithAdress_1">
      <item>KORPORATIVNA FILANTROPIJA d.o.o., Mikulići 134/1, 10000 Zagreb zastupanog po punomoćniku Petra Horvatović</item>
    </derivirana_varijabla>
  </DomainObject.Predmet.ProtuStrankaListFormatedWithAdress>
  <DomainObject.Predmet.ProtuStrankaListFormatedWithAdressOIB>
    <izvorni_sadrzaj>
      <item>KORPORATIVNA FILANTROPIJA d.o.o., OIB 47471871565, Mikulići 134/1, 10000 Zagreb zastupanog po punomoćniku Petra Horvatović</item>
    </izvorni_sadrzaj>
    <derivirana_varijabla naziv="DomainObject.Predmet.ProtuStrankaListFormatedWithAdressOIB_1">
      <item>KORPORATIVNA FILANTROPIJA d.o.o., OIB 47471871565, Mikulići 134/1, 10000 Zagreb zastupanog po punomoćniku Petra Horvatović</item>
    </derivirana_varijabla>
  </DomainObject.Predmet.ProtuStrankaListFormatedWithAdressOIB>
  <DomainObject.Predmet.ProtuStrankaListNazivFormated>
    <izvorni_sadrzaj>
      <item>KORPORATIVNA FILANTROPIJA d.o.o.</item>
    </izvorni_sadrzaj>
    <derivirana_varijabla naziv="DomainObject.Predmet.ProtuStrankaListNazivFormated_1">
      <item>KORPORATIVNA FILANTROPIJA d.o.o.</item>
    </derivirana_varijabla>
  </DomainObject.Predmet.ProtuStrankaListNazivFormated>
  <DomainObject.Predmet.ProtuStrankaListNazivFormatedOIB>
    <izvorni_sadrzaj>
      <item>KORPORATIVNA FILANTROPIJA d.o.o., OIB 47471871565</item>
    </izvorni_sadrzaj>
    <derivirana_varijabla naziv="DomainObject.Predmet.ProtuStrankaListNazivFormatedOIB_1">
      <item>KORPORATIVNA FILANTROPIJA d.o.o., OIB 47471871565</item>
    </derivirana_varijabla>
  </DomainObject.Predmet.ProtuStrankaListNazivFormatedOIB>
  <DomainObject.Predmet.OstaliListFormated>
    <izvorni_sadrzaj>
      <item>Petra Horvatović punomoćnica sudionika u postupku KORPORATIVNA FILANTROPIJA d.o.o.</item>
    </izvorni_sadrzaj>
    <derivirana_varijabla naziv="DomainObject.Predmet.OstaliListFormated_1">
      <item>Petra Horvatović punomoćnica sudionika u postupku KORPORATIVNA FILANTROPIJA d.o.o.</item>
    </derivirana_varijabla>
  </DomainObject.Predmet.OstaliListFormated>
  <DomainObject.Predmet.OstaliListFormatedOIB>
    <izvorni_sadrzaj>
      <item>Petra Horvatović, OIB 28103387499 punomoćnica sudionika u postupku KORPORATIVNA FILANTROPIJA d.o.o.</item>
    </izvorni_sadrzaj>
    <derivirana_varijabla naziv="DomainObject.Predmet.OstaliListFormatedOIB_1">
      <item>Petra Horvatović, OIB 28103387499 punomoćnica sudionika u postupku KORPORATIVNA FILANTROPIJA d.o.o.</item>
    </derivirana_varijabla>
  </DomainObject.Predmet.OstaliListFormatedOIB>
  <DomainObject.Predmet.OstaliListFormatedWithAdress>
    <izvorni_sadrzaj>
      <item>Petra Horvatović, Mikulići 134/1, 10000 Zagreb punomoćnica sudionika u postupku KORPORATIVNA FILANTROPIJA d.o.o.</item>
    </izvorni_sadrzaj>
    <derivirana_varijabla naziv="DomainObject.Predmet.OstaliListFormatedWithAdress_1">
      <item>Petra Horvatović, Mikulići 134/1, 10000 Zagreb punomoćnica sudionika u postupku KORPORATIVNA FILANTROPIJA d.o.o.</item>
    </derivirana_varijabla>
  </DomainObject.Predmet.OstaliListFormatedWithAdress>
  <DomainObject.Predmet.OstaliListFormatedWithAdressOIB>
    <izvorni_sadrzaj>
      <item>Petra Horvatović, OIB 28103387499, Mikulići 134/1, 10000 Zagreb punomoćnica sudionika u postupku KORPORATIVNA FILANTROPIJA d.o.o.</item>
    </izvorni_sadrzaj>
    <derivirana_varijabla naziv="DomainObject.Predmet.OstaliListFormatedWithAdressOIB_1">
      <item>Petra Horvatović, OIB 28103387499, Mikulići 134/1, 10000 Zagreb punomoćnica sudionika u postupku KORPORATIVNA FILANTROPIJA d.o.o.</item>
    </derivirana_varijabla>
  </DomainObject.Predmet.OstaliListFormatedWithAdressOIB>
  <DomainObject.Predmet.OstaliListNazivFormated>
    <izvorni_sadrzaj>
      <item>Petra Horvatović</item>
    </izvorni_sadrzaj>
    <derivirana_varijabla naziv="DomainObject.Predmet.OstaliListNazivFormated_1">
      <item>Petra Horvatović</item>
    </derivirana_varijabla>
  </DomainObject.Predmet.OstaliListNazivFormated>
  <DomainObject.Predmet.OstaliListNazivFormatedOIB>
    <izvorni_sadrzaj>
      <item>Petra Horvatović, OIB 28103387499</item>
    </izvorni_sadrzaj>
    <derivirana_varijabla naziv="DomainObject.Predmet.OstaliListNazivFormatedOIB_1">
      <item>Petra Horvatović, OIB 28103387499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KORPORATIVNA FILANTROPIJA d.o.o.</izvorni_sadrzaj>
    <derivirana_varijabla naziv="DomainObject.Predmet.ProtustrankaIDrugi_1">KORPORATIVNA FILANTROPIJA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KORPORATIVNA FILANTROPIJA d.o.o., OIB 47471871565, Mikulići 134/1, 10000 Zagreb</izvorni_sadrzaj>
    <derivirana_varijabla naziv="DomainObject.Predmet.ProtustrankaIDrugiAdressOIB_1">KORPORATIVNA FILANTROPIJA d.o.o., OIB 47471871565, Mikulići 134/1,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KORPORATIVNA FILANTROPIJA d.o.o.</item>
      <item>Petra Horvatović</item>
    </izvorni_sadrzaj>
    <derivirana_varijabla naziv="DomainObject.Predmet.SudioniciListNaziv_1">
      <item>FINA Regionalni centar Zagreb</item>
      <item>KORPORATIVNA FILANTROPIJA d.o.o.</item>
      <item>Petra Horvatović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KORPORATIVNA FILANTROPIJA d.o.o., OIB 47471871565, Mikulići 134/1,10000 Zagreb</item>
      <item>Petra Horvatović, OIB 28103387499, Mikulići 134/1,10000 Zagreb</item>
    </izvorni_sadrzaj>
    <derivirana_varijabla naziv="DomainObject.Predmet.SudioniciListAdressOIB_1">
      <item>FINA Regionalni centar Zagreb, OIB 85821130368, Trg svibanjskih žrtava 1995. br. 1,10000 Zagreb</item>
      <item>KORPORATIVNA FILANTROPIJA d.o.o., OIB 47471871565, Mikulići 134/1,10000 Zagreb</item>
      <item>Petra Horvatović, OIB 28103387499, Mikulići 134/1,10000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47471871565</item>
      <item>, OIB 28103387499</item>
    </izvorni_sadrzaj>
    <derivirana_varijabla naziv="DomainObject.Predmet.SudioniciListNazivOIB_1">
      <item>, OIB 85821130368</item>
      <item>, OIB 47471871565</item>
      <item>, OIB 28103387499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610</properties:Words>
  <properties:Characters>3267</properties:Characters>
  <properties:Lines>104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2018-08-27T11:12:00Z</dcterms:created>
  <dc:creator>Korisnik</dc:creator>
  <cp:lastModifiedBy>Draženka Prpić</cp:lastModifiedBy>
  <cp:lastPrinted>2018-08-27T11:13:00Z</cp:lastPrinted>
  <dcterms:modified xmlns:xsi="http://www.w3.org/2001/XMLSchema-instance" xsi:type="dcterms:W3CDTF">2018-08-27T11:13:00Z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-KORPORATIVNA FILANTROPIJA-St-316-18.docx)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