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f4791" w14:paraId="b9f4791" w:rsidRDefault="00A42F20" w:rsidP="00DB2C88" w:rsidR="00051497">
      <w:pPr>
        <w:ind w:left="708"/>
        <w15:collapsed w:val="false"/>
      </w:pPr>
      <w:bookmarkStart w:name="_GoBack" w:id="0"/>
      <w:bookmarkEnd w:id="0"/>
      <w:r>
        <w:t xml:space="preserve">    </w:t>
      </w:r>
      <w:r w:rsidR="00790468" w:rsidRPr="008A5F15">
        <w:t xml:space="preserve">  </w:t>
      </w:r>
      <w:r w:rsidR="00051497"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A08D3" w:rsidR="00051497" w:rsidRPr="00482933">
        <w:tc>
          <w:tcPr>
            <w:tcW w:type="dxa" w:w="3060"/>
          </w:tcPr>
          <w:p w:rsidRDefault="00051497" w:rsidP="00FA08D3" w:rsidR="00051497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051497" w:rsidP="00FA08D3" w:rsidR="00051497" w:rsidRPr="00482933">
            <w:r w:rsidRPr="00482933">
              <w:t>Trgovački sud u Zagrebu</w:t>
            </w:r>
          </w:p>
          <w:p w:rsidRDefault="00051497" w:rsidP="00FA08D3" w:rsidR="00051497" w:rsidRPr="00482933">
            <w:r w:rsidRPr="00482933">
              <w:t>Zagreb, Amruševa 2/II</w:t>
            </w:r>
          </w:p>
        </w:tc>
      </w:tr>
    </w:tbl>
    <w:p w:rsidRDefault="00051497" w:rsidP="005F0DDD" w:rsidR="00051497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93C48">
        <w:rPr>
          <w:bCs/>
        </w:rPr>
        <w:t xml:space="preserve">  68.</w:t>
      </w:r>
      <w:r>
        <w:rPr>
          <w:b/>
        </w:rPr>
        <w:t xml:space="preserve"> </w:t>
      </w:r>
      <w:r w:rsidRPr="00482933">
        <w:t>S</w:t>
      </w:r>
      <w:r>
        <w:t>t</w:t>
      </w:r>
      <w:r w:rsidR="00DB2C88">
        <w:t>-</w:t>
      </w:r>
      <w:r w:rsidR="005F0DDD">
        <w:t>2094/15</w:t>
      </w:r>
    </w:p>
    <w:p w:rsidRDefault="00051497" w:rsidP="00051497" w:rsidR="00051497">
      <w:pPr>
        <w:jc w:val="center"/>
      </w:pPr>
      <w:r>
        <w:t xml:space="preserve">R E P U B L I K A  H R V A T S K A </w:t>
      </w:r>
    </w:p>
    <w:p w:rsidRDefault="00051497" w:rsidP="00051497" w:rsidR="00051497"/>
    <w:p w:rsidRDefault="00051497" w:rsidP="00051497" w:rsidR="00051497">
      <w:pPr>
        <w:ind w:hanging="2880" w:left="2880"/>
        <w:jc w:val="center"/>
      </w:pPr>
      <w:r>
        <w:t xml:space="preserve">R J E Š E N J E </w:t>
      </w:r>
    </w:p>
    <w:p w:rsidRDefault="00051497" w:rsidP="00051497" w:rsidR="00051497" w:rsidRPr="006B4A8A">
      <w:pPr>
        <w:ind w:hanging="2880" w:left="2880"/>
        <w:jc w:val="center"/>
      </w:pPr>
    </w:p>
    <w:p w:rsidRDefault="00051497" w:rsidP="005F0DDD" w:rsidR="00790468">
      <w:pPr>
        <w:jc w:val="both"/>
      </w:pPr>
      <w:r w:rsidRPr="00010102">
        <w:tab/>
      </w:r>
      <w:r w:rsidRPr="008600EF">
        <w:t>Trgovački sud u Zagrebu</w:t>
      </w:r>
      <w:r>
        <w:t xml:space="preserve">, po sucu Maji Hilje, </w:t>
      </w:r>
      <w:r w:rsidRPr="00C73426">
        <w:t>u stečajnom predmetu povodom zahtjeva</w:t>
      </w:r>
      <w:r w:rsidRPr="000924C9">
        <w:t xml:space="preserve"> </w:t>
      </w:r>
      <w:r>
        <w:t xml:space="preserve">FINANCIJSKE AGENCIJE, </w:t>
      </w:r>
      <w:r w:rsidRPr="008600EF">
        <w:t>za p</w:t>
      </w:r>
      <w:r>
        <w:t xml:space="preserve">rovedbu skraćenog </w:t>
      </w:r>
      <w:r w:rsidRPr="008600EF">
        <w:t>stečajnog postupka nad dužnikom</w:t>
      </w:r>
      <w:r>
        <w:t xml:space="preserve"> </w:t>
      </w:r>
      <w:r w:rsidR="005F0DDD">
        <w:t>POLICOM d.o.o. – u likvidaciji, Zagreb, Kralja Zvonimira 35, MBS: 080343836, OIB: 93348338946</w:t>
      </w:r>
      <w:r>
        <w:t xml:space="preserve">, dana </w:t>
      </w:r>
      <w:r w:rsidR="005F0DDD">
        <w:t>29. travnja</w:t>
      </w:r>
      <w:r w:rsidR="00DB2C88">
        <w:t xml:space="preserve"> 2016</w:t>
      </w:r>
      <w:r w:rsidRPr="00D0256A">
        <w:t>.,</w:t>
      </w:r>
    </w:p>
    <w:p w:rsidRDefault="005F0DDD" w:rsidP="005F0DDD" w:rsidR="005F0DDD" w:rsidRPr="008A5F15">
      <w:pPr>
        <w:jc w:val="both"/>
      </w:pPr>
    </w:p>
    <w:p w:rsidRDefault="00790468" w:rsidP="00790468" w:rsidR="00790468" w:rsidRPr="008A5F15">
      <w:pPr>
        <w:jc w:val="center"/>
      </w:pPr>
      <w:r w:rsidRPr="008A5F15">
        <w:t>r i j e š i o    j e</w:t>
      </w:r>
    </w:p>
    <w:p w:rsidRDefault="003427B6" w:rsidP="003427B6" w:rsidR="00790468" w:rsidRPr="008A5F15">
      <w:pPr>
        <w:tabs>
          <w:tab w:pos="2342" w:val="left"/>
        </w:tabs>
        <w:jc w:val="both"/>
      </w:pPr>
      <w:r>
        <w:tab/>
      </w:r>
    </w:p>
    <w:p w:rsidRDefault="00790468" w:rsidP="003427B6" w:rsidR="00790468" w:rsidRPr="008A5F15">
      <w:pPr>
        <w:ind w:firstLine="708"/>
        <w:jc w:val="both"/>
      </w:pPr>
      <w:r w:rsidRPr="008A5F15">
        <w:t xml:space="preserve"> Odbacuje se </w:t>
      </w:r>
      <w:r w:rsidR="003427B6">
        <w:t>zahtjev</w:t>
      </w:r>
      <w:r w:rsidRPr="008A5F15">
        <w:t xml:space="preserve"> </w:t>
      </w:r>
      <w:r w:rsidR="00051497">
        <w:t>FINANCIJSKE AGENCIJE</w:t>
      </w:r>
      <w:r w:rsidR="00051497" w:rsidRPr="008A5F15">
        <w:t xml:space="preserve"> </w:t>
      </w:r>
      <w:r w:rsidR="00051497">
        <w:t xml:space="preserve">od </w:t>
      </w:r>
      <w:r w:rsidR="005F0DDD">
        <w:t>30. listopada 2015</w:t>
      </w:r>
      <w:r w:rsidR="00051497">
        <w:t xml:space="preserve">. </w:t>
      </w:r>
      <w:r w:rsidRPr="008A5F15">
        <w:t xml:space="preserve">za </w:t>
      </w:r>
      <w:r w:rsidR="003427B6">
        <w:t>provedbu</w:t>
      </w:r>
      <w:r w:rsidRPr="008A5F15">
        <w:t xml:space="preserve"> </w:t>
      </w:r>
      <w:r w:rsidR="008A5F15">
        <w:t xml:space="preserve">skraćenog </w:t>
      </w:r>
      <w:r w:rsidRPr="008A5F15">
        <w:t xml:space="preserve">stečajnog postupka nad dužnikom </w:t>
      </w:r>
      <w:r w:rsidR="005F0DDD">
        <w:t>POLICOM d.o.o. – u likvidaciji, Zagreb, Kralja Zvonimira 35, MBS: 080343836, OIB: 93348338946</w:t>
      </w:r>
      <w:r w:rsidRPr="008A5F15">
        <w:rPr>
          <w:lang w:val="pt-BR"/>
        </w:rPr>
        <w:t>.</w:t>
      </w:r>
    </w:p>
    <w:p w:rsidRDefault="00790468" w:rsidP="00790468" w:rsidR="00790468" w:rsidRPr="008A5F15"/>
    <w:p w:rsidRDefault="00790468" w:rsidP="00790468" w:rsidR="00790468" w:rsidRPr="008A5F15">
      <w:pPr>
        <w:jc w:val="center"/>
      </w:pPr>
      <w:r w:rsidRPr="008A5F15">
        <w:t>Obrazloženje</w:t>
      </w:r>
    </w:p>
    <w:p w:rsidRDefault="00790468" w:rsidP="00790468" w:rsidR="00790468" w:rsidRPr="008A5F15">
      <w:pPr>
        <w:jc w:val="both"/>
      </w:pPr>
    </w:p>
    <w:p w:rsidRDefault="008A5F15" w:rsidP="005F0DDD" w:rsidR="00DB2C88" w:rsidRPr="00DB2C88">
      <w:pPr>
        <w:ind w:firstLine="708"/>
        <w:jc w:val="both"/>
      </w:pPr>
      <w:r w:rsidRPr="00A93C48">
        <w:t xml:space="preserve">Financijska agencija podnijela je ovom sudu, </w:t>
      </w:r>
      <w:r w:rsidR="00051497">
        <w:t>temeljem</w:t>
      </w:r>
      <w:r w:rsidRPr="00A93C48">
        <w:t xml:space="preserve"> odredbe čl. </w:t>
      </w:r>
      <w:r w:rsidR="005F0DDD">
        <w:t>444</w:t>
      </w:r>
      <w:r w:rsidRPr="00A93C48">
        <w:t xml:space="preserve"> st. 1 Stečajnog zakona (</w:t>
      </w:r>
      <w:r>
        <w:t>"</w:t>
      </w:r>
      <w:r w:rsidRPr="00A93C48">
        <w:t>Narodne novine</w:t>
      </w:r>
      <w:r>
        <w:t>"</w:t>
      </w:r>
      <w:r w:rsidRPr="00A93C48">
        <w:t xml:space="preserve"> broj 71/15</w:t>
      </w:r>
      <w:r>
        <w:t xml:space="preserve"> –</w:t>
      </w:r>
      <w:r w:rsidRPr="00A93C48">
        <w:t xml:space="preserve"> dalje: SZ), zahtjev za provedbu skraćenog stečajnog postupka</w:t>
      </w:r>
      <w:r>
        <w:t xml:space="preserve"> nad dužnikom</w:t>
      </w:r>
      <w:r w:rsidRPr="00B815C2">
        <w:t xml:space="preserve"> </w:t>
      </w:r>
      <w:r w:rsidR="005F0DDD">
        <w:t>POLICOM d.o.o. – u likvidaciji, Zagreb, Kralja Zvonimira 35, MBS: 080343836, OIB: 93348338946</w:t>
      </w:r>
      <w:r>
        <w:t>.</w:t>
      </w:r>
      <w:r w:rsidR="00DB2C88">
        <w:t xml:space="preserve"> </w:t>
      </w:r>
      <w:r w:rsidR="00DB2C88" w:rsidRPr="00DB2C88">
        <w:t xml:space="preserve">U zahtjevu je navedeno kako je dužnik, na dan 1. rujna 2015., u Očevidniku redoslijeda osnova za plaćanje imao evidentirane neizvršene osnove za plaćanje u neprekinutom razdoblju od </w:t>
      </w:r>
      <w:r w:rsidR="005F0DDD">
        <w:t>1428</w:t>
      </w:r>
      <w:r w:rsidR="00DB2C88" w:rsidRPr="00DB2C88">
        <w:t xml:space="preserve"> dana, kao i da dužnik nema zaposlenih.</w:t>
      </w:r>
    </w:p>
    <w:p w:rsidRDefault="00051497" w:rsidP="00DB2C88" w:rsidR="005F0DDD">
      <w:pPr>
        <w:ind w:firstLine="708"/>
        <w:jc w:val="both"/>
      </w:pPr>
      <w:r w:rsidRPr="00133DAD">
        <w:t xml:space="preserve">Prema odredbi čl. 428 st. 1 SZ  sud će provesti skraćeni stečajni postupak nad pravnom osobom ako su ispunjene sljedeće pretpostavke: </w:t>
      </w:r>
    </w:p>
    <w:p w:rsidRDefault="00051497" w:rsidP="005F0DDD" w:rsidR="005F0DDD">
      <w:pPr>
        <w:pStyle w:val="Odlomakpopisa"/>
        <w:numPr>
          <w:ilvl w:val="0"/>
          <w:numId w:val="3"/>
        </w:numPr>
        <w:jc w:val="both"/>
      </w:pPr>
      <w:r w:rsidRPr="00133DAD">
        <w:t xml:space="preserve">ako nema zaposlenih, </w:t>
      </w:r>
    </w:p>
    <w:p w:rsidRDefault="00051497" w:rsidP="005F0DDD" w:rsidR="005F0DDD">
      <w:pPr>
        <w:pStyle w:val="Odlomakpopisa"/>
        <w:numPr>
          <w:ilvl w:val="0"/>
          <w:numId w:val="3"/>
        </w:numPr>
        <w:jc w:val="both"/>
      </w:pPr>
      <w:r w:rsidRPr="00133DAD">
        <w:t>ako u Očevidniku redoslijeda osnova za plaćanje ima evidentirane neizvršene osnove za plaćanje u neprekinutom razdoblju od 120 da</w:t>
      </w:r>
      <w:r w:rsidR="00DB2C88">
        <w:t xml:space="preserve">na i </w:t>
      </w:r>
    </w:p>
    <w:p w:rsidRDefault="00051497" w:rsidP="005F0DDD" w:rsidR="00051497">
      <w:pPr>
        <w:pStyle w:val="Odlomakpopisa"/>
        <w:numPr>
          <w:ilvl w:val="0"/>
          <w:numId w:val="3"/>
        </w:numPr>
        <w:jc w:val="both"/>
      </w:pPr>
      <w:r w:rsidRPr="00133DAD">
        <w:t xml:space="preserve">ako nisu ispunjene pretpostavke za pokretanje drugog postupka radi brisanja iz sudskoga registra. </w:t>
      </w:r>
    </w:p>
    <w:p w:rsidRDefault="00DB2C88" w:rsidP="005F0DDD" w:rsidR="005F0DDD">
      <w:pPr>
        <w:ind w:firstLine="708"/>
        <w:jc w:val="both"/>
      </w:pPr>
      <w:r>
        <w:t xml:space="preserve">Uvidom u sudski registar, </w:t>
      </w:r>
      <w:r w:rsidRPr="00DB2C88">
        <w:t xml:space="preserve">sud je utvrdio </w:t>
      </w:r>
      <w:r>
        <w:t>da</w:t>
      </w:r>
      <w:r w:rsidRPr="00DB2C88">
        <w:t xml:space="preserve"> se nad dužnik</w:t>
      </w:r>
      <w:r>
        <w:t xml:space="preserve">om provodi postupak likvidacije, </w:t>
      </w:r>
      <w:r w:rsidRPr="00DB2C88">
        <w:t xml:space="preserve">odnosno </w:t>
      </w:r>
      <w:r>
        <w:t>da je po</w:t>
      </w:r>
      <w:r w:rsidRPr="00DB2C88">
        <w:t>krenut drugi postupak radi brisan</w:t>
      </w:r>
      <w:r>
        <w:t xml:space="preserve">ja dužnika iz sudskog registra pa stoga </w:t>
      </w:r>
      <w:r w:rsidRPr="00DB2C88">
        <w:t xml:space="preserve">nisu ispunjene pretpostavke </w:t>
      </w:r>
      <w:r>
        <w:t xml:space="preserve">iz prethodno citiranog čl. 428 st, 1 SZ </w:t>
      </w:r>
      <w:r w:rsidRPr="00DB2C88">
        <w:t>za provedbu skraćenog stečajnog postupka nad dužnikom</w:t>
      </w:r>
      <w:r w:rsidR="005F0DDD">
        <w:t>.</w:t>
      </w:r>
    </w:p>
    <w:p w:rsidRDefault="005F0DDD" w:rsidP="005F0DDD" w:rsidR="00051497">
      <w:pPr>
        <w:ind w:firstLine="708"/>
        <w:jc w:val="both"/>
      </w:pPr>
      <w:r>
        <w:t xml:space="preserve">Slijedom navedenog, </w:t>
      </w:r>
      <w:r w:rsidR="00DB2C88">
        <w:t xml:space="preserve">odlučeno </w:t>
      </w:r>
      <w:r>
        <w:t xml:space="preserve">je </w:t>
      </w:r>
      <w:r w:rsidR="00DB2C88">
        <w:t xml:space="preserve">kao u izreci ovog rješenja. </w:t>
      </w:r>
    </w:p>
    <w:p w:rsidRDefault="00DB2C88" w:rsidP="00DB2C88" w:rsidR="00DB2C88" w:rsidRPr="00133DAD">
      <w:pPr>
        <w:ind w:firstLine="708"/>
        <w:jc w:val="both"/>
      </w:pPr>
    </w:p>
    <w:p w:rsidRDefault="00790468" w:rsidP="005F0DDD" w:rsidR="00A42F20">
      <w:pPr>
        <w:jc w:val="center"/>
      </w:pPr>
      <w:r w:rsidRPr="008A5F15">
        <w:t>U Zagrebu</w:t>
      </w:r>
      <w:r w:rsidR="00A42F20">
        <w:t>,</w:t>
      </w:r>
      <w:r w:rsidRPr="008A5F15">
        <w:t xml:space="preserve"> </w:t>
      </w:r>
      <w:r w:rsidR="005F0DDD">
        <w:t>29. travnja</w:t>
      </w:r>
      <w:r w:rsidR="00DB2C88">
        <w:t xml:space="preserve"> 2016</w:t>
      </w:r>
      <w:r w:rsidRPr="00A42F20">
        <w:t>.</w:t>
      </w:r>
    </w:p>
    <w:p w:rsidRDefault="005F0DDD" w:rsidP="005F0DDD" w:rsidR="005F0DDD">
      <w:pPr>
        <w:jc w:val="center"/>
      </w:pPr>
    </w:p>
    <w:p w:rsidRDefault="00A42F20" w:rsidP="00A42F20" w:rsidR="00A42F20">
      <w:pPr>
        <w:ind w:left="6372"/>
      </w:pPr>
      <w:r>
        <w:t>SUDAC</w:t>
      </w:r>
    </w:p>
    <w:p w:rsidRDefault="00A42F20" w:rsidP="00A42F20" w:rsidR="00A42F20">
      <w:pPr>
        <w:ind w:left="6372"/>
      </w:pPr>
      <w:r>
        <w:t>Maja Hilje</w:t>
      </w:r>
    </w:p>
    <w:p w:rsidRDefault="00790468" w:rsidP="00A42F20" w:rsidR="00790468">
      <w:pPr>
        <w:ind w:firstLine="720" w:left="5040"/>
        <w:jc w:val="both"/>
      </w:pPr>
      <w:r w:rsidRPr="008A5F15">
        <w:t xml:space="preserve">        </w:t>
      </w:r>
    </w:p>
    <w:p w:rsidRDefault="00DB2C88" w:rsidP="00A42F20" w:rsidR="00DB2C88" w:rsidRPr="008A5F15">
      <w:pPr>
        <w:ind w:firstLine="720" w:left="5040"/>
        <w:jc w:val="both"/>
        <w:rPr>
          <w:lang w:val="pl-PL"/>
        </w:rPr>
      </w:pPr>
    </w:p>
    <w:p w:rsidRDefault="00A42F20" w:rsidP="00790468" w:rsidR="00790468" w:rsidRPr="008A5F15">
      <w:pPr>
        <w:jc w:val="both"/>
        <w:rPr>
          <w:lang w:val="da-DK"/>
        </w:rPr>
      </w:pPr>
      <w:r>
        <w:rPr>
          <w:lang w:val="da-DK"/>
        </w:rPr>
        <w:lastRenderedPageBreak/>
        <w:t>UPUTA O PRAVNOM LIJEKU</w:t>
      </w:r>
    </w:p>
    <w:p w:rsidRDefault="00A42F20" w:rsidP="00A42F20" w:rsidR="00790468">
      <w:pPr>
        <w:jc w:val="both"/>
        <w:rPr>
          <w:lang w:val="pl-PL"/>
        </w:rPr>
      </w:pPr>
      <w:r>
        <w:rPr>
          <w:lang w:val="pl-PL"/>
        </w:rPr>
        <w:t>Protiv ovog rješenja</w:t>
      </w:r>
      <w:r w:rsidR="00790468" w:rsidRPr="008A5F15">
        <w:rPr>
          <w:lang w:val="pl-PL"/>
        </w:rPr>
        <w:t xml:space="preserve"> nezadovoljna stranka može </w:t>
      </w:r>
      <w:r>
        <w:rPr>
          <w:lang w:val="pl-PL"/>
        </w:rPr>
        <w:t>podnijeti</w:t>
      </w:r>
      <w:r w:rsidR="00790468" w:rsidRPr="008A5F15">
        <w:rPr>
          <w:lang w:val="pl-PL"/>
        </w:rPr>
        <w:t xml:space="preserve"> žalbu Visokom trgovačkom sudu Republike Hrvatske u roku od 8</w:t>
      </w:r>
      <w:r>
        <w:rPr>
          <w:lang w:val="pl-PL"/>
        </w:rPr>
        <w:t xml:space="preserve"> (osam) dana po primitku rješenja. Žalba se podnosi pismeno, putem ovog suda, u 3 (tri)</w:t>
      </w:r>
      <w:r w:rsidR="00790468" w:rsidRPr="008A5F15">
        <w:rPr>
          <w:lang w:val="pl-PL"/>
        </w:rPr>
        <w:t xml:space="preserve"> primjerka.</w:t>
      </w:r>
    </w:p>
    <w:p w:rsidRDefault="00A42F20" w:rsidP="00A42F20" w:rsidR="00A42F20" w:rsidRPr="008A5F15">
      <w:pPr>
        <w:jc w:val="both"/>
        <w:rPr>
          <w:lang w:val="pl-PL"/>
        </w:rPr>
      </w:pPr>
    </w:p>
    <w:p w:rsidRDefault="00A42F20" w:rsidP="00790468" w:rsidR="00790468" w:rsidRPr="008A5F15">
      <w:r>
        <w:t>DNA</w:t>
      </w:r>
    </w:p>
    <w:p w:rsidRDefault="00790468" w:rsidP="00790468" w:rsidR="00790468" w:rsidRPr="008A5F15">
      <w:pPr>
        <w:numPr>
          <w:ilvl w:val="0"/>
          <w:numId w:val="1"/>
        </w:numPr>
      </w:pPr>
      <w:r w:rsidRPr="008A5F15">
        <w:t xml:space="preserve">podnositelju zahtjeva </w:t>
      </w:r>
      <w:r w:rsidR="00A42F20">
        <w:t>(FINA)</w:t>
      </w:r>
    </w:p>
    <w:p w:rsidRDefault="00790468" w:rsidP="00790468" w:rsidR="00790468" w:rsidRPr="008A5F15">
      <w:pPr>
        <w:numPr>
          <w:ilvl w:val="0"/>
          <w:numId w:val="1"/>
        </w:numPr>
      </w:pPr>
      <w:r w:rsidRPr="008A5F15">
        <w:t>e-oglasna ploča – 15 dana</w:t>
      </w:r>
    </w:p>
    <w:p w:rsidRDefault="00D42F06" w:rsidR="00D42F06" w:rsidRPr="008A5F15"/>
    <w:sectPr w:rsidR="00D42F06" w:rsidRPr="008A5F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5C31FB"/>
    <w:multiLevelType w:val="hybridMultilevel"/>
    <w:tmpl w:val="683882BA"/>
    <w:lvl w:tplc="1E0AF0E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60EE4AA7"/>
    <w:multiLevelType w:val="hybridMultilevel"/>
    <w:tmpl w:val="1F460F1A"/>
    <w:lvl w:tplc="BE6E01BE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90468"/>
    <w:rsid w:val="00051497"/>
    <w:rsid w:val="001501D6"/>
    <w:rsid w:val="003427B6"/>
    <w:rsid w:val="00471F1E"/>
    <w:rsid w:val="005F0DDD"/>
    <w:rsid w:val="006F1C31"/>
    <w:rsid w:val="00790468"/>
    <w:rsid w:val="008A5F15"/>
    <w:rsid w:val="00A42F20"/>
    <w:rsid w:val="00BD4BA1"/>
    <w:rsid w:val="00D42F06"/>
    <w:rsid w:val="00DB2C88"/>
    <w:rsid w:val="00DD4CF9"/>
    <w:rsid w:val="00F4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A5F1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1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1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1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1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1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90468"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51497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A5F1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A5F1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51497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05149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01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1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1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1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1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607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2094</izvorni_sadrzaj>
    <derivirana_varijabla naziv="DomainObject.Predmet.Broj_1">2094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St-2094/2015</izvorni_sadrzaj>
    <derivirana_varijabla naziv="DomainObject.Predmet.OznakaBroj_1">St-2094/2015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POLICOM, d.o.o. - u likvidaciji zastupanog po punomoćniku Marija Besednik</izvorni_sadrzaj>
    <derivirana_varijabla naziv="DomainObject.Predmet.ProtustrankaFormated_1">  POLICOM, d.o.o. - u likvidaciji zastupanog po punomoćniku Marija Besednik</derivirana_varijabla>
  </DomainObject.Predmet.ProtustrankaFormated>
  <DomainObject.Predmet.ProtustrankaFormatedOIB>
    <izvorni_sadrzaj>  POLICOM, d.o.o. - u likvidaciji, OIB 93348338946 zastupanog po punomoćniku Marija Besednik</izvorni_sadrzaj>
    <derivirana_varijabla naziv="DomainObject.Predmet.ProtustrankaFormatedOIB_1">  POLICOM, d.o.o. - u likvidaciji, OIB 93348338946 zastupanog po punomoćniku Marija Besednik</derivirana_varijabla>
  </DomainObject.Predmet.ProtustrankaFormatedOIB>
  <DomainObject.Predmet.ProtustrankaFormatedWithAdress>
    <izvorni_sadrzaj> POLICOM, d.o.o. - u likvidaciji, Kralja Zvonimira 35, 10000 Zagreb zastupanog po punomoćniku Marija Besednik</izvorni_sadrzaj>
    <derivirana_varijabla naziv="DomainObject.Predmet.ProtustrankaFormatedWithAdress_1"> POLICOM, d.o.o. - u likvidaciji, Kralja Zvonimira 35, 10000 Zagreb zastupanog po punomoćniku Marija Besednik</derivirana_varijabla>
  </DomainObject.Predmet.ProtustrankaFormatedWithAdress>
  <DomainObject.Predmet.ProtustrankaFormatedWithAdressOIB>
    <izvorni_sadrzaj> POLICOM, d.o.o. - u likvidaciji, OIB 93348338946, Kralja Zvonimira 35, 10000 Zagreb zastupanog po punomoćniku Marija Besednik</izvorni_sadrzaj>
    <derivirana_varijabla naziv="DomainObject.Predmet.ProtustrankaFormatedWithAdressOIB_1"> POLICOM, d.o.o. - u likvidaciji, OIB 93348338946, Kralja Zvonimira 35, 10000 Zagreb zastupanog po punomoćniku Marija Besednik</derivirana_varijabla>
  </DomainObject.Predmet.ProtustrankaFormatedWithAdressOIB>
  <DomainObject.Predmet.ProtustrankaWithAdress>
    <izvorni_sadrzaj>POLICOM, d.o.o. - u likvidaciji Kralja Zvonimira 35, 10000 Zagreb</izvorni_sadrzaj>
    <derivirana_varijabla naziv="DomainObject.Predmet.ProtustrankaWithAdress_1">POLICOM, d.o.o. - u likvidaciji Kralja Zvonimira 35, 10000 Zagreb</derivirana_varijabla>
  </DomainObject.Predmet.ProtustrankaWithAdress>
  <DomainObject.Predmet.ProtustrankaWithAdressOIB>
    <izvorni_sadrzaj>POLICOM, d.o.o. - u likvidaciji, OIB 93348338946, Kralja Zvonimira 35, 10000 Zagreb</izvorni_sadrzaj>
    <derivirana_varijabla naziv="DomainObject.Predmet.ProtustrankaWithAdressOIB_1">POLICOM, d.o.o. - u likvidaciji, OIB 93348338946, Kralja Zvonimira 35, 10000 Zagreb</derivirana_varijabla>
  </DomainObject.Predmet.ProtustrankaWithAdressOIB>
  <DomainObject.Predmet.ProtustrankaNazivFormated>
    <izvorni_sadrzaj>POLICOM, d.o.o. - u likvidaciji</izvorni_sadrzaj>
    <derivirana_varijabla naziv="DomainObject.Predmet.ProtustrankaNazivFormated_1">POLICOM, d.o.o. - u likvidaciji</derivirana_varijabla>
  </DomainObject.Predmet.ProtustrankaNazivFormated>
  <DomainObject.Predmet.ProtustrankaNazivFormatedOIB>
    <izvorni_sadrzaj>POLICOM, d.o.o. - u likvidaciji, OIB 93348338946</izvorni_sadrzaj>
    <derivirana_varijabla naziv="DomainObject.Predmet.ProtustrankaNazivFormatedOIB_1">POLICOM, d.o.o. - u likvidaciji, OIB 93348338946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POLICOM, d.o.o. - u likvidaciji zastupanog po punomoćniku Marija Besednik</item>
    </izvorni_sadrzaj>
    <derivirana_varijabla naziv="DomainObject.Predmet.ProtuStrankaListFormated_1">
      <item>POLICOM, d.o.o. - u likvidaciji zastupanog po punomoćniku Marija Besednik</item>
    </derivirana_varijabla>
  </DomainObject.Predmet.ProtuStrankaListFormated>
  <DomainObject.Predmet.ProtuStrankaListFormatedOIB>
    <izvorni_sadrzaj>
      <item>POLICOM, d.o.o. - u likvidaciji, OIB 93348338946 zastupanog po punomoćniku Marija Besednik</item>
    </izvorni_sadrzaj>
    <derivirana_varijabla naziv="DomainObject.Predmet.ProtuStrankaListFormatedOIB_1">
      <item>POLICOM, d.o.o. - u likvidaciji, OIB 93348338946 zastupanog po punomoćniku Marija Besednik</item>
    </derivirana_varijabla>
  </DomainObject.Predmet.ProtuStrankaListFormatedOIB>
  <DomainObject.Predmet.ProtuStrankaListFormatedWithAdress>
    <izvorni_sadrzaj>
      <item>POLICOM, d.o.o. - u likvidaciji, Kralja Zvonimira 35, 10000 Zagreb zastupanog po punomoćniku Marija Besednik</item>
    </izvorni_sadrzaj>
    <derivirana_varijabla naziv="DomainObject.Predmet.ProtuStrankaListFormatedWithAdress_1">
      <item>POLICOM, d.o.o. - u likvidaciji, Kralja Zvonimira 35, 10000 Zagreb zastupanog po punomoćniku Marija Besednik</item>
    </derivirana_varijabla>
  </DomainObject.Predmet.ProtuStrankaListFormatedWithAdress>
  <DomainObject.Predmet.ProtuStrankaListFormatedWithAdressOIB>
    <izvorni_sadrzaj>
      <item>POLICOM, d.o.o. - u likvidaciji, OIB 93348338946, Kralja Zvonimira 35, 10000 Zagreb zastupanog po punomoćniku Marija Besednik</item>
    </izvorni_sadrzaj>
    <derivirana_varijabla naziv="DomainObject.Predmet.ProtuStrankaListFormatedWithAdressOIB_1">
      <item>POLICOM, d.o.o. - u likvidaciji, OIB 93348338946, Kralja Zvonimira 35, 10000 Zagreb zastupanog po punomoćniku Marija Besednik</item>
    </derivirana_varijabla>
  </DomainObject.Predmet.ProtuStrankaListFormatedWithAdressOIB>
  <DomainObject.Predmet.ProtuStrankaListNazivFormated>
    <izvorni_sadrzaj>
      <item>POLICOM, d.o.o. - u likvidaciji</item>
    </izvorni_sadrzaj>
    <derivirana_varijabla naziv="DomainObject.Predmet.ProtuStrankaListNazivFormated_1">
      <item>POLICOM, d.o.o. - u likvidaciji</item>
    </derivirana_varijabla>
  </DomainObject.Predmet.ProtuStrankaListNazivFormated>
  <DomainObject.Predmet.ProtuStrankaListNazivFormatedOIB>
    <izvorni_sadrzaj>
      <item>POLICOM, d.o.o. - u likvidaciji, OIB 93348338946</item>
    </izvorni_sadrzaj>
    <derivirana_varijabla naziv="DomainObject.Predmet.ProtuStrankaListNazivFormatedOIB_1">
      <item>POLICOM, d.o.o. - u likvidaciji, OIB 93348338946</item>
    </derivirana_varijabla>
  </DomainObject.Predmet.ProtuStrankaListNazivFormatedOIB>
  <DomainObject.Predmet.OstaliListFormated>
    <izvorni_sadrzaj>
      <item>Marija Besednik punomoćnik sudionika u postupku POLICOM, d.o.o. - u likvidaciji</item>
    </izvorni_sadrzaj>
    <derivirana_varijabla naziv="DomainObject.Predmet.OstaliListFormated_1">
      <item>Marija Besednik punomoćnik sudionika u postupku POLICOM, d.o.o. - u likvidaciji</item>
    </derivirana_varijabla>
  </DomainObject.Predmet.OstaliListFormated>
  <DomainObject.Predmet.OstaliListFormatedOIB>
    <izvorni_sadrzaj>
      <item>Marija Besednik, OIB 87996065725 punomoćnik sudionika u postupku POLICOM, d.o.o. - u likvidaciji</item>
    </izvorni_sadrzaj>
    <derivirana_varijabla naziv="DomainObject.Predmet.OstaliListFormatedOIB_1">
      <item>Marija Besednik, OIB 87996065725 punomoćnik sudionika u postupku POLICOM, d.o.o. - u likvidaciji</item>
    </derivirana_varijabla>
  </DomainObject.Predmet.OstaliListFormatedOIB>
  <DomainObject.Predmet.OstaliListFormatedWithAdress>
    <izvorni_sadrzaj>
      <item>Marija Besednik punomoćnik sudionika u postupku POLICOM, d.o.o. - u likvidaciji</item>
    </izvorni_sadrzaj>
    <derivirana_varijabla naziv="DomainObject.Predmet.OstaliListFormatedWithAdress_1">
      <item>Marija Besednik punomoćnik sudionika u postupku POLICOM, d.o.o. - u likvidaciji</item>
    </derivirana_varijabla>
  </DomainObject.Predmet.OstaliListFormatedWithAdress>
  <DomainObject.Predmet.OstaliListFormatedWithAdressOIB>
    <izvorni_sadrzaj>
      <item>Marija Besednik, OIB 87996065725 punomoćnik sudionika u postupku POLICOM, d.o.o. - u likvidaciji</item>
    </izvorni_sadrzaj>
    <derivirana_varijabla naziv="DomainObject.Predmet.OstaliListFormatedWithAdressOIB_1">
      <item>Marija Besednik, OIB 87996065725 punomoćnik sudionika u postupku POLICOM, d.o.o. - u likvidaciji</item>
    </derivirana_varijabla>
  </DomainObject.Predmet.OstaliListFormatedWithAdressOIB>
  <DomainObject.Predmet.OstaliListNazivFormated>
    <izvorni_sadrzaj>
      <item>Marija Besednik</item>
    </izvorni_sadrzaj>
    <derivirana_varijabla naziv="DomainObject.Predmet.OstaliListNazivFormated_1">
      <item>Marija Besednik</item>
    </derivirana_varijabla>
  </DomainObject.Predmet.OstaliListNazivFormated>
  <DomainObject.Predmet.OstaliListNazivFormatedOIB>
    <izvorni_sadrzaj>
      <item>Marija Besednik, OIB 87996065725</item>
    </izvorni_sadrzaj>
    <derivirana_varijabla naziv="DomainObject.Predmet.OstaliListNazivFormatedOIB_1">
      <item>Marija Besednik, OIB 87996065725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POLICOM, d.o.o. - u likvidaciji</izvorni_sadrzaj>
    <derivirana_varijabla naziv="DomainObject.Predmet.ProtustrankaIDrugi_1">POLICOM, d.o.o. -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POLICOM, d.o.o. - u likvidaciji, OIB 93348338946, Kralja Zvonimira 35, 10000 Zagreb</izvorni_sadrzaj>
    <derivirana_varijabla naziv="DomainObject.Predmet.ProtustrankaIDrugiAdressOIB_1">POLICOM, d.o.o. - u likvidaciji, OIB 93348338946, Kralja Zvonimira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POLICOM, d.o.o. - u likvidaciji</item>
      <item>FINA Regionalni centar Zagreb</item>
      <item>Marija Besednik</item>
    </izvorni_sadrzaj>
    <derivirana_varijabla naziv="DomainObject.Predmet.SudioniciListNaziv_1">
      <item>POLICOM, d.o.o. - u likvidaciji</item>
      <item>FINA Regionalni centar Zagreb</item>
      <item>Marija Besednik</item>
    </derivirana_varijabla>
  </DomainObject.Predmet.SudioniciListNaziv>
  <DomainObject.Predmet.SudioniciListAdressOIB>
    <izvorni_sadrzaj>
      <item>POLICOM, d.o.o. - u likvidaciji, OIB 93348338946, Kralja Zvonimira 35,10000 Zagreb</item>
      <item>FINA Regionalni centar Zagreb, OIB 85821130368, Trg Svibanjskih žrtava 1995. br. 1,10000 Zagreb</item>
      <item>Marija Besednik, OIB 87996065725</item>
    </izvorni_sadrzaj>
    <derivirana_varijabla naziv="DomainObject.Predmet.SudioniciListAdressOIB_1">
      <item>POLICOM, d.o.o. - u likvidaciji, OIB 93348338946, Kralja Zvonimira 35,10000 Zagreb</item>
      <item>FINA Regionalni centar Zagreb, OIB 85821130368, Trg Svibanjskih žrtava 1995. br. 1,10000 Zagreb</item>
      <item>Marija Besednik, OIB 87996065725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93348338946</item>
      <item>, OIB 85821130368</item>
      <item>, OIB 87996065725</item>
    </izvorni_sadrzaj>
    <derivirana_varijabla naziv="DomainObject.Predmet.SudioniciListNazivOIB_1">
      <item>, OIB 93348338946</item>
      <item>, OIB 85821130368</item>
      <item>, OIB 87996065725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FB5E3-6AE3-4F21-8548-0AFFD3C2F5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1912</properties:Characters>
  <properties:Lines>55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2016-04-29T12:58:00Z</dcterms:created>
  <dc:creator>Maja Hilje</dc:creator>
  <cp:lastModifiedBy>Maja Hilje</cp:lastModifiedBy>
  <cp:lastPrinted>2016-04-29T12:58:00Z</cp:lastPrinted>
  <dcterms:modified xmlns:xsi="http://www.w3.org/2001/XMLSchema-instance" xsi:type="dcterms:W3CDTF">2016-04-29T13:05:00Z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