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14df" w14:paraId="42114df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092C31" w:rsidP="00092C31" w:rsidR="00092C3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</w:t>
      </w:r>
      <w:r w:rsidR="00E435EB">
        <w:rPr>
          <w:rFonts w:hAnsi="Times New Roman" w:ascii="Times New Roman"/>
          <w:szCs w:val="24"/>
        </w:rPr>
        <w:t>2590</w:t>
      </w:r>
      <w:r>
        <w:rPr>
          <w:rFonts w:hAnsi="Times New Roman" w:ascii="Times New Roman"/>
          <w:szCs w:val="24"/>
        </w:rPr>
        <w:t>/2017</w:t>
      </w:r>
    </w:p>
    <w:p w:rsidRDefault="00092C31" w:rsidP="00AB527C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E435EB" w:rsidP="00AB527C" w:rsidR="00E435EB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="00AB527C" w:rsidRPr="003F239F">
        <w:rPr>
          <w:rFonts w:hAnsi="Times New Roman" w:ascii="Times New Roman"/>
          <w:szCs w:val="24"/>
        </w:rPr>
        <w:t>u stečajnom predmetu povodom zahtjeva FINANCIJSKE AGENCIJE, Regionalni centar Zagreb, Trg svibanjskih žrtava 1995 br. 1, OIB: 85821130368, za provedbu skraćenog stečajnog postupka nad dužnikom</w:t>
      </w:r>
      <w:r w:rsidR="00AB527C">
        <w:rPr>
          <w:rFonts w:hAnsi="Times New Roman" w:ascii="Times New Roman"/>
          <w:szCs w:val="24"/>
        </w:rPr>
        <w:t xml:space="preserve"> </w:t>
      </w:r>
      <w:r w:rsidR="00E435EB">
        <w:rPr>
          <w:rFonts w:hAnsi="Times New Roman" w:ascii="Times New Roman"/>
          <w:szCs w:val="24"/>
        </w:rPr>
        <w:t>AVENIJA ZG d.o.o. za trgovinu i usluge, Zagreb (Grad Zagreb), Planinska 13, OIB: 51912542891, kojeg zastupa punomoćnik Željka Pilipović, odvjetnica, Zagreb, Ilica 210, dana 1</w:t>
      </w:r>
      <w:r w:rsidR="00DE7C32">
        <w:rPr>
          <w:rFonts w:hAnsi="Times New Roman" w:ascii="Times New Roman"/>
          <w:szCs w:val="24"/>
        </w:rPr>
        <w:t>6</w:t>
      </w:r>
      <w:r w:rsidR="00E435EB">
        <w:rPr>
          <w:rFonts w:hAnsi="Times New Roman" w:ascii="Times New Roman"/>
          <w:szCs w:val="24"/>
        </w:rPr>
        <w:t>. siječnja 2018.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E435EB">
        <w:rPr>
          <w:rFonts w:hAnsi="Times New Roman" w:ascii="Times New Roman"/>
          <w:szCs w:val="24"/>
        </w:rPr>
        <w:t>AVENIJA ZG d.o.o. za trgovinu i usluge, Zagreb (Grad Zagreb), Planinska 13, OIB: 51912542891.</w:t>
      </w:r>
    </w:p>
    <w:p w:rsidRDefault="007B2DBD" w:rsidP="00FF649E" w:rsidR="007B2DBD">
      <w:pPr>
        <w:ind w:firstLine="360"/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AB52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E435EB">
        <w:rPr>
          <w:rFonts w:hAnsi="Times New Roman" w:ascii="Times New Roman"/>
        </w:rPr>
        <w:t>12. siječnja 2018.</w:t>
      </w:r>
      <w:r w:rsidR="00B770AC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stečajni dužnik</w:t>
      </w:r>
      <w:r w:rsidR="007B2DBD">
        <w:rPr>
          <w:rFonts w:hAnsi="Times New Roman" w:ascii="Times New Roman"/>
        </w:rPr>
        <w:t xml:space="preserve"> u spis</w:t>
      </w:r>
      <w:r w:rsidR="00AB527C">
        <w:rPr>
          <w:rFonts w:hAnsi="Times New Roman" w:ascii="Times New Roman"/>
        </w:rPr>
        <w:t xml:space="preserve"> je dostavio </w:t>
      </w:r>
      <w:r w:rsidR="007B2DBD">
        <w:rPr>
          <w:rFonts w:hAnsi="Times New Roman" w:ascii="Times New Roman"/>
        </w:rPr>
        <w:t>Potvrdu Fine od</w:t>
      </w:r>
      <w:r w:rsidR="00AB527C">
        <w:rPr>
          <w:rFonts w:hAnsi="Times New Roman" w:ascii="Times New Roman"/>
        </w:rPr>
        <w:t xml:space="preserve"> </w:t>
      </w:r>
      <w:r w:rsidR="00E435EB">
        <w:rPr>
          <w:rFonts w:hAnsi="Times New Roman" w:ascii="Times New Roman"/>
        </w:rPr>
        <w:t>11. siječnja 2018.</w:t>
      </w:r>
      <w:r w:rsidR="007B2DBD">
        <w:rPr>
          <w:rFonts w:hAnsi="Times New Roman" w:ascii="Times New Roman"/>
        </w:rPr>
        <w:t xml:space="preserve"> te </w:t>
      </w:r>
      <w:r w:rsidR="00620912">
        <w:rPr>
          <w:rFonts w:hAnsi="Times New Roman" w:ascii="Times New Roman"/>
        </w:rPr>
        <w:t xml:space="preserve">navodi da </w:t>
      </w:r>
      <w:r w:rsidR="00AB527C">
        <w:rPr>
          <w:rFonts w:hAnsi="Times New Roman" w:ascii="Times New Roman"/>
        </w:rPr>
        <w:t>je dužnik deblokiran.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>Potvrdu Fin</w:t>
      </w:r>
      <w:r w:rsidR="00FC7EDB">
        <w:rPr>
          <w:rFonts w:hAnsi="Times New Roman" w:ascii="Times New Roman"/>
        </w:rPr>
        <w:t>ancijske agencije</w:t>
      </w:r>
      <w:r w:rsidR="008445F5">
        <w:rPr>
          <w:rFonts w:hAnsi="Times New Roman" w:ascii="Times New Roman"/>
        </w:rPr>
        <w:t xml:space="preserve"> od </w:t>
      </w:r>
      <w:r w:rsidR="00E435EB">
        <w:rPr>
          <w:rFonts w:hAnsi="Times New Roman" w:ascii="Times New Roman"/>
        </w:rPr>
        <w:t>11. siječnja</w:t>
      </w:r>
      <w:r w:rsidR="00AB527C">
        <w:rPr>
          <w:rFonts w:hAnsi="Times New Roman" w:ascii="Times New Roman"/>
        </w:rPr>
        <w:t xml:space="preserve"> 2</w:t>
      </w:r>
      <w:r w:rsidR="00B770AC">
        <w:rPr>
          <w:rFonts w:hAnsi="Times New Roman" w:ascii="Times New Roman"/>
        </w:rPr>
        <w:t>01</w:t>
      </w:r>
      <w:r w:rsidR="00E435EB">
        <w:rPr>
          <w:rFonts w:hAnsi="Times New Roman" w:ascii="Times New Roman"/>
        </w:rPr>
        <w:t>8</w:t>
      </w:r>
      <w:r w:rsidR="00B770AC">
        <w:rPr>
          <w:rFonts w:hAnsi="Times New Roman" w:ascii="Times New Roman"/>
        </w:rPr>
        <w:t>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1</w:t>
      </w:r>
      <w:r w:rsidR="00E435EB">
        <w:rPr>
          <w:rFonts w:hAnsi="Times New Roman" w:ascii="Times New Roman"/>
        </w:rPr>
        <w:t>7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092C31">
        <w:rPr>
          <w:rFonts w:hAnsi="Times New Roman" w:ascii="Times New Roman"/>
        </w:rPr>
        <w:t>1</w:t>
      </w:r>
      <w:r w:rsidR="00AB527C">
        <w:rPr>
          <w:rFonts w:hAnsi="Times New Roman" w:ascii="Times New Roman"/>
        </w:rPr>
        <w:t>80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 w:rsidR="00AB527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AB527C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E435EB">
        <w:rPr>
          <w:rFonts w:hAnsi="Times New Roman" w:ascii="Times New Roman"/>
          <w:szCs w:val="24"/>
        </w:rPr>
        <w:t>16. siječnja 2018</w:t>
      </w:r>
      <w:r w:rsidR="00B770AC">
        <w:rPr>
          <w:rFonts w:hAnsi="Times New Roman" w:ascii="Times New Roman"/>
          <w:szCs w:val="24"/>
        </w:rPr>
        <w:t>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435EB" w:rsidP="000E29AD" w:rsidR="00E435E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030F59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E435EB" w:rsidP="00E72152" w:rsidR="00E435EB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030F59" w:rsidR="00030F59" w:rsidRPr="00030F59">
      <w:pPr>
        <w:ind w:left="4320"/>
        <w:rPr>
          <w:rFonts w:hAnsi="Times New Roman" w:ascii="Times New Roman"/>
        </w:rPr>
      </w:pPr>
      <w:r w:rsidRPr="00030F59">
        <w:rPr>
          <w:rFonts w:hAnsi="Times New Roman" w:ascii="Times New Roman"/>
        </w:rPr>
        <w:t>Za točnost otpravka-ovlašteni službenik:</w:t>
      </w:r>
    </w:p>
    <w:p w:rsidRDefault="00030F59" w:rsidR="00030F59" w:rsidRPr="00030F59">
      <w:pPr>
        <w:ind w:left="5040"/>
        <w:rPr>
          <w:rFonts w:hAnsi="Times New Roman" w:ascii="Times New Roman"/>
        </w:rPr>
      </w:pPr>
      <w:r w:rsidRPr="00030F59">
        <w:rPr>
          <w:rFonts w:hAnsi="Times New Roman" w:ascii="Times New Roman"/>
        </w:rPr>
        <w:t xml:space="preserve">         (Katarina Babić)</w:t>
      </w:r>
    </w:p>
    <w:p w:rsidRDefault="00030F59" w:rsidP="00FF649E" w:rsidR="00030F59">
      <w:pPr>
        <w:jc w:val="both"/>
        <w:rPr>
          <w:rFonts w:hAnsi="Times New Roman" w:ascii="Times New Roman"/>
          <w:szCs w:val="24"/>
        </w:rPr>
      </w:pP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sectPr w:rsidSect="00A14624" w:rsidR="00E601F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C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E435EB">
      <w:rPr>
        <w:rFonts w:hAnsi="Times New Roman" w:ascii="Times New Roman"/>
        <w:szCs w:val="24"/>
      </w:rPr>
      <w:t>2590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30F59"/>
    <w:rsid w:val="00067F4B"/>
    <w:rsid w:val="000845C3"/>
    <w:rsid w:val="00092C31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92577"/>
    <w:rsid w:val="009A158D"/>
    <w:rsid w:val="009A55D3"/>
    <w:rsid w:val="009B1A7D"/>
    <w:rsid w:val="009C2BFC"/>
    <w:rsid w:val="009C707D"/>
    <w:rsid w:val="009D0355"/>
    <w:rsid w:val="00A14624"/>
    <w:rsid w:val="00AB527C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DE7C32"/>
    <w:rsid w:val="00E35844"/>
    <w:rsid w:val="00E435EB"/>
    <w:rsid w:val="00E601F9"/>
    <w:rsid w:val="00E62912"/>
    <w:rsid w:val="00E72152"/>
    <w:rsid w:val="00F00847"/>
    <w:rsid w:val="00F364AC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F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F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F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F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0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F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F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F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F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St-2590/2017-10</izvorni_sadrzaj>
    <derivirana_varijabla naziv="DomainObject.Oznaka_1">St-2590/2017-10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St-2590/2017</izvorni_sadrzaj>
    <derivirana_varijabla naziv="DomainObject.Predmet.OznakaBroj_1">St-2590/2017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AVENIJA ZG d.o.o. zastupanog po punomoćniku Krešo Sinković; Željka Pilipović</izvorni_sadrzaj>
    <derivirana_varijabla naziv="DomainObject.Predmet.ProtustrankaFormated_1">  AVENIJA ZG d.o.o. zastupanog po punomoćniku Krešo Sinković; Željka Pilipović</derivirana_varijabla>
  </DomainObject.Predmet.ProtustrankaFormated>
  <DomainObject.Predmet.ProtustrankaFormatedOIB>
    <izvorni_sadrzaj>  AVENIJA ZG d.o.o., OIB 51912542891 zastupanog po punomoćniku Krešo Sinković; Željka Pilipović</izvorni_sadrzaj>
    <derivirana_varijabla naziv="DomainObject.Predmet.ProtustrankaFormatedOIB_1">  AVENIJA ZG d.o.o., OIB 51912542891 zastupanog po punomoćniku Krešo Sinković; Željka Pilipović</derivirana_varijabla>
  </DomainObject.Predmet.ProtustrankaFormatedOIB>
  <DomainObject.Predmet.ProtustrankaFormatedWithAdress>
    <izvorni_sadrzaj> AVENIJA ZG d.o.o., Planinska 13, 10000 Zagreb zastupanog po punomoćniku Krešo Sinković; Željka Pilipović</izvorni_sadrzaj>
    <derivirana_varijabla naziv="DomainObject.Predmet.ProtustrankaFormatedWithAdress_1"> AVENIJA ZG d.o.o., Planinska 13, 10000 Zagreb zastupanog po punomoćniku Krešo Sinković; Željka Pilipović</derivirana_varijabla>
  </DomainObject.Predmet.ProtustrankaFormatedWithAdress>
  <DomainObject.Predmet.ProtustrankaFormatedWithAdressOIB>
    <izvorni_sadrzaj> AVENIJA ZG d.o.o., OIB 51912542891, Planinska 13, 10000 Zagreb zastupanog po punomoćniku Krešo Sinković; Željka Pilipović</izvorni_sadrzaj>
    <derivirana_varijabla naziv="DomainObject.Predmet.ProtustrankaFormatedWithAdressOIB_1"> AVENIJA ZG d.o.o., OIB 51912542891, Planinska 13, 10000 Zagreb zastupanog po punomoćniku Krešo Sinković; Željka Pilipović</derivirana_varijabla>
  </DomainObject.Predmet.ProtustrankaFormatedWithAdressOIB>
  <DomainObject.Predmet.ProtustrankaWithAdress>
    <izvorni_sadrzaj>AVENIJA ZG d.o.o. Planinska 13, 10000 Zagreb</izvorni_sadrzaj>
    <derivirana_varijabla naziv="DomainObject.Predmet.ProtustrankaWithAdress_1">AVENIJA ZG d.o.o. Planinska 13, 10000 Zagreb</derivirana_varijabla>
  </DomainObject.Predmet.ProtustrankaWithAdress>
  <DomainObject.Predmet.ProtustrankaWithAdressOIB>
    <izvorni_sadrzaj>AVENIJA ZG d.o.o., OIB 51912542891, Planinska 13, 10000 Zagreb</izvorni_sadrzaj>
    <derivirana_varijabla naziv="DomainObject.Predmet.ProtustrankaWithAdressOIB_1">AVENIJA ZG d.o.o., OIB 51912542891, Planinska 13, 10000 Zagreb</derivirana_varijabla>
  </DomainObject.Predmet.ProtustrankaWithAdressOIB>
  <DomainObject.Predmet.ProtustrankaNazivFormated>
    <izvorni_sadrzaj>AVENIJA ZG d.o.o.</izvorni_sadrzaj>
    <derivirana_varijabla naziv="DomainObject.Predmet.ProtustrankaNazivFormated_1">AVENIJA ZG d.o.o.</derivirana_varijabla>
  </DomainObject.Predmet.ProtustrankaNazivFormated>
  <DomainObject.Predmet.ProtustrankaNazivFormatedOIB>
    <izvorni_sadrzaj>AVENIJA ZG d.o.o., OIB 51912542891</izvorni_sadrzaj>
    <derivirana_varijabla naziv="DomainObject.Predmet.ProtustrankaNazivFormatedOIB_1">AVENIJA ZG d.o.o., OIB 51912542891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ZG d.o.o. zastupanog po punomoćniku Krešo Sinković; Željka Pilipović</item>
    </izvorni_sadrzaj>
    <derivirana_varijabla naziv="DomainObject.Predmet.ProtuStrankaListFormated_1">
      <item>AVENIJA ZG d.o.o. zastupanog po punomoćniku Krešo Sinković; Željka Pilipović</item>
    </derivirana_varijabla>
  </DomainObject.Predmet.ProtuStrankaListFormated>
  <DomainObject.Predmet.ProtuStrankaListFormatedOIB>
    <izvorni_sadrzaj>
      <item>AVENIJA ZG d.o.o., OIB 51912542891 zastupanog po punomoćniku Krešo Sinković; Željka Pilipović</item>
    </izvorni_sadrzaj>
    <derivirana_varijabla naziv="DomainObject.Predmet.ProtuStrankaListFormatedOIB_1">
      <item>AVENIJA ZG d.o.o., OIB 51912542891 zastupanog po punomoćniku Krešo Sinković; Željka Pilipović</item>
    </derivirana_varijabla>
  </DomainObject.Predmet.ProtuStrankaListFormatedOIB>
  <DomainObject.Predmet.ProtuStrankaListFormatedWithAdress>
    <izvorni_sadrzaj>
      <item>AVENIJA ZG d.o.o., Planinska 13, 10000 Zagreb zastupanog po punomoćniku Krešo Sinković; Željka Pilipović</item>
    </izvorni_sadrzaj>
    <derivirana_varijabla naziv="DomainObject.Predmet.ProtuStrankaListFormatedWithAdress_1">
      <item>AVENIJA ZG d.o.o., Planinska 13, 10000 Zagreb zastupanog po punomoćniku Krešo Sinković; Željka Pilipović</item>
    </derivirana_varijabla>
  </DomainObject.Predmet.ProtuStrankaListFormatedWithAdress>
  <DomainObject.Predmet.ProtuStrankaListFormatedWithAdressOIB>
    <izvorni_sadrzaj>
      <item>AVENIJA ZG d.o.o., OIB 51912542891, Planinska 13, 10000 Zagreb zastupanog po punomoćniku Krešo Sinković; Željka Pilipović</item>
    </izvorni_sadrzaj>
    <derivirana_varijabla naziv="DomainObject.Predmet.ProtuStrankaListFormatedWithAdressOIB_1">
      <item>AVENIJA ZG d.o.o., OIB 51912542891, Planinska 13, 10000 Zagreb zastupanog po punomoćniku Krešo Sinković; Željka Pilipović</item>
    </derivirana_varijabla>
  </DomainObject.Predmet.ProtuStrankaListFormatedWithAdressOIB>
  <DomainObject.Predmet.ProtuStrankaListNazivFormated>
    <izvorni_sadrzaj>
      <item>AVENIJA ZG d.o.o.</item>
    </izvorni_sadrzaj>
    <derivirana_varijabla naziv="DomainObject.Predmet.ProtuStrankaListNazivFormated_1">
      <item>AVENIJA ZG d.o.o.</item>
    </derivirana_varijabla>
  </DomainObject.Predmet.ProtuStrankaListNazivFormated>
  <DomainObject.Predmet.ProtuStrankaListNazivFormatedOIB>
    <izvorni_sadrzaj>
      <item>AVENIJA ZG d.o.o., OIB 51912542891</item>
    </izvorni_sadrzaj>
    <derivirana_varijabla naziv="DomainObject.Predmet.ProtuStrankaListNazivFormatedOIB_1">
      <item>AVENIJA ZG d.o.o., OIB 51912542891</item>
    </derivirana_varijabla>
  </DomainObject.Predmet.ProtuStrankaListNazivFormatedOIB>
  <DomainObject.Predmet.OstaliListFormated>
    <izvorni_sadrzaj>
      <item>Krešo Sinković punomoćnik sudionika u postupku AVENIJA ZG d.o.o.</item>
      <item>Željka Pilipović punomoćnik sudionika u postupku AVENIJA ZG d.o.o.</item>
    </izvorni_sadrzaj>
    <derivirana_varijabla naziv="DomainObject.Predmet.OstaliListFormated_1">
      <item>Krešo Sinković punomoćnik sudionika u postupku AVENIJA ZG d.o.o.</item>
      <item>Željka Pilipović punomoćnik sudionika u postupku AVENIJA ZG d.o.o.</item>
    </derivirana_varijabla>
  </DomainObject.Predmet.OstaliListFormated>
  <DomainObject.Predmet.OstaliListFormatedOIB>
    <izvorni_sadrzaj>
      <item>Krešo Sinković, OIB 59880033000 punomoćnik sudionika u postupku AVENIJA ZG d.o.o.</item>
      <item>Željka Pilipović punomoćnik sudionika u postupku AVENIJA ZG d.o.o.</item>
    </izvorni_sadrzaj>
    <derivirana_varijabla naziv="DomainObject.Predmet.OstaliListFormatedOIB_1">
      <item>Krešo Sinković, OIB 59880033000 punomoćnik sudionika u postupku AVENIJA ZG d.o.o.</item>
      <item>Željka Pilipović punomoćnik sudionika u postupku AVENIJA ZG d.o.o.</item>
    </derivirana_varijabla>
  </DomainObject.Predmet.OstaliListFormatedOIB>
  <DomainObject.Predmet.OstaliListFormatedWithAdress>
    <izvorni_sadrzaj>
      <item>Krešo Sinković, Kružna 17, 10000 Zagreb punomoćnik sudionika u postupku AVENIJA ZG d.o.o.</item>
      <item>Željka Pilipović, Ilica 210, 10000 Zagreb punomoćnik sudionika u postupku AVENIJA ZG d.o.o.</item>
    </izvorni_sadrzaj>
    <derivirana_varijabla naziv="DomainObject.Predmet.OstaliListFormatedWithAdress_1">
      <item>Krešo Sinković, Kružna 17, 10000 Zagreb punomoćnik sudionika u postupku AVENIJA ZG d.o.o.</item>
      <item>Željka Pilipović, Ilica 210, 10000 Zagreb punomoćnik sudionika u postupku AVENIJA ZG d.o.o.</item>
    </derivirana_varijabla>
  </DomainObject.Predmet.OstaliListFormatedWithAdress>
  <DomainObject.Predmet.OstaliListFormatedWithAdressOIB>
    <izvorni_sadrzaj>
      <item>Krešo Sinković, OIB 59880033000, Kružna 17, 10000 Zagreb punomoćnik sudionika u postupku AVENIJA ZG d.o.o.</item>
      <item>Željka Pilipović, Ilica 210, 10000 Zagreb punomoćnik sudionika u postupku AVENIJA ZG d.o.o.</item>
    </izvorni_sadrzaj>
    <derivirana_varijabla naziv="DomainObject.Predmet.OstaliListFormatedWithAdressOIB_1">
      <item>Krešo Sinković, OIB 59880033000, Kružna 17, 10000 Zagreb punomoćnik sudionika u postupku AVENIJA ZG d.o.o.</item>
      <item>Željka Pilipović, Ilica 210, 10000 Zagreb punomoćnik sudionika u postupku AVENIJA ZG d.o.o.</item>
    </derivirana_varijabla>
  </DomainObject.Predmet.OstaliListFormatedWithAdressOIB>
  <DomainObject.Predmet.OstaliListNazivFormated>
    <izvorni_sadrzaj>
      <item>Krešo Sinković</item>
      <item>Željka Pilipović</item>
    </izvorni_sadrzaj>
    <derivirana_varijabla naziv="DomainObject.Predmet.OstaliListNazivFormated_1">
      <item>Krešo Sinković</item>
      <item>Željka Pilipović</item>
    </derivirana_varijabla>
  </DomainObject.Predmet.OstaliListNazivFormated>
  <DomainObject.Predmet.OstaliListNazivFormatedOIB>
    <izvorni_sadrzaj>
      <item>Krešo Sinković, OIB 59880033000</item>
      <item>Željka Pilipović</item>
    </izvorni_sadrzaj>
    <derivirana_varijabla naziv="DomainObject.Predmet.OstaliListNazivFormatedOIB_1">
      <item>Krešo Sinković, OIB 59880033000</item>
      <item>Željka Pilipović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St-2590/2017-10</izvorni_sadrzaj>
    <derivirana_varijabla naziv="DomainObject.PoslovniBrojDokumenta_1">St-2590/2017-10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ZG d.o.o.</izvorni_sadrzaj>
    <derivirana_varijabla naziv="DomainObject.Predmet.ProtustrankaIDrugi_1">AVENIJA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AVENIJA ZG d.o.o., OIB 51912542891, Planinska 13, 10000 Zagreb</izvorni_sadrzaj>
    <derivirana_varijabla naziv="DomainObject.Predmet.ProtustrankaIDrugiAdressOIB_1">AVENIJA ZG d.o.o., OIB 51912542891, Planinska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AVENIJA ZG d.o.o.</item>
      <item>Krešo Sinković</item>
      <item>Željka Pilipović</item>
    </izvorni_sadrzaj>
    <derivirana_varijabla naziv="DomainObject.Predmet.SudioniciListNaziv_1">
      <item>FINA Regionalni centar Zagreb</item>
      <item>AVENIJA ZG d.o.o.</item>
      <item>Krešo Sinković</item>
      <item>Željka Pilipović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AVENIJA ZG d.o.o., OIB 51912542891, Planinska 13,10000 Zagreb</item>
      <item>Krešo Sinković, OIB 59880033000, Kružna 17,10000 Zagreb</item>
      <item>Željka Pilipović, Ilica 210,10000 Zagreb</item>
    </izvorni_sadrzaj>
    <derivirana_varijabla naziv="DomainObject.Predmet.SudioniciListAdressOIB_1">
      <item>FINA Regionalni centar Zagreb, OIB 85821130368, Trg svibanjskih žrtava 1995. br. 1,10000 Zagreb</item>
      <item>AVENIJA ZG d.o.o., OIB 51912542891, Planinska 13,10000 Zagreb</item>
      <item>Krešo Sinković, OIB 59880033000, Kružna 17,10000 Zagreb</item>
      <item>Željka Pilipović, Ilica 210,10000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51912542891</item>
      <item>, OIB 59880033000</item>
      <item>, OIB null</item>
    </izvorni_sadrzaj>
    <derivirana_varijabla naziv="DomainObject.Predmet.SudioniciListNazivOIB_1">
      <item>, OIB 85821130368</item>
      <item>, OIB 51912542891</item>
      <item>, OIB 59880033000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1936</properties:Characters>
  <properties:Lines>57</properties:Lines>
  <properties:Paragraphs>21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2018-01-16T09:16:00Z</cp:lastPrinted>
  <dcterms:modified xmlns:xsi="http://www.w3.org/2001/XMLSchema-instance" xsi:type="dcterms:W3CDTF">2018-01-16T09:16:00Z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St-2590/2017-10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