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af9" w14:paraId="2bedaf9" w:rsidRDefault="00111E9C" w:rsidP="00934DF0" w:rsidR="00934DF0" w:rsidRPr="009778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77807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STALNA SLUŽBA </w:t>
      </w:r>
      <w:r w:rsidR="00AB514E">
        <w:rPr>
          <w:rFonts w:hAnsi="Times New Roman" w:ascii="Times New Roman"/>
          <w:noProof w:val="false"/>
          <w:szCs w:val="24"/>
        </w:rPr>
        <w:t>U KARLOVCU</w:t>
      </w:r>
    </w:p>
    <w:p w:rsidRDefault="00934DF0" w:rsidP="00D937A1" w:rsidR="00934DF0" w:rsidRPr="00977807">
      <w:pPr>
        <w:tabs>
          <w:tab w:pos="6810" w:val="left"/>
        </w:tabs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Karlovac, </w:t>
      </w:r>
      <w:r w:rsidR="00A5243C" w:rsidRPr="00977807">
        <w:rPr>
          <w:rFonts w:hAnsi="Times New Roman" w:ascii="Times New Roman"/>
          <w:noProof w:val="false"/>
          <w:szCs w:val="24"/>
        </w:rPr>
        <w:t>Trg hrvatskih branitelja 1</w:t>
      </w:r>
      <w:r w:rsidR="00D937A1">
        <w:rPr>
          <w:rFonts w:hAnsi="Times New Roman" w:ascii="Times New Roman"/>
          <w:noProof w:val="false"/>
          <w:szCs w:val="24"/>
        </w:rPr>
        <w:tab/>
      </w:r>
      <w:r w:rsidR="00D937A1" w:rsidRPr="00977807">
        <w:rPr>
          <w:rFonts w:hAnsi="Times New Roman" w:ascii="Times New Roman"/>
          <w:noProof w:val="false"/>
          <w:szCs w:val="24"/>
        </w:rPr>
        <w:t>4 St-2</w:t>
      </w:r>
      <w:r w:rsidR="00D937A1">
        <w:rPr>
          <w:rFonts w:hAnsi="Times New Roman" w:ascii="Times New Roman"/>
          <w:noProof w:val="false"/>
          <w:szCs w:val="24"/>
        </w:rPr>
        <w:t>884</w:t>
      </w:r>
      <w:r w:rsidR="00D937A1" w:rsidRPr="00977807">
        <w:rPr>
          <w:rFonts w:hAnsi="Times New Roman" w:ascii="Times New Roman"/>
          <w:noProof w:val="false"/>
          <w:szCs w:val="24"/>
        </w:rPr>
        <w:t>/</w:t>
      </w:r>
      <w:r w:rsidR="00D937A1">
        <w:rPr>
          <w:rFonts w:hAnsi="Times New Roman" w:ascii="Times New Roman"/>
          <w:noProof w:val="false"/>
          <w:szCs w:val="24"/>
        </w:rPr>
        <w:t>20</w:t>
      </w:r>
      <w:r w:rsidR="00D937A1" w:rsidRPr="00977807">
        <w:rPr>
          <w:rFonts w:hAnsi="Times New Roman" w:ascii="Times New Roman"/>
          <w:noProof w:val="false"/>
          <w:szCs w:val="24"/>
        </w:rPr>
        <w:t>16-</w:t>
      </w:r>
      <w:r w:rsidR="00D937A1">
        <w:rPr>
          <w:rFonts w:hAnsi="Times New Roman" w:ascii="Times New Roman"/>
          <w:noProof w:val="false"/>
          <w:szCs w:val="24"/>
        </w:rPr>
        <w:t>67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77807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934DF0" w:rsidRPr="00977807">
        <w:rPr>
          <w:rFonts w:hAnsi="Times New Roman" w:ascii="Times New Roman"/>
          <w:szCs w:val="24"/>
        </w:rPr>
        <w:t>Trgovački sud u Zagrebu, Stalna služba</w:t>
      </w:r>
      <w:r w:rsidR="00C26B46" w:rsidRPr="00977807">
        <w:rPr>
          <w:rFonts w:hAnsi="Times New Roman" w:ascii="Times New Roman"/>
          <w:szCs w:val="24"/>
        </w:rPr>
        <w:t xml:space="preserve">, </w:t>
      </w:r>
      <w:r w:rsidRPr="00977807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977807">
        <w:rPr>
          <w:rFonts w:hAnsi="Times New Roman" w:ascii="Times New Roman"/>
          <w:szCs w:val="24"/>
        </w:rPr>
        <w:t xml:space="preserve">u stečajnom postupku nad stečajnim dužnikom </w:t>
      </w:r>
      <w:r w:rsidR="00AB514E" w:rsidRPr="009B329A">
        <w:rPr>
          <w:rFonts w:hAnsi="Times New Roman" w:ascii="Times New Roman"/>
          <w:szCs w:val="24"/>
        </w:rPr>
        <w:t>KONTEX, d.o.o. u stečaju, Zagreb, Zavižanska 8, OIB 46821567482</w:t>
      </w:r>
      <w:r w:rsidR="00B16132" w:rsidRPr="00977807">
        <w:rPr>
          <w:rFonts w:hAnsi="Times New Roman" w:ascii="Times New Roman"/>
          <w:szCs w:val="24"/>
        </w:rPr>
        <w:t>,</w:t>
      </w:r>
      <w:r w:rsidRPr="00977807">
        <w:rPr>
          <w:rFonts w:hAnsi="Times New Roman" w:ascii="Times New Roman"/>
          <w:szCs w:val="24"/>
        </w:rPr>
        <w:t xml:space="preserve"> dana </w:t>
      </w:r>
      <w:r w:rsidR="00AB514E">
        <w:rPr>
          <w:rFonts w:hAnsi="Times New Roman" w:ascii="Times New Roman"/>
          <w:szCs w:val="24"/>
        </w:rPr>
        <w:t>11. ožujka 2019</w:t>
      </w:r>
      <w:r w:rsidR="006F6453" w:rsidRPr="00977807">
        <w:rPr>
          <w:rFonts w:hAnsi="Times New Roman" w:ascii="Times New Roman"/>
          <w:szCs w:val="24"/>
        </w:rPr>
        <w:t>.</w:t>
      </w:r>
      <w:r w:rsidR="001A5B0B" w:rsidRPr="00977807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b/>
          <w:szCs w:val="24"/>
        </w:rPr>
      </w:pPr>
    </w:p>
    <w:p w:rsidRDefault="000E09D3" w:rsidP="000E09D3" w:rsidR="00EB2F3B" w:rsidRPr="000E09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954C7C" w:rsidRPr="000E09D3">
        <w:rPr>
          <w:rFonts w:hAnsi="Times New Roman" w:ascii="Times New Roman"/>
          <w:szCs w:val="24"/>
        </w:rPr>
        <w:t>Kupcu</w:t>
      </w:r>
      <w:r w:rsidR="00835D99">
        <w:rPr>
          <w:rFonts w:hAnsi="Times New Roman" w:ascii="Times New Roman"/>
          <w:szCs w:val="24"/>
        </w:rPr>
        <w:t>/razlučnom vjerovniku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Hrvoju Radiću, Zagreb, Zavižanska 8, OIB 09461067335</w:t>
      </w:r>
      <w:r w:rsidR="00934DF0" w:rsidRPr="000E09D3">
        <w:rPr>
          <w:rFonts w:hAnsi="Times New Roman" w:ascii="Times New Roman"/>
          <w:szCs w:val="24"/>
        </w:rPr>
        <w:t xml:space="preserve">, </w:t>
      </w:r>
      <w:r w:rsidR="007464E5" w:rsidRPr="000E09D3">
        <w:rPr>
          <w:rFonts w:hAnsi="Times New Roman" w:ascii="Times New Roman"/>
          <w:szCs w:val="24"/>
        </w:rPr>
        <w:t>dosuđuj</w:t>
      </w:r>
      <w:r w:rsidR="00832178">
        <w:rPr>
          <w:rFonts w:hAnsi="Times New Roman" w:ascii="Times New Roman"/>
          <w:szCs w:val="24"/>
        </w:rPr>
        <w:t>e</w:t>
      </w:r>
      <w:r w:rsidR="007464E5" w:rsidRPr="000E09D3">
        <w:rPr>
          <w:rFonts w:hAnsi="Times New Roman" w:ascii="Times New Roman"/>
          <w:szCs w:val="24"/>
        </w:rPr>
        <w:t xml:space="preserve"> se nekretnin</w:t>
      </w:r>
      <w:r w:rsidRPr="000E09D3">
        <w:rPr>
          <w:rFonts w:hAnsi="Times New Roman" w:ascii="Times New Roman"/>
          <w:szCs w:val="24"/>
        </w:rPr>
        <w:t>a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="006A2078" w:rsidRPr="000E09D3">
        <w:rPr>
          <w:rFonts w:hAnsi="Times New Roman" w:ascii="Times New Roman"/>
          <w:szCs w:val="24"/>
        </w:rPr>
        <w:t xml:space="preserve">stečajnog </w:t>
      </w:r>
      <w:r w:rsidR="005B12B2" w:rsidRPr="000E09D3">
        <w:rPr>
          <w:rFonts w:hAnsi="Times New Roman" w:ascii="Times New Roman"/>
          <w:szCs w:val="24"/>
        </w:rPr>
        <w:t xml:space="preserve">dužnika </w:t>
      </w:r>
      <w:r w:rsidRPr="000E09D3">
        <w:rPr>
          <w:rFonts w:hAnsi="Times New Roman" w:ascii="Times New Roman"/>
          <w:szCs w:val="24"/>
        </w:rPr>
        <w:t>KONTEX, d.o.o. u stečaju, Zagreb, Zavižanska 8, OIB 46821567482</w:t>
      </w:r>
      <w:r w:rsidR="005B12B2" w:rsidRPr="000E09D3">
        <w:rPr>
          <w:rFonts w:hAnsi="Times New Roman" w:ascii="Times New Roman"/>
          <w:szCs w:val="24"/>
        </w:rPr>
        <w:t>,</w:t>
      </w:r>
      <w:r w:rsidRPr="000E09D3">
        <w:rPr>
          <w:rFonts w:hAnsi="Times New Roman" w:ascii="Times New Roman"/>
          <w:szCs w:val="24"/>
        </w:rPr>
        <w:t xml:space="preserve"> upisane u zk.ul.br. 6287 k.o. Šestine, k.č.br. 241/5, kuća br. 8, zgrada, dvorište i put u Zavižanskoj ulici, ukupne površine 941 m2, i to</w:t>
      </w:r>
      <w:r w:rsidR="00954C7C" w:rsidRPr="000E09D3">
        <w:rPr>
          <w:rFonts w:hAnsi="Times New Roman" w:ascii="Times New Roman"/>
          <w:szCs w:val="24"/>
        </w:rPr>
        <w:t xml:space="preserve">: </w:t>
      </w:r>
    </w:p>
    <w:p w:rsidRDefault="00956187" w:rsidP="000E09D3" w:rsidR="000E09D3" w:rsidRPr="000E09D3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0E09D3" w:rsidRPr="000E09D3">
        <w:rPr>
          <w:rFonts w:hAnsi="Times New Roman" w:ascii="Times New Roman"/>
          <w:szCs w:val="24"/>
        </w:rPr>
        <w:t>10. Suvlasnički dio: 22,67/100 Etažno vlasništvo (E-10)</w:t>
      </w:r>
    </w:p>
    <w:p w:rsidRDefault="000E09D3" w:rsidP="000E09D3" w:rsidR="002B79AE">
      <w:pPr>
        <w:pStyle w:val="Tijeloteksta"/>
        <w:ind w:left="720"/>
        <w:rPr>
          <w:rFonts w:hAnsi="Times New Roman" w:ascii="Times New Roman"/>
          <w:szCs w:val="24"/>
        </w:rPr>
      </w:pPr>
      <w:r w:rsidRPr="009B329A">
        <w:rPr>
          <w:rFonts w:hAnsi="Times New Roman" w:ascii="Times New Roman"/>
          <w:szCs w:val="24"/>
        </w:rPr>
        <w:t>s kojim je povezano pravo vlasništva na četiriipolsobni stan oznake ST3 u I (prvom) katu površine 116,36 čm, te spremište u prizemlju oznake S3, površine 1,92 čm, sveukupne površine 118,28 čm</w:t>
      </w:r>
      <w:r>
        <w:rPr>
          <w:rFonts w:hAnsi="Times New Roman" w:ascii="Times New Roman"/>
          <w:szCs w:val="24"/>
        </w:rPr>
        <w:t>.</w:t>
      </w:r>
    </w:p>
    <w:p w:rsidRDefault="000E09D3" w:rsidP="000E09D3" w:rsidR="000E09D3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Pr="00934DF0">
        <w:rPr>
          <w:rFonts w:hAnsi="Times New Roman" w:ascii="Times New Roman"/>
          <w:szCs w:val="24"/>
        </w:rPr>
        <w:t>Kupac</w:t>
      </w:r>
      <w:r w:rsidR="00835D99">
        <w:rPr>
          <w:rFonts w:hAnsi="Times New Roman" w:ascii="Times New Roman"/>
          <w:szCs w:val="24"/>
        </w:rPr>
        <w:t>/razlučni vjerovnik</w:t>
      </w:r>
      <w:r w:rsidRPr="00934DF0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>
        <w:rPr>
          <w:rFonts w:hAnsi="Times New Roman" w:ascii="Times New Roman"/>
          <w:szCs w:val="24"/>
        </w:rPr>
        <w:t>razliku kupovnine u iznosu</w:t>
      </w:r>
      <w:r w:rsidRPr="00934DF0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59.560,61</w:t>
      </w:r>
      <w:r w:rsidRPr="00934DF0">
        <w:rPr>
          <w:rFonts w:hAnsi="Times New Roman" w:ascii="Times New Roman"/>
          <w:szCs w:val="24"/>
        </w:rPr>
        <w:t xml:space="preserve"> kn na</w:t>
      </w:r>
      <w:r>
        <w:rPr>
          <w:rFonts w:hAnsi="Times New Roman" w:ascii="Times New Roman"/>
          <w:szCs w:val="24"/>
        </w:rPr>
        <w:t xml:space="preserve"> poseban račun Agencije otvoren za tu namjenu (račun IBAN: HR1123900011300028787, model: HR11. Pod poziv na broj kao podatak prvi (P1) treba upisati broj 124133, a kao podatak drugi (P2) broj 27. Podatak P1 i P2 nužno je odvojiti crticom (-))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5614D3" w:rsidP="005614D3" w:rsidR="005614D3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 xml:space="preserve">Određuje se upis prava vlasništva u korist kupca na dosuđenoj nekretnini, nakon pravomoćnosti ovog rješenja i nakon što kupac uplati razliku kupovnine navedenu u točci II. ovog rješenja.  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956187" w:rsidR="00956187">
      <w:pPr>
        <w:pStyle w:val="Tijeloteksta"/>
        <w:ind w:firstLine="709"/>
        <w:rPr>
          <w:rFonts w:hAnsi="Times New Roman" w:ascii="Times New Roman"/>
        </w:rPr>
      </w:pPr>
      <w:r w:rsidRPr="00977807">
        <w:rPr>
          <w:rFonts w:hAnsi="Times New Roman" w:ascii="Times New Roman"/>
          <w:szCs w:val="24"/>
        </w:rPr>
        <w:t xml:space="preserve">IV. Određuje se brisanje prava i tereta koji prestaju prodajom, i to brisanje </w:t>
      </w:r>
      <w:r w:rsidR="00956187">
        <w:rPr>
          <w:rFonts w:hAnsi="Times New Roman" w:ascii="Times New Roman"/>
        </w:rPr>
        <w:t>razlučnog prava za korist Addiko Bank d.d. Zagreb, Slavonska avenija 6, OIB 14036333877 (raniji naziv: Hypo Alpe-Adria-Bank d.d. Zagreb), i to:</w:t>
      </w:r>
    </w:p>
    <w:p w:rsidRDefault="00D937A1" w:rsidP="00D937A1" w:rsidR="0095618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956187">
        <w:rPr>
          <w:rFonts w:hAnsi="Times New Roman" w:ascii="Times New Roman"/>
        </w:rPr>
        <w:t>zabilježbe pod brojem Z-57229/07 da je prijenos prava vlasništva izvršen radi osiguranja novčanog potraživanja u iznosu od 740.000,00 kn,</w:t>
      </w:r>
    </w:p>
    <w:p w:rsidRDefault="00D937A1" w:rsidP="00D937A1" w:rsidR="0095618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956187">
        <w:rPr>
          <w:rFonts w:hAnsi="Times New Roman" w:ascii="Times New Roman"/>
        </w:rPr>
        <w:t>zabilježbe pod brojem Z-97/10 da je je prijenos prava vlasništva izvršen i radi osiguranja novčane tražbine u iznosu od 150.000,00 EUR uvećano za pripadajuće kamate i sve ostale troškove,</w:t>
      </w:r>
    </w:p>
    <w:p w:rsidRDefault="00D937A1" w:rsidP="00D937A1" w:rsidR="0095618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- </w:t>
      </w:r>
      <w:r w:rsidR="00956187">
        <w:rPr>
          <w:rFonts w:hAnsi="Times New Roman" w:ascii="Times New Roman"/>
        </w:rPr>
        <w:t>zabilježbe pod brojem Z-5740/10 da je je prijenos prava vlasništva izvršen i radi osiguranja novčane tražbine u iznosu od 28.000,00 EUR uvećano za pripadajuće kamate i sve ostale troškove,</w:t>
      </w:r>
    </w:p>
    <w:p w:rsidRDefault="00D937A1" w:rsidP="00D937A1" w:rsidR="00956187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956187">
        <w:rPr>
          <w:rFonts w:hAnsi="Times New Roman" w:ascii="Times New Roman"/>
        </w:rPr>
        <w:t>zabilježbe pod brojem Z-51444/12 da je je prijenos prava vlasništva izvršen i radi osiguranja novčane tražbine u iznosu od 45.000,00 EUR uvećano za pripadajuće kamate i sve ostale troškove,</w:t>
      </w:r>
    </w:p>
    <w:p w:rsidRDefault="00D937A1" w:rsidP="00956187" w:rsidR="007A2A98" w:rsidRPr="0097780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956187" w:rsidRPr="00956187">
        <w:rPr>
          <w:rFonts w:hAnsi="Times New Roman" w:ascii="Times New Roman"/>
        </w:rPr>
        <w:t>zabilježbe pod brojem Z-29686/13 da je je prijenos prava vlasništva izvršen i radi osiguranja novčane tražbine u iznosu od 79.299,64 EUR uvećano za pripadajuće kamate i sve ostale troškove,</w:t>
      </w:r>
      <w:r>
        <w:rPr>
          <w:rFonts w:hAnsi="Times New Roman" w:ascii="Times New Roman"/>
        </w:rPr>
        <w:t xml:space="preserve"> sve </w:t>
      </w:r>
      <w:r w:rsidR="007A2A98" w:rsidRPr="00977807">
        <w:rPr>
          <w:rFonts w:hAnsi="Times New Roman" w:ascii="Times New Roman"/>
          <w:szCs w:val="24"/>
        </w:rPr>
        <w:t>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V. Određuje se i brisanje </w:t>
      </w:r>
      <w:r w:rsidR="00956187">
        <w:rPr>
          <w:rFonts w:hAnsi="Times New Roman" w:ascii="Times New Roman"/>
          <w:szCs w:val="24"/>
        </w:rPr>
        <w:t xml:space="preserve">zabilježbe </w:t>
      </w:r>
      <w:r w:rsidRPr="00977807">
        <w:rPr>
          <w:rFonts w:hAnsi="Times New Roman" w:ascii="Times New Roman"/>
          <w:szCs w:val="24"/>
        </w:rPr>
        <w:t>rješenja o prodaji nekretnine stečajnog dužnika pod brojem Z-</w:t>
      </w:r>
      <w:r w:rsidR="00956187">
        <w:rPr>
          <w:rFonts w:hAnsi="Times New Roman" w:ascii="Times New Roman"/>
          <w:szCs w:val="24"/>
        </w:rPr>
        <w:t>32929</w:t>
      </w:r>
      <w:r w:rsidR="007C4498" w:rsidRPr="00977807">
        <w:rPr>
          <w:rFonts w:hAnsi="Times New Roman" w:ascii="Times New Roman"/>
          <w:szCs w:val="24"/>
        </w:rPr>
        <w:t>/2018</w:t>
      </w:r>
      <w:r w:rsidRPr="00977807">
        <w:rPr>
          <w:rFonts w:hAnsi="Times New Roman" w:ascii="Times New Roman"/>
          <w:szCs w:val="24"/>
        </w:rPr>
        <w:t>, 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VI. Nalaže se Općinskom </w:t>
      </w:r>
      <w:r w:rsidR="007C4498" w:rsidRPr="00977807">
        <w:rPr>
          <w:rFonts w:hAnsi="Times New Roman" w:ascii="Times New Roman"/>
          <w:szCs w:val="24"/>
        </w:rPr>
        <w:t xml:space="preserve">građanskom </w:t>
      </w:r>
      <w:r w:rsidRPr="00977807">
        <w:rPr>
          <w:rFonts w:hAnsi="Times New Roman" w:ascii="Times New Roman"/>
          <w:szCs w:val="24"/>
        </w:rPr>
        <w:t xml:space="preserve">sudu u </w:t>
      </w:r>
      <w:r w:rsidR="007C4498" w:rsidRPr="00977807">
        <w:rPr>
          <w:rFonts w:hAnsi="Times New Roman" w:ascii="Times New Roman"/>
          <w:szCs w:val="24"/>
        </w:rPr>
        <w:t>Zagrebu,</w:t>
      </w:r>
      <w:r w:rsidRPr="00977807">
        <w:rPr>
          <w:rFonts w:hAnsi="Times New Roman" w:ascii="Times New Roman"/>
          <w:szCs w:val="24"/>
        </w:rPr>
        <w:t xml:space="preserve"> Zemljišnoknjižni odjel </w:t>
      </w:r>
      <w:r w:rsidR="007C4498" w:rsidRPr="00977807">
        <w:rPr>
          <w:rFonts w:hAnsi="Times New Roman" w:ascii="Times New Roman"/>
          <w:szCs w:val="24"/>
        </w:rPr>
        <w:t xml:space="preserve">Zagreb </w:t>
      </w:r>
      <w:r w:rsidRPr="00977807">
        <w:rPr>
          <w:rFonts w:hAnsi="Times New Roman" w:ascii="Times New Roman"/>
          <w:szCs w:val="24"/>
        </w:rPr>
        <w:t xml:space="preserve">izvršiti upis prava vlasništva </w:t>
      </w:r>
      <w:r w:rsidR="007C4498" w:rsidRPr="00977807">
        <w:rPr>
          <w:rFonts w:hAnsi="Times New Roman" w:ascii="Times New Roman"/>
          <w:szCs w:val="24"/>
        </w:rPr>
        <w:t>kupca na dosuđenim</w:t>
      </w:r>
      <w:r w:rsidRPr="00977807">
        <w:rPr>
          <w:rFonts w:hAnsi="Times New Roman" w:ascii="Times New Roman"/>
          <w:szCs w:val="24"/>
        </w:rPr>
        <w:t xml:space="preserve"> nekretnin</w:t>
      </w:r>
      <w:r w:rsidR="007C4498" w:rsidRPr="00977807">
        <w:rPr>
          <w:rFonts w:hAnsi="Times New Roman" w:ascii="Times New Roman"/>
          <w:szCs w:val="24"/>
        </w:rPr>
        <w:t>ama</w:t>
      </w:r>
      <w:r w:rsidRPr="00977807">
        <w:rPr>
          <w:rFonts w:hAnsi="Times New Roman" w:ascii="Times New Roman"/>
          <w:szCs w:val="24"/>
        </w:rPr>
        <w:t xml:space="preserve"> te brisanje prava i tereta na temelju pravomoćnog rješenja o dosudi</w:t>
      </w:r>
      <w:r w:rsidR="00F87AAD">
        <w:rPr>
          <w:rFonts w:hAnsi="Times New Roman" w:ascii="Times New Roman"/>
          <w:szCs w:val="24"/>
        </w:rPr>
        <w:t xml:space="preserve"> i potvrde ovog suda da je kupac položio kupovninu</w:t>
      </w:r>
      <w:r w:rsidRPr="00977807">
        <w:rPr>
          <w:rFonts w:hAnsi="Times New Roman" w:ascii="Times New Roman"/>
          <w:szCs w:val="24"/>
        </w:rPr>
        <w:t xml:space="preserve">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VII. 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iz točke I. ovog rješenja predat će se kupcu zaključkom o predaji nekretnine nakon što ovo rješenje postane pravomoćno</w:t>
      </w:r>
      <w:r w:rsidR="00F87AAD" w:rsidRPr="00F87AAD">
        <w:t xml:space="preserve"> </w:t>
      </w:r>
      <w:r w:rsidR="00F87AAD" w:rsidRPr="00F87AAD">
        <w:rPr>
          <w:rFonts w:hAnsi="Times New Roman" w:ascii="Times New Roman"/>
          <w:szCs w:val="24"/>
        </w:rPr>
        <w:t>i nakon što kupac uplati razliku kupovnine</w:t>
      </w:r>
      <w:r w:rsidRPr="00977807">
        <w:rPr>
          <w:rFonts w:hAnsi="Times New Roman" w:ascii="Times New Roman"/>
          <w:szCs w:val="24"/>
        </w:rPr>
        <w:t>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 w:rsidRPr="00934DF0">
      <w:pPr>
        <w:pStyle w:val="Tijeloteksta"/>
        <w:tabs>
          <w:tab w:pos="709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1900" w:rsidRPr="00977807">
        <w:rPr>
          <w:rFonts w:hAnsi="Times New Roman" w:ascii="Times New Roman"/>
          <w:szCs w:val="24"/>
        </w:rPr>
        <w:t>VIII</w:t>
      </w:r>
      <w:r w:rsidR="007A2A98" w:rsidRPr="00977807">
        <w:rPr>
          <w:rFonts w:hAnsi="Times New Roman" w:ascii="Times New Roman"/>
          <w:szCs w:val="24"/>
        </w:rPr>
        <w:t xml:space="preserve">. </w:t>
      </w:r>
      <w:r w:rsidRPr="00934DF0">
        <w:rPr>
          <w:rFonts w:hAnsi="Times New Roman" w:ascii="Times New Roman"/>
          <w:szCs w:val="24"/>
        </w:rPr>
        <w:t>Ako kupac ne uplati razliku kupovnine, sud će rješenje</w:t>
      </w:r>
      <w:r>
        <w:rPr>
          <w:rFonts w:hAnsi="Times New Roman" w:ascii="Times New Roman"/>
          <w:szCs w:val="24"/>
        </w:rPr>
        <w:t>m prodaju oglasiti nevažećo</w:t>
      </w:r>
      <w:r w:rsidRPr="00934DF0">
        <w:rPr>
          <w:rFonts w:hAnsi="Times New Roman" w:ascii="Times New Roman"/>
          <w:szCs w:val="24"/>
        </w:rPr>
        <w:t xml:space="preserve">m i odrediti novu prodaju uz uvjete određene za prodaju koja je oglašena nevažećom. </w:t>
      </w:r>
    </w:p>
    <w:p w:rsidRDefault="00F87AAD" w:rsidP="00F87AAD" w:rsidR="00F87AAD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>U tom slučaju iz polože</w:t>
      </w:r>
      <w:r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 </w:t>
      </w:r>
    </w:p>
    <w:p w:rsidRDefault="00F87AAD" w:rsidP="007A2A98" w:rsidR="00F87AA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7AAD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7A2A98" w:rsidRPr="00977807">
        <w:rPr>
          <w:rFonts w:hAnsi="Times New Roman" w:ascii="Times New Roman"/>
          <w:szCs w:val="24"/>
        </w:rPr>
        <w:t xml:space="preserve">Ovo će se rješenje objaviti na mrežnoj stranici e-Oglasna ploča Trgovačkog suda u Zagrebu te se smatra da je isto dostavljeno svim osobama kojima je dostavljen zaključak o prodaji, te svim sudionicima koji su sudjelovali na dražbi, istekom trećeg dana od dana njegovog isticanja na oglasnoj ploči.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X. Nalaže se Općinskom </w:t>
      </w:r>
      <w:r w:rsidR="007C4498" w:rsidRPr="00977807">
        <w:rPr>
          <w:rFonts w:hAnsi="Times New Roman" w:ascii="Times New Roman"/>
          <w:szCs w:val="24"/>
        </w:rPr>
        <w:t>građanskom sudu u Zagrebu</w:t>
      </w:r>
      <w:r w:rsidRPr="00977807">
        <w:rPr>
          <w:rFonts w:hAnsi="Times New Roman" w:ascii="Times New Roman"/>
          <w:szCs w:val="24"/>
        </w:rPr>
        <w:t xml:space="preserve">, Zemljišnoknjižni odjel </w:t>
      </w:r>
      <w:r w:rsidR="007C4498" w:rsidRPr="00977807">
        <w:rPr>
          <w:rFonts w:hAnsi="Times New Roman" w:ascii="Times New Roman"/>
          <w:szCs w:val="24"/>
        </w:rPr>
        <w:t>Zagreb</w:t>
      </w:r>
      <w:r w:rsidRPr="00977807">
        <w:rPr>
          <w:rFonts w:hAnsi="Times New Roman" w:ascii="Times New Roman"/>
          <w:szCs w:val="24"/>
        </w:rPr>
        <w:t xml:space="preserve"> zabilježiti u zemljišnim knjigama dosudu nekretnin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naveden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u točci I. </w:t>
      </w:r>
      <w:r w:rsidR="007C4498" w:rsidRPr="00977807">
        <w:rPr>
          <w:rFonts w:hAnsi="Times New Roman" w:ascii="Times New Roman"/>
          <w:szCs w:val="24"/>
        </w:rPr>
        <w:t xml:space="preserve">izreke </w:t>
      </w:r>
      <w:r w:rsidRPr="00977807">
        <w:rPr>
          <w:rFonts w:hAnsi="Times New Roman" w:ascii="Times New Roman"/>
          <w:szCs w:val="24"/>
        </w:rPr>
        <w:t xml:space="preserve">ovog rješenja.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Obrazloženje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stečajnog dužnika naveden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pod točkom I. izreke ovog rješenja prodaval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A20484">
        <w:rPr>
          <w:rFonts w:hAnsi="Times New Roman" w:ascii="Times New Roman"/>
          <w:szCs w:val="24"/>
        </w:rPr>
        <w:t>21. veljače 2019</w:t>
      </w:r>
      <w:r w:rsidRPr="00977807">
        <w:rPr>
          <w:rFonts w:hAnsi="Times New Roman" w:ascii="Times New Roman"/>
          <w:szCs w:val="24"/>
        </w:rPr>
        <w:t xml:space="preserve">. (list </w:t>
      </w:r>
      <w:r w:rsidR="00A20484">
        <w:rPr>
          <w:rFonts w:hAnsi="Times New Roman" w:ascii="Times New Roman"/>
          <w:szCs w:val="24"/>
        </w:rPr>
        <w:t>282 do 291</w:t>
      </w:r>
      <w:r w:rsidRPr="00977807">
        <w:rPr>
          <w:rFonts w:hAnsi="Times New Roman" w:ascii="Times New Roman"/>
          <w:szCs w:val="24"/>
        </w:rPr>
        <w:t xml:space="preserve"> spisa), a sukladno odredbi čl. 25. Pravilnika o načinu i postupku provedbe prodaje nekretnina i </w:t>
      </w:r>
      <w:r w:rsidRPr="00977807">
        <w:rPr>
          <w:rFonts w:hAnsi="Times New Roman" w:ascii="Times New Roman"/>
          <w:szCs w:val="24"/>
        </w:rPr>
        <w:lastRenderedPageBreak/>
        <w:t>pokretnina u ovršnom postupku, u vezi s odredbom čl. 103. st. 2. Ovršnog zakona (Narodne novine 112/12, 93/14, 55/16, 73/17, dalje u tekstu: OZ-a).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Uvidom u dostavljeni Izvještaj sud je utvrdio da je predmetna nekretnina prodavana na prvoj elektroničkoj javnoj dražbi, koja je završena </w:t>
      </w:r>
      <w:r w:rsidR="00A20484">
        <w:rPr>
          <w:rFonts w:hAnsi="Times New Roman" w:ascii="Times New Roman"/>
          <w:szCs w:val="24"/>
        </w:rPr>
        <w:t>20. veljače 2019</w:t>
      </w:r>
      <w:r w:rsidRPr="00977807">
        <w:rPr>
          <w:rFonts w:hAnsi="Times New Roman" w:ascii="Times New Roman"/>
          <w:szCs w:val="24"/>
        </w:rPr>
        <w:t>. u 23:59:59 sati, kada je završeno i nadmetanje, te je utvrđeno da</w:t>
      </w:r>
      <w:r w:rsidR="00A20484">
        <w:rPr>
          <w:rFonts w:hAnsi="Times New Roman" w:ascii="Times New Roman"/>
          <w:szCs w:val="24"/>
        </w:rPr>
        <w:t xml:space="preserve"> su</w:t>
      </w:r>
      <w:r w:rsidRPr="00977807">
        <w:rPr>
          <w:rFonts w:hAnsi="Times New Roman" w:ascii="Times New Roman"/>
          <w:szCs w:val="24"/>
        </w:rPr>
        <w:t xml:space="preserve"> jamčevinu u iznosu od </w:t>
      </w:r>
      <w:r w:rsidR="00A20484">
        <w:rPr>
          <w:rFonts w:hAnsi="Times New Roman" w:ascii="Times New Roman"/>
          <w:szCs w:val="24"/>
        </w:rPr>
        <w:t>99.710,00</w:t>
      </w:r>
      <w:r w:rsidRPr="00977807">
        <w:rPr>
          <w:rFonts w:hAnsi="Times New Roman" w:ascii="Times New Roman"/>
          <w:szCs w:val="24"/>
        </w:rPr>
        <w:t xml:space="preserve"> kn uplat</w:t>
      </w:r>
      <w:r w:rsidR="00AF1FED" w:rsidRPr="00977807">
        <w:rPr>
          <w:rFonts w:hAnsi="Times New Roman" w:ascii="Times New Roman"/>
          <w:szCs w:val="24"/>
        </w:rPr>
        <w:t>i</w:t>
      </w:r>
      <w:r w:rsidR="00A20484">
        <w:rPr>
          <w:rFonts w:hAnsi="Times New Roman" w:ascii="Times New Roman"/>
          <w:szCs w:val="24"/>
        </w:rPr>
        <w:t xml:space="preserve">li: Mario Vunić, Zagreb, M. Ogrizovića 18, OIB 40931749658, i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</w:rPr>
        <w:t>.</w:t>
      </w: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A20484" w:rsidR="00A20484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A20484">
        <w:rPr>
          <w:rFonts w:hAnsi="Times New Roman" w:ascii="Times New Roman"/>
          <w:szCs w:val="24"/>
        </w:rPr>
        <w:t>Nadalje, uvidom u listu ponuditelja sa zadnjom najvišom valjanom ponudom u nadmetanju, utvrđeno je da su valjane ponude dali Mario Vunić, Zagreb, M. Ogrizovića 18, OIB 40931749658 (najviši iznos valjane ponude 750.825,00 kn), i ponuditelj</w:t>
      </w:r>
      <w:r w:rsidR="00A20484" w:rsidRPr="009F450E">
        <w:rPr>
          <w:rFonts w:hAnsi="Times New Roman" w:ascii="Times New Roman"/>
          <w:szCs w:val="24"/>
        </w:rPr>
        <w:t xml:space="preserve">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  <w:szCs w:val="24"/>
        </w:rPr>
        <w:t xml:space="preserve"> (najviši iznos valjane ponude 747.825,00 kn).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uvidom u listu ponuditelja sa zadnjom najvišom valjanom ponudom u nadmetanju te dnevnik nadmetanja, utvrđeno je da je na dražbi najvišu valjanu ponudu za kupnju predmetne nekretnine u iznosu od 850.825,00 kn dao ponuditelj Mario Vunić, Zagreb, M. Ogrizovića 18, OIB 40931749658, koja ponuda je predana 20. veljače 2019. u 23:59:43 sati.</w:t>
      </w: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Međutim, razlučni/stečajni vjerovnik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</w:rPr>
        <w:t>, podneskom od 21. siječnja 2019.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997.100,00 kn.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</w:t>
      </w:r>
      <w:r w:rsidRPr="00A20484">
        <w:rPr>
          <w:rFonts w:hAnsi="Times New Roman" w:ascii="Times New Roman"/>
        </w:rPr>
        <w:t>Zagreb, Zavižanska 8, OIB 09461067335, je prvi razlučni vjerovnik u prednosnom redu. Naime, podneskom od 20. studenog 2018. stečajni upravitelj izvijestio je sud da je zaprimio obavijest da je Ugovorom o ustupu tražbine od 11. rujna 2018., ovjeren kod javnog bilježnika Zorke Čavajda iz Zagreba, pod brojem OV-9741/18, stečajni i razlučni vjerovnik B2 KAPITAL d.o.o., Zagreb, prenio svoju tražbinu na ILICA PROJEKT j.d.o.o.,. Zagreb, Draškovićeva 5, OIB 82159916239, a da je zatim Ugovorom o ustupu tražbine od 28. rujna 2018., ovjeren kod javnog bilježnika Zorke Čavajda iz Zagreba pod brojem OV-10409/18, ILICA PROJEKT j.d.o.o.,. Zagreb, prenio svoju tražbinu na novog vjerovnika Hrvoje Radić, Zagreb, Zavižanska 8, OIB 09461067335. Uz podnesak stečajni upravitelj priložio je obavijest o promjeni razlučnog vjerovnika i isprave o prijenosu potraživanja (list 221 do 253 spisa). Ujedno je stečajni upravitelj dostavio i ispravljenu tablicu prijavljenih tražbina i razlučnih prava (list 254 do 256 spisa).</w:t>
      </w:r>
      <w:r>
        <w:rPr>
          <w:rFonts w:hAnsi="Times New Roman" w:ascii="Times New Roman"/>
        </w:rPr>
        <w:t xml:space="preserve"> </w:t>
      </w:r>
    </w:p>
    <w:p w:rsidRDefault="00A20484" w:rsidP="00A20484" w:rsidR="00A20484">
      <w:pPr>
        <w:jc w:val="both"/>
        <w:rPr>
          <w:rFonts w:hAnsi="Times New Roman" w:ascii="Times New Roman"/>
        </w:rPr>
      </w:pPr>
    </w:p>
    <w:p w:rsidRDefault="00A20484" w:rsidP="00587D8D" w:rsidR="00A204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Naime, </w:t>
      </w:r>
      <w:r w:rsidRPr="00587D8D">
        <w:rPr>
          <w:rFonts w:hAnsi="Times New Roman" w:ascii="Times New Roman"/>
        </w:rPr>
        <w:t xml:space="preserve">rješenjem o utvrđenim tražbinama ovog suda posl.br. St-2884/2016 od 20. rujna 2017. utvrđena je tražbina drugog višeg isplatnog reda stečajnog vjerovnika </w:t>
      </w:r>
      <w:r w:rsidRPr="00587D8D">
        <w:rPr>
          <w:rFonts w:hAnsi="Times New Roman" w:ascii="Times New Roman"/>
          <w:bCs/>
        </w:rPr>
        <w:t xml:space="preserve">Addiko Bank d.d., </w:t>
      </w:r>
      <w:r w:rsidRPr="00587D8D">
        <w:rPr>
          <w:rFonts w:hAnsi="Times New Roman" w:ascii="Times New Roman"/>
        </w:rPr>
        <w:t xml:space="preserve">Zagreb, Slavonska 6, </w:t>
      </w:r>
      <w:r w:rsidRPr="00587D8D">
        <w:rPr>
          <w:rFonts w:hAnsi="Times New Roman" w:ascii="Times New Roman"/>
          <w:bCs/>
        </w:rPr>
        <w:t xml:space="preserve">OIB </w:t>
      </w:r>
      <w:r w:rsidRPr="00587D8D">
        <w:rPr>
          <w:rFonts w:hAnsi="Times New Roman" w:ascii="Times New Roman"/>
        </w:rPr>
        <w:t>14036333877</w:t>
      </w:r>
      <w:r w:rsidR="00514C3D">
        <w:rPr>
          <w:rFonts w:hAnsi="Times New Roman" w:ascii="Times New Roman"/>
        </w:rPr>
        <w:t xml:space="preserve"> (raniji naziv: Hypo Alpe-Adria-Bank d.d. Zagreb)</w:t>
      </w:r>
      <w:r w:rsidRPr="00587D8D">
        <w:rPr>
          <w:rFonts w:hAnsi="Times New Roman" w:ascii="Times New Roman"/>
        </w:rPr>
        <w:t>, u iznosu od 1.373.584,75 kn, koji vjerovnik je tu tražbinu prenio na B2 KAPITAL d.o.o., Zagreb, Radnička cesta 41, OIB 57509775367, a o čemu je sud donio rješenje posl.br. 4 St-2884/16 od 28. kolovoza 2018., pravomoćno 14. rujna 2018.</w:t>
      </w:r>
      <w:r w:rsidR="007F01D4">
        <w:rPr>
          <w:rFonts w:hAnsi="Times New Roman" w:ascii="Times New Roman"/>
        </w:rPr>
        <w:t xml:space="preserve"> Sud ističe da iz Ugovora o cesiji od 21. svibnja 2018. (ist 182 do 188 spisa) nedvojbeno proizlazi da je Banka na cesionara zajedno s utvrđenom tražbinom prenijela i sva sredstva osiguranja sukladno čl. 81. </w:t>
      </w:r>
      <w:r w:rsidR="007F01D4">
        <w:rPr>
          <w:rFonts w:hAnsi="Times New Roman" w:ascii="Times New Roman"/>
        </w:rPr>
        <w:lastRenderedPageBreak/>
        <w:t>Zakona o obveznim odnosima.</w:t>
      </w:r>
      <w:r w:rsidRPr="00587D8D">
        <w:rPr>
          <w:rFonts w:hAnsi="Times New Roman" w:ascii="Times New Roman"/>
        </w:rPr>
        <w:t xml:space="preserve"> Dakle, nakon što je stečajni upravitelj izvijestio sud o daljnjem ustupu predmetne tražbine na Hrvoja Radića</w:t>
      </w:r>
      <w:r w:rsidR="00587D8D" w:rsidRPr="00587D8D">
        <w:rPr>
          <w:rFonts w:hAnsi="Times New Roman" w:ascii="Times New Roman"/>
        </w:rPr>
        <w:t xml:space="preserve"> te istovremenom prijenosu i svih prava po osnovi sredstva osiguranja, sud je o tom prijenosu donio rješenje posl.br. St-2884/2016-52 od 14. prosinca 2018. pravomoćno 3. siječnja 2019.</w:t>
      </w:r>
    </w:p>
    <w:p w:rsidRDefault="00587D8D" w:rsidP="00A20484" w:rsidR="00587D8D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o prodaji ovog suda posl.br. 4 St-</w:t>
      </w:r>
      <w:r w:rsidR="00587D8D">
        <w:rPr>
          <w:rFonts w:hAnsi="Times New Roman" w:ascii="Times New Roman"/>
          <w:szCs w:val="24"/>
        </w:rPr>
        <w:t>2884</w:t>
      </w:r>
      <w:r>
        <w:rPr>
          <w:rFonts w:hAnsi="Times New Roman" w:ascii="Times New Roman"/>
          <w:szCs w:val="24"/>
        </w:rPr>
        <w:t>/</w:t>
      </w:r>
      <w:r w:rsidR="00587D8D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16</w:t>
      </w:r>
      <w:r w:rsidR="00587D8D">
        <w:rPr>
          <w:rFonts w:hAnsi="Times New Roman" w:ascii="Times New Roman"/>
          <w:szCs w:val="24"/>
        </w:rPr>
        <w:t>-45</w:t>
      </w:r>
      <w:r>
        <w:rPr>
          <w:rFonts w:hAnsi="Times New Roman" w:ascii="Times New Roman"/>
          <w:szCs w:val="24"/>
        </w:rPr>
        <w:t xml:space="preserve"> od </w:t>
      </w:r>
      <w:r w:rsidR="00587D8D">
        <w:rPr>
          <w:rFonts w:hAnsi="Times New Roman" w:ascii="Times New Roman"/>
          <w:szCs w:val="24"/>
        </w:rPr>
        <w:t>27. rujna 2018</w:t>
      </w:r>
      <w:r>
        <w:rPr>
          <w:rFonts w:hAnsi="Times New Roman" w:ascii="Times New Roman"/>
          <w:szCs w:val="24"/>
        </w:rPr>
        <w:t xml:space="preserve">. za predmetnu nekretninu utvrđena je vrijednost u iznosu od </w:t>
      </w:r>
      <w:r w:rsidR="00587D8D">
        <w:rPr>
          <w:rFonts w:hAnsi="Times New Roman" w:ascii="Times New Roman"/>
          <w:szCs w:val="24"/>
        </w:rPr>
        <w:t>997.100,00</w:t>
      </w:r>
      <w:r>
        <w:rPr>
          <w:rFonts w:hAnsi="Times New Roman" w:ascii="Times New Roman"/>
          <w:szCs w:val="24"/>
        </w:rPr>
        <w:t xml:space="preserve"> kn (točka II. stavak </w:t>
      </w:r>
      <w:r w:rsidR="00587D8D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 izreke zaključka) te je točkom IV.1.</w:t>
      </w:r>
      <w:r w:rsidR="00587D8D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) određeno da će se </w:t>
      </w:r>
      <w:r w:rsidR="00587D8D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 Suvlasnički dio: </w:t>
      </w:r>
      <w:r w:rsidR="00587D8D">
        <w:rPr>
          <w:rFonts w:hAnsi="Times New Roman" w:ascii="Times New Roman"/>
          <w:szCs w:val="24"/>
        </w:rPr>
        <w:t>22,67/100</w:t>
      </w:r>
      <w:r>
        <w:rPr>
          <w:rFonts w:hAnsi="Times New Roman" w:ascii="Times New Roman"/>
          <w:szCs w:val="24"/>
        </w:rPr>
        <w:t xml:space="preserve"> etažno vlasništvo (E-</w:t>
      </w:r>
      <w:r w:rsidR="00587D8D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) prodavati po utvrđenoj vrijednosti od </w:t>
      </w:r>
      <w:r w:rsidR="00587D8D">
        <w:rPr>
          <w:rFonts w:hAnsi="Times New Roman" w:ascii="Times New Roman"/>
          <w:szCs w:val="24"/>
        </w:rPr>
        <w:t>997.100,00</w:t>
      </w:r>
      <w:r>
        <w:rPr>
          <w:rFonts w:hAnsi="Times New Roman" w:ascii="Times New Roman"/>
          <w:szCs w:val="24"/>
        </w:rPr>
        <w:t xml:space="preserve"> kn.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</w:rPr>
        <w:t xml:space="preserve"> Dajući izjavu o kupnji nekretnine i stavljanju u prijeboj svoje tražbine s protutražbinom stečajnog dužnika po osnovi cijene u visini utvrđene vrijednosti nekretnine (</w:t>
      </w:r>
      <w:r w:rsidR="00587D8D">
        <w:rPr>
          <w:rFonts w:hAnsi="Times New Roman" w:ascii="Times New Roman"/>
        </w:rPr>
        <w:t>997.100,00</w:t>
      </w:r>
      <w:r>
        <w:rPr>
          <w:rFonts w:hAnsi="Times New Roman" w:ascii="Times New Roman"/>
        </w:rPr>
        <w:t xml:space="preserve"> kn), prvi (jedini) razlučni vjerovnik </w:t>
      </w:r>
      <w:r w:rsidR="00587D8D">
        <w:rPr>
          <w:rFonts w:hAnsi="Times New Roman" w:ascii="Times New Roman"/>
        </w:rPr>
        <w:t>Hrvoje Radić</w:t>
      </w:r>
      <w:r>
        <w:rPr>
          <w:rFonts w:hAnsi="Times New Roman" w:ascii="Times New Roman"/>
        </w:rPr>
        <w:t xml:space="preserve"> dao je najpovoljniju ponudu za kupnju predmetne nekretnine, tj. izjavio da kupuje nekretninu upravo po cijeni u visini utvrđene vrijednosti nekretnine od </w:t>
      </w:r>
      <w:r w:rsidR="00587D8D">
        <w:rPr>
          <w:rFonts w:hAnsi="Times New Roman" w:ascii="Times New Roman"/>
        </w:rPr>
        <w:t>997.100,00</w:t>
      </w:r>
      <w:r>
        <w:rPr>
          <w:rFonts w:hAnsi="Times New Roman" w:ascii="Times New Roman"/>
        </w:rPr>
        <w:t xml:space="preserve"> kn. </w:t>
      </w:r>
    </w:p>
    <w:p w:rsidRDefault="00A20484" w:rsidP="00A20484" w:rsidR="00A20484">
      <w:pPr>
        <w:pStyle w:val="Tijeloteksta"/>
        <w:rPr>
          <w:rFonts w:hAnsi="Times New Roman" w:ascii="Times New Roman"/>
        </w:rPr>
      </w:pPr>
    </w:p>
    <w:p w:rsidRDefault="00A20484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Dakle, na prvoj elektroničkoj javnoj dražbi najvišu ponudu za kupnju predmetne nekretnine dao je ponuditelj </w:t>
      </w:r>
      <w:r w:rsidR="00587D8D">
        <w:rPr>
          <w:rFonts w:hAnsi="Times New Roman" w:ascii="Times New Roman"/>
          <w:szCs w:val="24"/>
        </w:rPr>
        <w:t>Mario Vunić, Zagreb, M. Ogrizovića 18</w:t>
      </w:r>
      <w:r>
        <w:rPr>
          <w:rFonts w:hAnsi="Times New Roman" w:ascii="Times New Roman"/>
          <w:szCs w:val="24"/>
        </w:rPr>
        <w:t xml:space="preserve">, koji je za kupnju nekretnine ponudio iznos od </w:t>
      </w:r>
      <w:r w:rsidR="00587D8D">
        <w:rPr>
          <w:rFonts w:hAnsi="Times New Roman" w:ascii="Times New Roman"/>
          <w:szCs w:val="24"/>
        </w:rPr>
        <w:t>750.825,00</w:t>
      </w:r>
      <w:r>
        <w:rPr>
          <w:rFonts w:hAnsi="Times New Roman" w:ascii="Times New Roman"/>
          <w:szCs w:val="24"/>
        </w:rPr>
        <w:t xml:space="preserve"> kn, međutim, najvišu cijenu za predmetnu nekretninu ponudio je razlučni vjerovnik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>
        <w:rPr>
          <w:rFonts w:hAnsi="Times New Roman" w:ascii="Times New Roman"/>
        </w:rPr>
        <w:t xml:space="preserve">, koji je podneskom od </w:t>
      </w:r>
      <w:r w:rsidR="00587D8D">
        <w:rPr>
          <w:rFonts w:hAnsi="Times New Roman" w:ascii="Times New Roman"/>
        </w:rPr>
        <w:t>21. siječnja 2019.</w:t>
      </w:r>
      <w:r>
        <w:rPr>
          <w:rFonts w:hAnsi="Times New Roman" w:ascii="Times New Roman"/>
        </w:rPr>
        <w:t xml:space="preserve"> dao izjavu da kupuje predmetnu nekretninu za iznos od </w:t>
      </w:r>
      <w:r w:rsidR="00587D8D">
        <w:rPr>
          <w:rFonts w:hAnsi="Times New Roman" w:ascii="Times New Roman"/>
        </w:rPr>
        <w:t>997.100,00</w:t>
      </w:r>
      <w:r>
        <w:rPr>
          <w:rFonts w:hAnsi="Times New Roman" w:ascii="Times New Roman"/>
        </w:rPr>
        <w:t xml:space="preserve"> kn te ujedno stavlja u prijeboj svoju tražbinu s protutražbinom stečajnog dužnika po osnovi cijene u visini utvrđene vrijednosti predmetne nekretnine od </w:t>
      </w:r>
      <w:r w:rsidR="00587D8D">
        <w:rPr>
          <w:rFonts w:hAnsi="Times New Roman" w:ascii="Times New Roman"/>
        </w:rPr>
        <w:t>997.100,00</w:t>
      </w:r>
      <w:r>
        <w:rPr>
          <w:rFonts w:hAnsi="Times New Roman" w:ascii="Times New Roman"/>
        </w:rPr>
        <w:t xml:space="preserve"> kn.</w:t>
      </w:r>
    </w:p>
    <w:p w:rsidRDefault="00587D8D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A20484" w:rsidP="00A20484" w:rsidR="00A20484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Prema tome, budući je razlučni vjerovnik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>
        <w:rPr>
          <w:rFonts w:hAnsi="Times New Roman" w:ascii="Times New Roman"/>
          <w:szCs w:val="24"/>
        </w:rPr>
        <w:t xml:space="preserve">, dajući izjavu o kupnji i prijeboju od </w:t>
      </w:r>
      <w:r w:rsidR="00587D8D">
        <w:rPr>
          <w:rFonts w:hAnsi="Times New Roman" w:ascii="Times New Roman"/>
          <w:szCs w:val="24"/>
        </w:rPr>
        <w:t>21. siječnja 2019</w:t>
      </w:r>
      <w:r>
        <w:rPr>
          <w:rFonts w:hAnsi="Times New Roman" w:ascii="Times New Roman"/>
          <w:szCs w:val="24"/>
        </w:rPr>
        <w:t xml:space="preserve">. ponudio višu cijenu (cijenu u visini utvrđene vrijednosti nekretnine od </w:t>
      </w:r>
      <w:r w:rsidR="00587D8D">
        <w:rPr>
          <w:rFonts w:hAnsi="Times New Roman" w:ascii="Times New Roman"/>
          <w:szCs w:val="24"/>
        </w:rPr>
        <w:t>997.100</w:t>
      </w:r>
      <w:r>
        <w:rPr>
          <w:rFonts w:hAnsi="Times New Roman" w:ascii="Times New Roman"/>
          <w:szCs w:val="24"/>
        </w:rPr>
        <w:t xml:space="preserve">,00 kn), isti je ispunio pretpostavke da mu se predmetna nekretnina dosudi, slijedom čega sud ovim rješenjem kupcu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 w:rsidR="00587D8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dosuđuje predmetn</w:t>
      </w:r>
      <w:r w:rsidR="00587D8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nekretnin</w:t>
      </w:r>
      <w:r w:rsidR="00587D8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temeljem izjave o kupnji i prijeboju od </w:t>
      </w:r>
      <w:r w:rsidR="00587D8D">
        <w:rPr>
          <w:rFonts w:hAnsi="Times New Roman" w:ascii="Times New Roman"/>
        </w:rPr>
        <w:t>21. siječnja 2019</w:t>
      </w:r>
      <w:r>
        <w:rPr>
          <w:rFonts w:hAnsi="Times New Roman" w:ascii="Times New Roman"/>
        </w:rPr>
        <w:t xml:space="preserve">., dane temeljem odredbe čl. 247. st. 7. SZ-a za iznos od </w:t>
      </w:r>
      <w:r w:rsidR="00587D8D">
        <w:rPr>
          <w:rFonts w:hAnsi="Times New Roman" w:ascii="Times New Roman"/>
        </w:rPr>
        <w:t>997.100</w:t>
      </w:r>
      <w:r>
        <w:rPr>
          <w:rFonts w:hAnsi="Times New Roman" w:ascii="Times New Roman"/>
        </w:rPr>
        <w:t xml:space="preserve">,00 kn. </w:t>
      </w:r>
    </w:p>
    <w:p w:rsidRDefault="00A20484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 w:rsidR="00587D8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uplatio je jamčevinu za predmetnu nekretninu u visini od </w:t>
      </w:r>
      <w:r w:rsidR="00587D8D">
        <w:rPr>
          <w:rFonts w:hAnsi="Times New Roman" w:ascii="Times New Roman"/>
          <w:szCs w:val="24"/>
        </w:rPr>
        <w:t>99.710,00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587D8D">
        <w:rPr>
          <w:rFonts w:hAnsi="Times New Roman" w:ascii="Times New Roman"/>
          <w:szCs w:val="24"/>
        </w:rPr>
        <w:t>997.100,00</w:t>
      </w:r>
      <w:r>
        <w:rPr>
          <w:rFonts w:hAnsi="Times New Roman" w:ascii="Times New Roman"/>
          <w:szCs w:val="24"/>
        </w:rPr>
        <w:t xml:space="preserve"> kn, već samo dio kupovnine koji se odnosi na troškove utvrđivanje predmeta razlučnog prava i troškove njegova unovčenja, a sukladno obračunu troškova koje je sudu dostavio stečajni upravitelj </w:t>
      </w:r>
      <w:r w:rsidR="00F87AAD">
        <w:rPr>
          <w:rFonts w:hAnsi="Times New Roman" w:ascii="Times New Roman"/>
          <w:szCs w:val="24"/>
        </w:rPr>
        <w:t xml:space="preserve">dana 11. ožujka 2019.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Naime, prema obračunu troškova koji je sačinio stečajni upravitelj sukladno odredbi čl. 254. SZ-a, ukupni troškovi iznose 159.270,61 kn, i to troškovi utvrđivanja predmeta razlučnog prava paušalno u iznosu od 5% od utrška prema odredbi čl. 254. st. 2. SZ-a u iznosu od 49.855,00 kn, te stvarni troškovi koji terete unovčenje predmeta razlučnog prava prema odredbi čl. 254. st. 3. SZ-a u iznosu od 109.415,61 kn.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je kupac na ime jamčevine već uplatio dio kupovnine od 99.710,00 kn, isti je dužan uplatiti isključivo razliku do ukupno utvrđenih troškova koji iznose 159.270,61 kn, tj. razliku u visini od 59.560,61 kn.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7A2A9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Slijedom navedenog, a temeljem odredbe čl. 247. SZ-a i sukladno odredbama</w:t>
      </w:r>
      <w:r w:rsidRPr="00934DF0">
        <w:rPr>
          <w:rFonts w:hAnsi="Times New Roman" w:ascii="Times New Roman"/>
          <w:szCs w:val="24"/>
        </w:rPr>
        <w:t xml:space="preserve"> čl. 103</w:t>
      </w:r>
      <w:r>
        <w:rPr>
          <w:rFonts w:hAnsi="Times New Roman" w:ascii="Times New Roman"/>
          <w:szCs w:val="24"/>
        </w:rPr>
        <w:t>., 106. i 108</w:t>
      </w:r>
      <w:r w:rsidRPr="00934DF0">
        <w:rPr>
          <w:rFonts w:hAnsi="Times New Roman" w:ascii="Times New Roman"/>
          <w:szCs w:val="24"/>
        </w:rPr>
        <w:t xml:space="preserve">. OZ-a odlučeno je kao u izreci </w:t>
      </w:r>
      <w:r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X. ovog rješenja. </w:t>
      </w:r>
    </w:p>
    <w:p w:rsidRDefault="00F87AAD" w:rsidP="00F87AAD" w:rsidR="00F87AAD" w:rsidRPr="00977807">
      <w:pPr>
        <w:pStyle w:val="Tijeloteksta"/>
        <w:rPr>
          <w:rFonts w:hAnsi="Times New Roman" w:ascii="Times New Roman"/>
          <w:szCs w:val="24"/>
        </w:rPr>
      </w:pPr>
    </w:p>
    <w:p w:rsidRDefault="000407B1" w:rsidP="00737A4B" w:rsidR="00737A4B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U Karlovcu </w:t>
      </w:r>
      <w:r w:rsidR="00F87AAD">
        <w:rPr>
          <w:rFonts w:hAnsi="Times New Roman" w:ascii="Times New Roman"/>
          <w:szCs w:val="24"/>
        </w:rPr>
        <w:t>11. ožujka 2019</w:t>
      </w:r>
      <w:r w:rsidR="005670CE" w:rsidRPr="00977807">
        <w:rPr>
          <w:rFonts w:hAnsi="Times New Roman" w:ascii="Times New Roman"/>
          <w:szCs w:val="24"/>
        </w:rPr>
        <w:t>.</w:t>
      </w:r>
    </w:p>
    <w:p w:rsidRDefault="003B7EB5" w:rsidP="00737A4B" w:rsidR="003B7EB5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</w:t>
      </w:r>
      <w:r w:rsidRPr="00977807">
        <w:rPr>
          <w:rFonts w:hAnsi="Times New Roman" w:ascii="Times New Roman"/>
          <w:szCs w:val="24"/>
        </w:rPr>
        <w:t>Sudac:</w:t>
      </w:r>
    </w:p>
    <w:p w:rsidRDefault="00737A4B" w:rsidP="00204367" w:rsidR="006275C1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 </w:t>
      </w:r>
      <w:r w:rsidRPr="00977807">
        <w:rPr>
          <w:rFonts w:hAnsi="Times New Roman" w:ascii="Times New Roman"/>
          <w:szCs w:val="24"/>
        </w:rPr>
        <w:t>Goranka Boljkovac</w:t>
      </w:r>
      <w:r w:rsidR="00F15AD7" w:rsidRPr="00977807">
        <w:rPr>
          <w:rFonts w:hAnsi="Times New Roman" w:ascii="Times New Roman"/>
          <w:szCs w:val="24"/>
        </w:rPr>
        <w:t>, v.r.</w:t>
      </w:r>
    </w:p>
    <w:p w:rsidRDefault="00204367" w:rsidP="00204367" w:rsidR="00204367" w:rsidRPr="0097780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977807">
      <w:pPr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Default="00FD3488" w:rsidP="005670CE" w:rsidR="00FD3488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Stečajni upravitelj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Kupac Hrvoje Radić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e-Oglasna ploča suda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Općinski građanski sud u Zagrebu, ZK odjel Za</w:t>
      </w:r>
      <w:r w:rsidR="007F01D4">
        <w:rPr>
          <w:rFonts w:hAnsi="Times New Roman" w:ascii="Times New Roman"/>
          <w:szCs w:val="24"/>
        </w:rPr>
        <w:t>g</w:t>
      </w:r>
      <w:r>
        <w:rPr>
          <w:rFonts w:hAnsi="Times New Roman" w:ascii="Times New Roman"/>
          <w:szCs w:val="24"/>
        </w:rPr>
        <w:t>reb</w:t>
      </w:r>
    </w:p>
    <w:p w:rsidRDefault="00656C60" w:rsidP="00656C60" w:rsidR="00656C60" w:rsidRPr="00977807">
      <w:pPr>
        <w:pStyle w:val="Tijeloteksta"/>
        <w:rPr>
          <w:rFonts w:hAnsi="Times New Roman" w:ascii="Times New Roman"/>
          <w:szCs w:val="24"/>
        </w:rPr>
      </w:pPr>
    </w:p>
    <w:sectPr w:rsidSect="004D4BD4" w:rsidR="00656C60" w:rsidRPr="00977807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DD1">
      <w:rPr>
        <w:rStyle w:val="Brojstranice"/>
      </w:rPr>
      <w:t>5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A20484">
      <w:rPr>
        <w:rFonts w:hAnsi="Times New Roman" w:ascii="Times New Roman"/>
      </w:rPr>
      <w:t>2884/2016</w:t>
    </w:r>
    <w:r w:rsidR="00D937A1">
      <w:rPr>
        <w:rFonts w:hAnsi="Times New Roman" w:ascii="Times New Roman"/>
      </w:rPr>
      <w:t>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3C3108"/>
    <w:multiLevelType w:val="hybridMultilevel"/>
    <w:tmpl w:val="41DAB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51B"/>
    <w:rsid w:val="00025A9A"/>
    <w:rsid w:val="000407B1"/>
    <w:rsid w:val="00051D4A"/>
    <w:rsid w:val="0008567F"/>
    <w:rsid w:val="000A020C"/>
    <w:rsid w:val="000A2EA1"/>
    <w:rsid w:val="000D4F31"/>
    <w:rsid w:val="000E09D3"/>
    <w:rsid w:val="000F0435"/>
    <w:rsid w:val="00111E9C"/>
    <w:rsid w:val="00135E75"/>
    <w:rsid w:val="00164987"/>
    <w:rsid w:val="00191026"/>
    <w:rsid w:val="001A5B0B"/>
    <w:rsid w:val="001B17EC"/>
    <w:rsid w:val="001B23BB"/>
    <w:rsid w:val="001F189A"/>
    <w:rsid w:val="00204367"/>
    <w:rsid w:val="00205E59"/>
    <w:rsid w:val="00244236"/>
    <w:rsid w:val="00245E30"/>
    <w:rsid w:val="0026128F"/>
    <w:rsid w:val="00275E06"/>
    <w:rsid w:val="002B6FC9"/>
    <w:rsid w:val="002B79AE"/>
    <w:rsid w:val="00330D4C"/>
    <w:rsid w:val="00331423"/>
    <w:rsid w:val="003327A2"/>
    <w:rsid w:val="0034015D"/>
    <w:rsid w:val="00357002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95E67"/>
    <w:rsid w:val="004D4BD4"/>
    <w:rsid w:val="004E1900"/>
    <w:rsid w:val="00514C3D"/>
    <w:rsid w:val="00535B70"/>
    <w:rsid w:val="005614D3"/>
    <w:rsid w:val="00566675"/>
    <w:rsid w:val="005670CE"/>
    <w:rsid w:val="00577F43"/>
    <w:rsid w:val="00587D8D"/>
    <w:rsid w:val="00594221"/>
    <w:rsid w:val="005A0E12"/>
    <w:rsid w:val="005B12B2"/>
    <w:rsid w:val="005D76F1"/>
    <w:rsid w:val="006275C1"/>
    <w:rsid w:val="006521A5"/>
    <w:rsid w:val="00656C60"/>
    <w:rsid w:val="00666548"/>
    <w:rsid w:val="00693778"/>
    <w:rsid w:val="006A2078"/>
    <w:rsid w:val="006D2DD1"/>
    <w:rsid w:val="006D3F52"/>
    <w:rsid w:val="006F6453"/>
    <w:rsid w:val="00727927"/>
    <w:rsid w:val="00737A4B"/>
    <w:rsid w:val="007464E5"/>
    <w:rsid w:val="00752E31"/>
    <w:rsid w:val="007A2A98"/>
    <w:rsid w:val="007C1C12"/>
    <w:rsid w:val="007C4498"/>
    <w:rsid w:val="007C72DF"/>
    <w:rsid w:val="007F01D4"/>
    <w:rsid w:val="00810EE3"/>
    <w:rsid w:val="0081295B"/>
    <w:rsid w:val="00832178"/>
    <w:rsid w:val="00835D99"/>
    <w:rsid w:val="00837177"/>
    <w:rsid w:val="00855310"/>
    <w:rsid w:val="008A1EAD"/>
    <w:rsid w:val="008E7802"/>
    <w:rsid w:val="008F12BE"/>
    <w:rsid w:val="0091082D"/>
    <w:rsid w:val="00934DF0"/>
    <w:rsid w:val="00937ECE"/>
    <w:rsid w:val="00941305"/>
    <w:rsid w:val="009432E4"/>
    <w:rsid w:val="00954C7C"/>
    <w:rsid w:val="00956187"/>
    <w:rsid w:val="00977807"/>
    <w:rsid w:val="00992055"/>
    <w:rsid w:val="009A4E8F"/>
    <w:rsid w:val="009A6653"/>
    <w:rsid w:val="009C0FED"/>
    <w:rsid w:val="009C14AD"/>
    <w:rsid w:val="009E2BDF"/>
    <w:rsid w:val="009E4927"/>
    <w:rsid w:val="009F3B1B"/>
    <w:rsid w:val="00A20484"/>
    <w:rsid w:val="00A3274C"/>
    <w:rsid w:val="00A36079"/>
    <w:rsid w:val="00A5243C"/>
    <w:rsid w:val="00A66E63"/>
    <w:rsid w:val="00A71208"/>
    <w:rsid w:val="00A91D89"/>
    <w:rsid w:val="00AB514E"/>
    <w:rsid w:val="00AC14E9"/>
    <w:rsid w:val="00AD105D"/>
    <w:rsid w:val="00AF1FED"/>
    <w:rsid w:val="00AF7092"/>
    <w:rsid w:val="00B1002D"/>
    <w:rsid w:val="00B16132"/>
    <w:rsid w:val="00B314E8"/>
    <w:rsid w:val="00BA1767"/>
    <w:rsid w:val="00BB3314"/>
    <w:rsid w:val="00BB5EB8"/>
    <w:rsid w:val="00C063CE"/>
    <w:rsid w:val="00C26B46"/>
    <w:rsid w:val="00C4751B"/>
    <w:rsid w:val="00C561B7"/>
    <w:rsid w:val="00C70B43"/>
    <w:rsid w:val="00CB6F05"/>
    <w:rsid w:val="00CD50A5"/>
    <w:rsid w:val="00CE0A00"/>
    <w:rsid w:val="00CF4808"/>
    <w:rsid w:val="00CF4C16"/>
    <w:rsid w:val="00CF6095"/>
    <w:rsid w:val="00D02528"/>
    <w:rsid w:val="00D03454"/>
    <w:rsid w:val="00D17B12"/>
    <w:rsid w:val="00D937A1"/>
    <w:rsid w:val="00DB1F37"/>
    <w:rsid w:val="00DC5AED"/>
    <w:rsid w:val="00DF608C"/>
    <w:rsid w:val="00EB2F3B"/>
    <w:rsid w:val="00F0337B"/>
    <w:rsid w:val="00F15AD7"/>
    <w:rsid w:val="00F17745"/>
    <w:rsid w:val="00F734DE"/>
    <w:rsid w:val="00F80552"/>
    <w:rsid w:val="00F87AAD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2A9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D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2A9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D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St-2884/2016-58</izvorni_sadrzaj>
    <derivirana_varijabla naziv="DomainObject.PredzadnjaOdlukaIzPredmeta.Oznaka_1">St-2884/2016-58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5</properties:Pages>
  <properties:Words>1936</properties:Words>
  <properties:Characters>10706</properties:Characters>
  <properties:Lines>213</properties:Lines>
  <properties:Paragraphs>57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2019-03-08T12:37:00Z</dcterms:created>
  <dc:creator>x</dc:creator>
  <cp:lastModifiedBy>Renata Klokočki</cp:lastModifiedBy>
  <cp:lastPrinted>2019-03-11T12:39:00Z</cp:lastPrinted>
  <dcterms:modified xmlns:xsi="http://www.w3.org/2001/XMLSchema-instance" xsi:type="dcterms:W3CDTF">2019-03-11T12:53:00Z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-KONTEX-RAZLUČNI VJEROVNIK-STAN.docx)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