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b452" w14:paraId="426b452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904B1">
        <w:rPr>
          <w:b/>
        </w:rPr>
        <w:t>60</w:t>
      </w:r>
      <w:r w:rsidR="00731863">
        <w:rPr>
          <w:b/>
        </w:rPr>
        <w:t>0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731863" w:rsidRPr="00731863">
        <w:rPr>
          <w:lang w:val="hr-HR"/>
        </w:rPr>
        <w:t>OREMUŠ-INTERIJERI d.o.o. za proizvodnju, trgovinu i usluge</w:t>
      </w:r>
      <w:r w:rsidR="00942567">
        <w:rPr>
          <w:lang w:val="hr-HR"/>
        </w:rPr>
        <w:t xml:space="preserve">, </w:t>
      </w:r>
      <w:r w:rsidR="00731863">
        <w:rPr>
          <w:lang w:val="hr-HR"/>
        </w:rPr>
        <w:t xml:space="preserve">OIB: </w:t>
      </w:r>
      <w:r w:rsidR="00731863" w:rsidRPr="00731863">
        <w:rPr>
          <w:lang w:val="hr-HR"/>
        </w:rPr>
        <w:t>77995613814</w:t>
      </w:r>
      <w:r w:rsidR="00731863">
        <w:rPr>
          <w:lang w:val="hr-HR"/>
        </w:rPr>
        <w:t xml:space="preserve">, Ruđera Boškovića 20., Split, </w:t>
      </w:r>
      <w:r w:rsidR="00BF0C65">
        <w:rPr>
          <w:lang w:val="hr-HR"/>
        </w:rPr>
        <w:t xml:space="preserve">dana </w:t>
      </w:r>
      <w:r w:rsidR="00942567">
        <w:rPr>
          <w:lang w:val="hr-HR"/>
        </w:rPr>
        <w:t>27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</w:t>
      </w:r>
      <w:r w:rsidR="00731863" w:rsidRPr="00731863">
        <w:rPr>
          <w:lang w:val="hr-HR"/>
        </w:rPr>
        <w:t>OREMUŠ-INTERIJERI d.o.o. za proizvodnju, trgovinu i usluge</w:t>
      </w:r>
      <w:r w:rsidR="00731863">
        <w:rPr>
          <w:lang w:val="hr-HR"/>
        </w:rPr>
        <w:t xml:space="preserve">, OIB: </w:t>
      </w:r>
      <w:r w:rsidR="00731863" w:rsidRPr="00731863">
        <w:rPr>
          <w:lang w:val="hr-HR"/>
        </w:rPr>
        <w:t>77995613814</w:t>
      </w:r>
      <w:r w:rsidR="00731863">
        <w:rPr>
          <w:lang w:val="hr-HR"/>
        </w:rPr>
        <w:t>, Ruđera Boškovića 20., Split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731863">
        <w:rPr>
          <w:lang w:val="hr-HR"/>
        </w:rPr>
        <w:t>20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731863">
        <w:rPr>
          <w:rFonts w:eastAsia="Calibri"/>
        </w:rPr>
        <w:t xml:space="preserve">2.152.573,32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942567">
        <w:rPr>
          <w:lang w:val="hr-HR"/>
        </w:rPr>
        <w:t>27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3D8F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OREMUŠ-INTERIJERI d.o.o. za proizvodnju, trgovinu i usluge</izvorni_sadrzaj>
    <derivirana_varijabla naziv="DomainObject.Predmet.ProtustrankaFormated_1">  OREMUŠ-INTERIJERI d.o.o. za proizvodnju, trgovinu i usluge</derivirana_varijabla>
  </DomainObject.Predmet.ProtustrankaFormated>
  <DomainObject.Predmet.ProtustrankaFormatedOIB>
    <izvorni_sadrzaj>  OREMUŠ-INTERIJERI d.o.o. za proizvodnju, trgovinu i usluge, OIB 77995613814</izvorni_sadrzaj>
    <derivirana_varijabla naziv="DomainObject.Predmet.ProtustrankaFormatedOIB_1">  OREMUŠ-INTERIJERI d.o.o. za proizvodnju, trgovinu i usluge, OIB 77995613814</derivirana_varijabla>
  </DomainObject.Predmet.ProtustrankaFormatedOIB>
  <DomainObject.Predmet.ProtustrankaFormatedWithAdress>
    <izvorni_sadrzaj> OREMUŠ-INTERIJERI d.o.o. za proizvodnju, trgovinu i usluge, Ruđera Boškovića 20, 21000 Split</izvorni_sadrzaj>
    <derivirana_varijabla naziv="DomainObject.Predmet.ProtustrankaFormatedWithAdress_1"> OREMUŠ-INTERIJERI d.o.o. za proizvodnju, trgovinu i usluge, Ruđera Boškovića 20, 21000 Split</derivirana_varijabla>
  </DomainObject.Predmet.ProtustrankaFormatedWithAdress>
  <DomainObject.Predmet.ProtustrankaFormatedWithAdressOIB>
    <izvorni_sadrzaj> OREMUŠ-INTERIJERI d.o.o. za proizvodnju, trgovinu i usluge, OIB 77995613814, Ruđera Boškovića 20, 21000 Split</izvorni_sadrzaj>
    <derivirana_varijabla naziv="DomainObject.Predmet.ProtustrankaFormatedWithAdressOIB_1"> OREMUŠ-INTERIJERI d.o.o. za proizvodnju, trgovinu i usluge, OIB 77995613814, Ruđera Boškovića 20, 21000 Split</derivirana_varijabla>
  </DomainObject.Predmet.ProtustrankaFormatedWithAdressOIB>
  <DomainObject.Predmet.ProtustrankaWithAdress>
    <izvorni_sadrzaj>OREMUŠ-INTERIJERI d.o.o. za proizvodnju, trgovinu i usluge Ruđera Boškovića 20, 21000 Split</izvorni_sadrzaj>
    <derivirana_varijabla naziv="DomainObject.Predmet.ProtustrankaWithAdress_1">OREMUŠ-INTERIJERI d.o.o. za proizvodnju, trgovinu i usluge Ruđera Boškovića 20, 21000 Split</derivirana_varijabla>
  </DomainObject.Predmet.ProtustrankaWithAdress>
  <DomainObject.Predmet.ProtustrankaWithAdressOIB>
    <izvorni_sadrzaj>OREMUŠ-INTERIJERI d.o.o. za proizvodnju, trgovinu i usluge, OIB 77995613814, Ruđera Boškovića 20, 21000 Split</izvorni_sadrzaj>
    <derivirana_varijabla naziv="DomainObject.Predmet.ProtustrankaWithAdressOIB_1">OREMUŠ-INTERIJERI d.o.o. za proizvodnju, trgovinu i usluge, OIB 77995613814, Ruđera Boškovića 20, 21000 Split</derivirana_varijabla>
  </DomainObject.Predmet.ProtustrankaWithAdressOIB>
  <DomainObject.Predmet.ProtustrankaNazivFormated>
    <izvorni_sadrzaj>OREMUŠ-INTERIJERI d.o.o. za proizvodnju, trgovinu i usluge</izvorni_sadrzaj>
    <derivirana_varijabla naziv="DomainObject.Predmet.ProtustrankaNazivFormated_1">OREMUŠ-INTERIJERI d.o.o. za proizvodnju, trgovinu i usluge</derivirana_varijabla>
  </DomainObject.Predmet.ProtustrankaNazivFormated>
  <DomainObject.Predmet.ProtustrankaNazivFormatedOIB>
    <izvorni_sadrzaj>OREMUŠ-INTERIJERI d.o.o. za proizvodnju, trgovinu i usluge, OIB 77995613814</izvorni_sadrzaj>
    <derivirana_varijabla naziv="DomainObject.Predmet.ProtustrankaNazivFormatedOIB_1">OREMUŠ-INTERIJERI d.o.o. za proizvodnju, trgovinu i usluge, OIB 77995613814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2152573.32</izvorni_sadrzaj>
    <derivirana_varijabla naziv="DomainObject.Predmet.TrenutnaVrijednost_1">2152573.32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OREMUŠ-INTERIJERI d.o.o. za proizvodnju, trgovinu i usluge</item>
    </izvorni_sadrzaj>
    <derivirana_varijabla naziv="DomainObject.Predmet.ProtuStrankaListFormated_1">
      <item>OREMUŠ-INTERIJERI d.o.o. za proizvodnju, trgovinu i usluge</item>
    </derivirana_varijabla>
  </DomainObject.Predmet.ProtuStrankaListFormated>
  <DomainObject.Predmet.ProtuStrankaListFormatedOIB>
    <izvorni_sadrzaj>
      <item>OREMUŠ-INTERIJERI d.o.o. za proizvodnju, trgovinu i usluge, OIB 77995613814</item>
    </izvorni_sadrzaj>
    <derivirana_varijabla naziv="DomainObject.Predmet.ProtuStrankaListFormatedOIB_1">
      <item>OREMUŠ-INTERIJERI d.o.o. za proizvodnju, trgovinu i usluge, OIB 77995613814</item>
    </derivirana_varijabla>
  </DomainObject.Predmet.ProtuStrankaListFormatedOIB>
  <DomainObject.Predmet.ProtuStrankaListFormatedWithAdress>
    <izvorni_sadrzaj>
      <item>OREMUŠ-INTERIJERI d.o.o. za proizvodnju, trgovinu i usluge, Ruđera Boškovića 20, 21000 Split</item>
    </izvorni_sadrzaj>
    <derivirana_varijabla naziv="DomainObject.Predmet.ProtuStrankaListFormatedWithAdress_1">
      <item>OREMUŠ-INTERIJERI d.o.o. za proizvodnju, trgovinu i usluge, Ruđera Boškovića 20, 21000 Split</item>
    </derivirana_varijabla>
  </DomainObject.Predmet.ProtuStrankaListFormatedWithAdress>
  <DomainObject.Predmet.ProtuStrankaListFormatedWithAdressOIB>
    <izvorni_sadrzaj>
      <item>OREMUŠ-INTERIJERI d.o.o. za proizvodnju, trgovinu i usluge, OIB 77995613814, Ruđera Boškovića 20, 21000 Split</item>
    </izvorni_sadrzaj>
    <derivirana_varijabla naziv="DomainObject.Predmet.ProtuStrankaListFormatedWithAdressOIB_1">
      <item>OREMUŠ-INTERIJERI d.o.o. za proizvodnju, trgovinu i usluge, OIB 77995613814, Ruđera Boškovića 20, 21000 Split</item>
    </derivirana_varijabla>
  </DomainObject.Predmet.ProtuStrankaListFormatedWithAdressOIB>
  <DomainObject.Predmet.ProtuStrankaListNazivFormated>
    <izvorni_sadrzaj>
      <item>OREMUŠ-INTERIJERI d.o.o. za proizvodnju, trgovinu i usluge</item>
    </izvorni_sadrzaj>
    <derivirana_varijabla naziv="DomainObject.Predmet.ProtuStrankaListNazivFormated_1">
      <item>OREMUŠ-INTERIJERI d.o.o. za proizvodnju, trgovinu i usluge</item>
    </derivirana_varijabla>
  </DomainObject.Predmet.ProtuStrankaListNazivFormated>
  <DomainObject.Predmet.ProtuStrankaListNazivFormatedOIB>
    <izvorni_sadrzaj>
      <item>OREMUŠ-INTERIJERI d.o.o. za proizvodnju, trgovinu i usluge, OIB 77995613814</item>
    </izvorni_sadrzaj>
    <derivirana_varijabla naziv="DomainObject.Predmet.ProtuStrankaListNazivFormatedOIB_1">
      <item>OREMUŠ-INTERIJERI d.o.o. za proizvodnju, trgovinu i usluge, OIB 77995613814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OREMUŠ-INTERIJERI d.o.o. za proizvodnju, trgovinu i usluge</izvorni_sadrzaj>
    <derivirana_varijabla naziv="DomainObject.Predmet.ProtustrankaIDrugi_1">OREMUŠ-INTERIJERI d.o.o. za proizvodnju, trgovinu i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OREMUŠ-INTERIJERI d.o.o. za proizvodnju, trgovinu i usluge, OIB 77995613814, Ruđera Boškovića 20, 21000 Split</izvorni_sadrzaj>
    <derivirana_varijabla naziv="DomainObject.Predmet.ProtustrankaIDrugiAdressOIB_1">OREMUŠ-INTERIJERI d.o.o. za proizvodnju, trgovinu i usluge, OIB 77995613814,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OREMUŠ-INTERIJERI d.o.o. za proizvodnju, trgovinu i usluge</item>
      <item>FINA, RC SPLIT</item>
    </izvorni_sadrzaj>
    <derivirana_varijabla naziv="DomainObject.Predmet.SudioniciListNaziv_1">
      <item>OREMUŠ-INTERIJERI d.o.o. za proizvodnju, trgovinu i usluge</item>
      <item>FINA, RC SPLIT</item>
    </derivirana_varijabla>
  </DomainObject.Predmet.SudioniciListNaziv>
  <DomainObject.Predmet.SudioniciListAdressOIB>
    <izvorni_sadrzaj>
      <item>OREMUŠ-INTERIJERI d.o.o. za proizvodnju, trgovinu i usluge, OIB 77995613814, Ruđera Boškovića 20,21000 Split</item>
      <item>FINA, RC SPLIT, OIB 85821130368, Mažuranićevo šetalište 24b,21000 Split</item>
    </izvorni_sadrzaj>
    <derivirana_varijabla naziv="DomainObject.Predmet.SudioniciListAdressOIB_1">
      <item>OREMUŠ-INTERIJERI d.o.o. za proizvodnju, trgovinu i usluge, OIB 77995613814, Ruđera Boškovića 20,21000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77995613814</item>
      <item>, OIB 85821130368</item>
    </izvorni_sadrzaj>
    <derivirana_varijabla naziv="DomainObject.Predmet.SudioniciListNazivOIB_1">
      <item>, OIB 77995613814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1F7EE-074E-4578-B145-15E0D8A22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1927</properties:Characters>
  <properties:Lines>49</properties:Lines>
  <properties:Paragraphs>16</properties:Paragraphs>
  <properties:TotalTime>831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2018-08-27T08:11:00Z</cp:lastPrinted>
  <dcterms:modified xmlns:xsi="http://www.w3.org/2001/XMLSchema-instance" xsi:type="dcterms:W3CDTF">2018-08-27T08:12:00Z</dcterms:modified>
  <cp:revision>293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