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e0af" w14:paraId="fc8e0af" w:rsidRDefault="00C11161" w:rsidP="00C11161" w:rsidR="00C1116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St-8</w:t>
      </w:r>
      <w:r>
        <w:rPr>
          <w:bCs/>
          <w:sz w:val="24"/>
          <w:szCs w:val="24"/>
          <w:lang w:val="hr-HR"/>
        </w:rPr>
        <w:t>23</w:t>
      </w:r>
      <w:r>
        <w:rPr>
          <w:bCs/>
          <w:sz w:val="24"/>
          <w:szCs w:val="24"/>
          <w:lang w:val="hr-HR"/>
        </w:rPr>
        <w:t>/15-5</w:t>
      </w:r>
    </w:p>
    <w:p w:rsidRDefault="00C11161" w:rsidP="00C11161" w:rsidR="00C111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C11161" w:rsidP="00C11161" w:rsidR="00C111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C11161" w:rsidP="00C11161" w:rsidR="00C11161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C11161" w:rsidP="00C11161" w:rsidR="00C11161"/>
    <w:p w:rsidRDefault="00C11161" w:rsidP="00C11161" w:rsidR="00C11161"/>
    <w:p w:rsidRDefault="00C11161" w:rsidP="00C11161" w:rsidR="00C11161"/>
    <w:p w:rsidRDefault="00C11161" w:rsidP="00C11161" w:rsidR="00C11161"/>
    <w:p w:rsidRDefault="00C11161" w:rsidP="00C11161" w:rsidR="00C11161">
      <w:pPr>
        <w:jc w:val="center"/>
      </w:pPr>
      <w:r>
        <w:t>U    I M E    R E P U B L I K E    H R V A T S K E</w:t>
      </w:r>
    </w:p>
    <w:p w:rsidRDefault="00C11161" w:rsidP="00C11161" w:rsidR="00C11161">
      <w:pPr>
        <w:jc w:val="both"/>
      </w:pPr>
    </w:p>
    <w:p w:rsidRDefault="00C11161" w:rsidP="00C11161" w:rsidR="00C11161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C11161" w:rsidP="00C11161" w:rsidR="00C11161">
      <w:pPr>
        <w:rPr>
          <w:rFonts w:eastAsiaTheme="minorHAnsi"/>
          <w:sz w:val="24"/>
          <w:szCs w:val="20"/>
        </w:rPr>
      </w:pPr>
    </w:p>
    <w:p w:rsidRDefault="00C11161" w:rsidP="00C11161" w:rsidR="00C11161">
      <w:pPr>
        <w:rPr>
          <w:szCs w:val="24"/>
        </w:rPr>
      </w:pPr>
    </w:p>
    <w:p w:rsidRDefault="00C11161" w:rsidP="00C11161" w:rsidR="00C11161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LIMARIJA BAKOVIĆ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26842941960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62, </w:t>
      </w:r>
      <w:proofErr w:type="spellStart"/>
      <w:r>
        <w:t>Reka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C11161" w:rsidP="00C11161" w:rsidR="00C11161">
      <w:pPr>
        <w:jc w:val="both"/>
        <w:rPr>
          <w:szCs w:val="24"/>
        </w:rPr>
      </w:pPr>
    </w:p>
    <w:p w:rsidRDefault="00C11161" w:rsidP="00C11161" w:rsidR="00C11161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C11161" w:rsidP="00C11161" w:rsidR="00C11161">
      <w:pPr>
        <w:jc w:val="center"/>
      </w:pPr>
    </w:p>
    <w:p w:rsidRDefault="00C11161" w:rsidP="00C11161" w:rsidR="00C11161"/>
    <w:p w:rsidRDefault="00C11161" w:rsidP="00C11161" w:rsidR="00C11161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LIMARIJA BAKOVIĆ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26842941960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62, </w:t>
      </w:r>
      <w:proofErr w:type="spellStart"/>
      <w:r>
        <w:t>Reka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C11161" w:rsidP="00C11161" w:rsidR="00C11161">
      <w:pPr>
        <w:jc w:val="both"/>
      </w:pPr>
    </w:p>
    <w:p w:rsidRDefault="00C11161" w:rsidP="00C11161" w:rsidR="00C11161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LIMARIJA BAKOVIĆ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26842941960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62, </w:t>
      </w:r>
      <w:proofErr w:type="spellStart"/>
      <w:r>
        <w:t>Reka</w:t>
      </w:r>
      <w:proofErr w:type="spellEnd"/>
      <w:r>
        <w:t>.</w:t>
      </w:r>
    </w:p>
    <w:p w:rsidRDefault="00C11161" w:rsidP="00C11161" w:rsidR="00C11161">
      <w:pPr>
        <w:jc w:val="both"/>
        <w:rPr>
          <w:szCs w:val="24"/>
        </w:rPr>
      </w:pPr>
    </w:p>
    <w:p w:rsidRDefault="00C11161" w:rsidP="00C11161" w:rsidR="00C11161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r>
        <w:t xml:space="preserve">Jugoslav </w:t>
      </w:r>
      <w:proofErr w:type="spellStart"/>
      <w:r>
        <w:t>Puran</w:t>
      </w:r>
      <w:proofErr w:type="spellEnd"/>
      <w:r>
        <w:t xml:space="preserve">,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12, </w:t>
      </w:r>
      <w:proofErr w:type="spellStart"/>
      <w:r>
        <w:t>Bjelovar</w:t>
      </w:r>
      <w:proofErr w:type="spellEnd"/>
      <w:r>
        <w:t>, OIB: 70582689973.</w:t>
      </w:r>
    </w:p>
    <w:p w:rsidRDefault="00C11161" w:rsidP="00C11161" w:rsidR="00C11161">
      <w:pPr>
        <w:jc w:val="both"/>
        <w:rPr>
          <w:color w:val="FF0000"/>
        </w:rPr>
      </w:pPr>
    </w:p>
    <w:p w:rsidRDefault="00C11161" w:rsidP="00C11161" w:rsidR="00C11161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C11161" w:rsidP="00C11161" w:rsidR="00C11161">
      <w:pPr>
        <w:jc w:val="both"/>
      </w:pPr>
    </w:p>
    <w:p w:rsidRDefault="00C11161" w:rsidP="00C11161" w:rsidR="00C11161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LIMARIJA BAKOVIĆ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26842941960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62, </w:t>
      </w:r>
      <w:proofErr w:type="spellStart"/>
      <w:r>
        <w:t>Reka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C11161" w:rsidP="00C11161" w:rsidR="00C11161"/>
    <w:p w:rsidRDefault="00C11161" w:rsidP="00C11161" w:rsidR="00C11161"/>
    <w:p w:rsidRDefault="00C11161" w:rsidP="00C11161" w:rsidR="00C11161">
      <w:pPr>
        <w:jc w:val="center"/>
      </w:pPr>
      <w:proofErr w:type="spellStart"/>
      <w:r>
        <w:t>Obrazloženje</w:t>
      </w:r>
      <w:proofErr w:type="spellEnd"/>
    </w:p>
    <w:p w:rsidRDefault="00C11161" w:rsidP="00C11161" w:rsidR="00C11161">
      <w:pPr>
        <w:jc w:val="both"/>
      </w:pPr>
    </w:p>
    <w:p w:rsidRDefault="00C11161" w:rsidP="00C11161" w:rsidR="00C11161">
      <w:pPr>
        <w:jc w:val="both"/>
        <w:rPr>
          <w:color w:val="FF0000"/>
        </w:rPr>
      </w:pPr>
    </w:p>
    <w:p w:rsidRDefault="00C11161" w:rsidP="00C11161" w:rsidR="00C11161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16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11161" w:rsidP="00C11161" w:rsidR="00C11161"/>
    <w:p w:rsidRDefault="00C11161" w:rsidP="00C11161" w:rsidR="00C11161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C11161" w:rsidP="00C11161" w:rsidR="00C11161"/>
    <w:p w:rsidRDefault="00C11161" w:rsidP="00C11161" w:rsidR="00C11161"/>
    <w:p w:rsidRDefault="00C11161" w:rsidP="00C11161" w:rsidR="00C11161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C11161" w:rsidP="00C11161" w:rsidR="00C11161">
      <w:r>
        <w:t xml:space="preserve">                                                                                                  </w:t>
      </w:r>
    </w:p>
    <w:p w:rsidRDefault="00C11161" w:rsidP="00C11161" w:rsidR="00C11161">
      <w:r>
        <w:t xml:space="preserve">     </w:t>
      </w:r>
    </w:p>
    <w:p w:rsidRDefault="00C11161" w:rsidP="00C11161" w:rsidR="00C11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C11161" w:rsidP="00C11161" w:rsidR="00C11161"/>
    <w:p w:rsidRDefault="00C11161" w:rsidP="00C11161" w:rsidR="00C11161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C11161" w:rsidP="00C11161" w:rsidR="00C11161">
      <w:pPr>
        <w:rPr>
          <w:szCs w:val="24"/>
        </w:rPr>
      </w:pPr>
    </w:p>
    <w:p w:rsidRDefault="00C11161" w:rsidP="00C11161" w:rsidR="00C11161">
      <w:pPr>
        <w:ind w:left="4248"/>
      </w:pPr>
      <w:r>
        <w:t xml:space="preserve">     </w:t>
      </w:r>
    </w:p>
    <w:p w:rsidRDefault="00C11161" w:rsidP="00C11161" w:rsidR="00C11161"/>
    <w:p w:rsidRDefault="00C11161" w:rsidP="00C11161" w:rsidR="00C11161"/>
    <w:p w:rsidRDefault="00C11161" w:rsidP="00C11161" w:rsidR="00C11161">
      <w:r>
        <w:t xml:space="preserve">                                                         </w:t>
      </w:r>
    </w:p>
    <w:p w:rsidRDefault="00C11161" w:rsidP="00C11161" w:rsidR="00C11161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C11161" w:rsidP="00C11161" w:rsidR="00C11161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C11161" w:rsidP="00C11161" w:rsidR="00C11161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C11161" w:rsidP="00C11161" w:rsidR="00C11161"/>
    <w:p w:rsidRDefault="00C11161" w:rsidP="00C11161" w:rsidR="00C11161"/>
    <w:p w:rsidRDefault="00C11161" w:rsidP="00C11161" w:rsidR="00C11161">
      <w:r>
        <w:t>DNA:</w:t>
      </w:r>
    </w:p>
    <w:p w:rsidRDefault="00C11161" w:rsidP="00C11161" w:rsidR="00C11161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C11161" w:rsidP="00C11161" w:rsidR="00C11161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C11161" w:rsidP="00C11161" w:rsidR="00C11161">
      <w:pPr>
        <w:numPr>
          <w:ilvl w:val="0"/>
          <w:numId w:val="48"/>
        </w:numPr>
      </w:pPr>
      <w:r>
        <w:t xml:space="preserve">LIMARIJA BAKOVIĆ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26842941960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62, </w:t>
      </w:r>
      <w:proofErr w:type="spellStart"/>
      <w:r>
        <w:t>Reka</w:t>
      </w:r>
      <w:proofErr w:type="spellEnd"/>
      <w:r>
        <w:t xml:space="preserve"> </w:t>
      </w:r>
    </w:p>
    <w:p w:rsidRDefault="00C11161" w:rsidP="00C11161" w:rsidR="00C11161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Pejo</w:t>
      </w:r>
      <w:proofErr w:type="spellEnd"/>
      <w:r>
        <w:t xml:space="preserve"> </w:t>
      </w:r>
      <w:proofErr w:type="spellStart"/>
      <w:r>
        <w:t>Baković</w:t>
      </w:r>
      <w:proofErr w:type="spellEnd"/>
      <w:r>
        <w:t xml:space="preserve">, </w:t>
      </w:r>
      <w:proofErr w:type="spellStart"/>
      <w:r>
        <w:t>Ivanić</w:t>
      </w:r>
      <w:proofErr w:type="spellEnd"/>
      <w:r>
        <w:t xml:space="preserve">- Grad, </w:t>
      </w:r>
      <w:proofErr w:type="spellStart"/>
      <w:r>
        <w:t>Barilićeva</w:t>
      </w:r>
      <w:proofErr w:type="spellEnd"/>
      <w:r>
        <w:t xml:space="preserve"> 7</w:t>
      </w:r>
    </w:p>
    <w:p w:rsidRDefault="00C11161" w:rsidP="00C11161" w:rsidR="00C11161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C11161" w:rsidP="00C11161" w:rsidR="00C11161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</w:t>
      </w:r>
    </w:p>
    <w:p w:rsidRDefault="00C11161" w:rsidP="00C11161" w:rsidR="00C11161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r>
        <w:t xml:space="preserve">Jugoslav </w:t>
      </w:r>
      <w:proofErr w:type="spellStart"/>
      <w:r>
        <w:t>Puran</w:t>
      </w:r>
      <w:proofErr w:type="spellEnd"/>
      <w:r>
        <w:t xml:space="preserve">,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12, </w:t>
      </w:r>
      <w:proofErr w:type="spellStart"/>
      <w:r>
        <w:t>Bjelovar</w:t>
      </w:r>
      <w:proofErr w:type="spellEnd"/>
    </w:p>
    <w:p w:rsidRDefault="00C11161" w:rsidP="00C11161" w:rsidR="00C11161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C11161" w:rsidP="00C11161" w:rsidR="00C11161"/>
    <w:p w:rsidRDefault="00C11161" w:rsidP="00C11161" w:rsidR="00C11161">
      <w:pPr>
        <w:rPr>
          <w:sz w:val="24"/>
          <w:szCs w:val="24"/>
        </w:rPr>
      </w:pPr>
    </w:p>
    <w:p w:rsidRDefault="00DA0242" w:rsidP="00C11161" w:rsidR="00DA0242" w:rsidRPr="00C11161"/>
    <w:sectPr w:rsidSect="00EB0D4C" w:rsidR="00DA0242" w:rsidRPr="00C1116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16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11161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11161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63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St-823/2015-5</izvorni_sadrzaj>
    <derivirana_varijabla naziv="DomainObject.Oznaka_1">St-823/2015-5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BAKOVIĆ j.d.o.o. za građevinu i usluge</izvorni_sadrzaj>
    <derivirana_varijabla naziv="DomainObject.Predmet.ProtustrankaFormated_1">  LIMARIJA BAKOVIĆ j.d.o.o. za građevinu i usluge</derivirana_varijabla>
  </DomainObject.Predmet.ProtustrankaFormated>
  <DomainObject.Predmet.ProtustrankaFormatedOIB>
    <izvorni_sadrzaj>  LIMARIJA BAKOVIĆ j.d.o.o. za građevinu i usluge, OIB 26842941960</izvorni_sadrzaj>
    <derivirana_varijabla naziv="DomainObject.Predmet.ProtustrankaFormatedOIB_1">  LIMARIJA BAKOVIĆ j.d.o.o. za građevinu i usluge, OIB 26842941960</derivirana_varijabla>
  </DomainObject.Predmet.ProtustrankaFormatedOIB>
  <DomainObject.Predmet.ProtustrankaFormatedWithAdress>
    <izvorni_sadrzaj> LIMARIJA BAKOVIĆ j.d.o.o. za građevinu i usluge, Stjepana Radića 62, 48000 Reka</izvorni_sadrzaj>
    <derivirana_varijabla naziv="DomainObject.Predmet.ProtustrankaFormatedWithAdress_1"> LIMARIJA BAKOVIĆ j.d.o.o. za građevinu i usluge, Stjepana Radića 62, 48000 Reka</derivirana_varijabla>
  </DomainObject.Predmet.ProtustrankaFormatedWithAdress>
  <DomainObject.Predmet.ProtustrankaFormatedWithAdressOIB>
    <izvorni_sadrzaj> LIMARIJA BAKOVIĆ j.d.o.o. za građevinu i usluge, OIB 26842941960, Stjepana Radića 62, 48000 Reka</izvorni_sadrzaj>
    <derivirana_varijabla naziv="DomainObject.Predmet.ProtustrankaFormatedWithAdressOIB_1"> LIMARIJA BAKOVIĆ j.d.o.o. za građevinu i usluge, OIB 26842941960, Stjepana Radića 62, 48000 Reka</derivirana_varijabla>
  </DomainObject.Predmet.ProtustrankaFormatedWithAdressOIB>
  <DomainObject.Predmet.ProtustrankaWithAdress>
    <izvorni_sadrzaj>LIMARIJA BAKOVIĆ j.d.o.o. za građevinu i usluge Stjepana Radića 62, 48000 Reka</izvorni_sadrzaj>
    <derivirana_varijabla naziv="DomainObject.Predmet.ProtustrankaWithAdress_1">LIMARIJA BAKOVIĆ j.d.o.o. za građevinu i usluge Stjepana Radića 62, 48000 Reka</derivirana_varijabla>
  </DomainObject.Predmet.ProtustrankaWithAdress>
  <DomainObject.Predmet.ProtustrankaWithAdressOIB>
    <izvorni_sadrzaj>LIMARIJA BAKOVIĆ j.d.o.o. za građevinu i usluge, OIB 26842941960, Stjepana Radića 62, 48000 Reka</izvorni_sadrzaj>
    <derivirana_varijabla naziv="DomainObject.Predmet.ProtustrankaWithAdressOIB_1">LIMARIJA BAKOVIĆ j.d.o.o. za građevinu i usluge, OIB 26842941960, Stjepana Radića 62, 48000 Reka</derivirana_varijabla>
  </DomainObject.Predmet.ProtustrankaWithAdressOIB>
  <DomainObject.Predmet.ProtustrankaNazivFormated>
    <izvorni_sadrzaj>LIMARIJA BAKOVIĆ j.d.o.o. za građevinu i usluge</izvorni_sadrzaj>
    <derivirana_varijabla naziv="DomainObject.Predmet.ProtustrankaNazivFormated_1">LIMARIJA BAKOVIĆ j.d.o.o. za građevinu i usluge</derivirana_varijabla>
  </DomainObject.Predmet.ProtustrankaNazivFormated>
  <DomainObject.Predmet.ProtustrankaNazivFormatedOIB>
    <izvorni_sadrzaj>LIMARIJA BAKOVIĆ j.d.o.o. za građevinu i usluge, OIB 26842941960</izvorni_sadrzaj>
    <derivirana_varijabla naziv="DomainObject.Predmet.ProtustrankaNazivFormatedOIB_1">LIMARIJA BAKOVIĆ j.d.o.o. za građevinu i usluge, OIB 26842941960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106488.90</izvorni_sadrzaj>
    <derivirana_varijabla naziv="DomainObject.Predmet.TrenutnaVrijednost_1">106488.90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LIMARIJA BAKOVIĆ j.d.o.o. za građevinu i usluge</item>
    </izvorni_sadrzaj>
    <derivirana_varijabla naziv="DomainObject.Predmet.ProtuStrankaListFormated_1">
      <item>LIMARIJA BAKOVIĆ j.d.o.o. za građevinu i usluge</item>
    </derivirana_varijabla>
  </DomainObject.Predmet.ProtuStrankaListFormated>
  <DomainObject.Predmet.ProtuStrankaListFormatedOIB>
    <izvorni_sadrzaj>
      <item>LIMARIJA BAKOVIĆ j.d.o.o. za građevinu i usluge, OIB 26842941960</item>
    </izvorni_sadrzaj>
    <derivirana_varijabla naziv="DomainObject.Predmet.ProtuStrankaListFormatedOIB_1">
      <item>LIMARIJA BAKOVIĆ j.d.o.o. za građevinu i usluge, OIB 26842941960</item>
    </derivirana_varijabla>
  </DomainObject.Predmet.ProtuStrankaListFormatedOIB>
  <DomainObject.Predmet.ProtuStrankaListFormatedWithAdress>
    <izvorni_sadrzaj>
      <item>LIMARIJA BAKOVIĆ j.d.o.o. za građevinu i usluge, Stjepana Radića 62, 48000 Reka</item>
    </izvorni_sadrzaj>
    <derivirana_varijabla naziv="DomainObject.Predmet.ProtuStrankaListFormatedWithAdress_1">
      <item>LIMARIJA BAKOVIĆ j.d.o.o. za građevinu i usluge, Stjepana Radića 62, 48000 Reka</item>
    </derivirana_varijabla>
  </DomainObject.Predmet.ProtuStrankaListFormatedWithAdress>
  <DomainObject.Predmet.ProtuStrankaListFormatedWithAdressOIB>
    <izvorni_sadrzaj>
      <item>LIMARIJA BAKOVIĆ j.d.o.o. za građevinu i usluge, OIB 26842941960, Stjepana Radića 62, 48000 Reka</item>
    </izvorni_sadrzaj>
    <derivirana_varijabla naziv="DomainObject.Predmet.ProtuStrankaListFormatedWithAdressOIB_1">
      <item>LIMARIJA BAKOVIĆ j.d.o.o. za građevinu i usluge, OIB 26842941960, Stjepana Radića 62, 48000 Reka</item>
    </derivirana_varijabla>
  </DomainObject.Predmet.ProtuStrankaListFormatedWithAdressOIB>
  <DomainObject.Predmet.ProtuStrankaListNazivFormated>
    <izvorni_sadrzaj>
      <item>LIMARIJA BAKOVIĆ j.d.o.o. za građevinu i usluge</item>
    </izvorni_sadrzaj>
    <derivirana_varijabla naziv="DomainObject.Predmet.ProtuStrankaListNazivFormated_1">
      <item>LIMARIJA BAKOVIĆ j.d.o.o. za građevinu i usluge</item>
    </derivirana_varijabla>
  </DomainObject.Predmet.ProtuStrankaListNazivFormated>
  <DomainObject.Predmet.ProtuStrankaListNazivFormatedOIB>
    <izvorni_sadrzaj>
      <item>LIMARIJA BAKOVIĆ j.d.o.o. za građevinu i usluge, OIB 26842941960</item>
    </izvorni_sadrzaj>
    <derivirana_varijabla naziv="DomainObject.Predmet.ProtuStrankaListNazivFormatedOIB_1">
      <item>LIMARIJA BAKOVIĆ j.d.o.o. za građevinu i usluge, OIB 26842941960</item>
    </derivirana_varijabla>
  </DomainObject.Predmet.ProtuStrankaListNazivFormatedOIB>
  <DomainObject.Predmet.OstaliListFormated>
    <izvorni_sadrzaj>
      <item>Sudski registar</item>
      <item>E-oglasna ploča</item>
      <item>Pejo Baković</item>
    </izvorni_sadrzaj>
    <derivirana_varijabla naziv="DomainObject.Predmet.OstaliListFormated_1">
      <item>Sudski registar</item>
      <item>E-oglasna ploča</item>
      <item>Pejo Baković</item>
    </derivirana_varijabla>
  </DomainObject.Predmet.OstaliListFormated>
  <DomainObject.Predmet.OstaliListFormatedOIB>
    <izvorni_sadrzaj>
      <item>Sudski registar</item>
      <item>E-oglasna ploča</item>
      <item>Pejo Baković, OIB 16832005628</item>
    </izvorni_sadrzaj>
    <derivirana_varijabla naziv="DomainObject.Predmet.OstaliListFormatedOIB_1">
      <item>Sudski registar</item>
      <item>E-oglasna ploča</item>
      <item>Pejo Baković, OIB 16832005628</item>
    </derivirana_varijabla>
  </DomainObject.Predmet.OstaliListFormatedOIB>
  <DomainObject.Predmet.OstaliListFormatedWithAdress>
    <izvorni_sadrzaj>
      <item>Sudski registar</item>
      <item>E-oglasna ploča</item>
      <item>Pejo Baković, Barilićeva 7, 10310 Jalševec Breški</item>
    </izvorni_sadrzaj>
    <derivirana_varijabla naziv="DomainObject.Predmet.OstaliListFormatedWithAdress_1">
      <item>Sudski registar</item>
      <item>E-oglasna ploča</item>
      <item>Pejo Baković, Barilićeva 7, 10310 Jalševec Breški</item>
    </derivirana_varijabla>
  </DomainObject.Predmet.OstaliListFormatedWithAdress>
  <DomainObject.Predmet.OstaliListFormatedWithAdressOIB>
    <izvorni_sadrzaj>
      <item>Sudski registar</item>
      <item>E-oglasna ploča</item>
      <item>Pejo Baković, OIB 16832005628, Barilićeva 7, 10310 Jalševec Breški</item>
    </izvorni_sadrzaj>
    <derivirana_varijabla naziv="DomainObject.Predmet.OstaliListFormatedWithAdressOIB_1">
      <item>Sudski registar</item>
      <item>E-oglasna ploča</item>
      <item>Pejo Baković, OIB 16832005628, Barilićeva 7, 10310 Jalševec Breški</item>
    </derivirana_varijabla>
  </DomainObject.Predmet.OstaliListFormatedWithAdressOIB>
  <DomainObject.Predmet.OstaliListNazivFormated>
    <izvorni_sadrzaj>
      <item>Sudski registar</item>
      <item>E-oglasna ploča</item>
      <item>Pejo Baković</item>
    </izvorni_sadrzaj>
    <derivirana_varijabla naziv="DomainObject.Predmet.OstaliListNazivFormated_1">
      <item>Sudski registar</item>
      <item>E-oglasna ploča</item>
      <item>Pejo Baković</item>
    </derivirana_varijabla>
  </DomainObject.Predmet.OstaliListNazivFormated>
  <DomainObject.Predmet.OstaliListNazivFormatedOIB>
    <izvorni_sadrzaj>
      <item>Sudski registar</item>
      <item>E-oglasna ploča</item>
      <item>Pejo Baković, OIB 16832005628</item>
    </izvorni_sadrzaj>
    <derivirana_varijabla naziv="DomainObject.Predmet.OstaliListNazivFormatedOIB_1">
      <item>Sudski registar</item>
      <item>E-oglasna ploča</item>
      <item>Pejo Baković, OIB 16832005628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St-823/2015-5</izvorni_sadrzaj>
    <derivirana_varijabla naziv="DomainObject.PoslovniBrojDokumenta_1">St-823/2015-5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LIMARIJA BAKOVIĆ j.d.o.o. za građevinu i usluge</izvorni_sadrzaj>
    <derivirana_varijabla naziv="DomainObject.Predmet.ProtustrankaIDrugi_1">LIMARIJA BAKOVIĆ j.d.o.o.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LIMARIJA BAKOVIĆ j.d.o.o. za građevinu i usluge, OIB 26842941960, Stjepana Radića 62, 48000 Reka</izvorni_sadrzaj>
    <derivirana_varijabla naziv="DomainObject.Predmet.ProtustrankaIDrugiAdressOIB_1">LIMARIJA BAKOVIĆ j.d.o.o. za građevinu i usluge, OIB 26842941960, Stjepana Radića 62,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LIMARIJA BAKOVIĆ j.d.o.o. za građevinu i usluge</item>
      <item>Sudski registar</item>
      <item>E-oglasna ploča</item>
      <item>Pejo Baković</item>
    </izvorni_sadrzaj>
    <derivirana_varijabla naziv="DomainObject.Predmet.SudioniciListNaziv_1">
      <item>Financijska agencija</item>
      <item>LIMARIJA BAKOVIĆ j.d.o.o. za građevinu i usluge</item>
      <item>Sudski registar</item>
      <item>E-oglasna ploča</item>
      <item>Pejo Baković</item>
    </derivirana_varijabla>
  </DomainObject.Predmet.SudioniciListNaziv>
  <DomainObject.Predmet.SudioniciListAdressOIB>
    <izvorni_sadrzaj>
      <item>Financijska agencija, OIB 85821130368, A. Cesarca 2,42000 Varaždin</item>
      <item>LIMARIJA BAKOVIĆ j.d.o.o. za građevinu i usluge, OIB 26842941960, Stjepana Radića 62,48000 Reka</item>
      <item>Sudski registar</item>
      <item>E-oglasna ploča</item>
      <item>Pejo Baković, OIB 16832005628, Barilićeva 7,10310 Jalševec Breški</item>
    </izvorni_sadrzaj>
    <derivirana_varijabla naziv="DomainObject.Predmet.SudioniciListAdressOIB_1">
      <item>Financijska agencija, OIB 85821130368, A. Cesarca 2,42000 Varaždin</item>
      <item>LIMARIJA BAKOVIĆ j.d.o.o. za građevinu i usluge, OIB 26842941960, Stjepana Radića 62,48000 Reka</item>
      <item>Sudski registar</item>
      <item>E-oglasna ploča</item>
      <item>Pejo Baković, OIB 16832005628, Barilićeva 7,10310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140CC-DF7B-40F6-8EDE-9CA817137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2889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2016-03-09T08:06:00Z</cp:lastPrinted>
  <dcterms:modified xmlns:xsi="http://www.w3.org/2001/XMLSchema-instance" xsi:type="dcterms:W3CDTF">2016-03-09T08:06:00Z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