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6f90" w14:paraId="7af6f90" w:rsidRDefault="00A27295" w:rsidP="00BA7DA1" w:rsidR="00A27295" w:rsidRPr="006842EA">
      <w:pPr>
        <w:tabs>
          <w:tab w:pos="7245" w:val="left"/>
        </w:tabs>
        <w15:collapsed w:val="false"/>
      </w:pPr>
      <w:r>
        <w:rPr>
          <w:rStyle w:val="Naglaeno"/>
        </w:rPr>
        <w:t xml:space="preserve">             </w:t>
      </w:r>
      <w:r w:rsidR="003F4073" w:rsidRPr="006842E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 w:rsidRPr="006842EA">
        <w:rPr>
          <w:rStyle w:val="Naglaeno"/>
        </w:rPr>
        <w:tab/>
      </w:r>
    </w:p>
    <w:p w:rsidRDefault="00A27295" w:rsidP="00A27295" w:rsidR="00A27295" w:rsidRPr="006842EA"/>
    <w:p w:rsidRDefault="00A27295" w:rsidP="00A27295" w:rsidR="00A27295" w:rsidRPr="006842EA">
      <w:pPr>
        <w:ind w:hanging="720" w:left="360"/>
        <w:rPr>
          <w:b/>
        </w:rPr>
      </w:pPr>
      <w:r w:rsidRPr="006842EA">
        <w:rPr>
          <w:b/>
        </w:rPr>
        <w:t xml:space="preserve">     REPUBLIKA HRVATSKA</w:t>
      </w:r>
    </w:p>
    <w:p w:rsidRDefault="00A27295" w:rsidP="00A27295" w:rsidR="00A27295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  TRGOVAČKI SUD U OSIJEKU</w:t>
      </w:r>
    </w:p>
    <w:p w:rsidRDefault="00A27295" w:rsidP="002B72C4" w:rsidR="00857D02" w:rsidRPr="006842EA">
      <w:pPr>
        <w:ind w:hanging="720" w:left="360"/>
        <w:rPr>
          <w:sz w:val="22"/>
          <w:szCs w:val="22"/>
        </w:rPr>
      </w:pPr>
      <w:r w:rsidRPr="006842EA">
        <w:rPr>
          <w:sz w:val="22"/>
          <w:szCs w:val="22"/>
        </w:rPr>
        <w:t xml:space="preserve">   </w:t>
      </w:r>
    </w:p>
    <w:p w:rsidRDefault="00451DD6" w:rsidP="001B0F94" w:rsidR="00D028CC" w:rsidRPr="006842EA">
      <w:pPr>
        <w:jc w:val="center"/>
      </w:pPr>
      <w:r w:rsidRPr="006842EA">
        <w:t>R E P U B L I K A  H R V A T S K A</w:t>
      </w:r>
    </w:p>
    <w:p w:rsidRDefault="005E5D90" w:rsidP="008E2EE6" w:rsidR="00691270" w:rsidRPr="006842EA">
      <w:pPr>
        <w:jc w:val="center"/>
      </w:pPr>
      <w:r w:rsidRPr="006842EA">
        <w:t>Z A K L J U Č A K</w:t>
      </w:r>
    </w:p>
    <w:p w:rsidRDefault="006842EA" w:rsidP="006842EA" w:rsidR="006842EA">
      <w:pPr>
        <w:rPr>
          <w:b/>
        </w:rPr>
      </w:pPr>
    </w:p>
    <w:p w:rsidRDefault="006842EA" w:rsidP="00071BD4" w:rsidR="00366021" w:rsidRPr="006842EA">
      <w:pPr>
        <w:jc w:val="both"/>
      </w:pPr>
      <w:r>
        <w:tab/>
      </w:r>
      <w:r w:rsidR="00D218CE">
        <w:t xml:space="preserve">Trgovački sud u Osijeku, po stečajnoj sutkinji Nadi Roso, u stečajnom postupku predlagatelja </w:t>
      </w:r>
      <w:r w:rsidR="00932792">
        <w:t>RH, Ministarstvo financija, Porezna uprava Područni ured Slavonija i Baranja, Vukovar OIB 18683136487, zastupana po Županijskom državnom odvjetništvu u Vukovaru</w:t>
      </w:r>
      <w:r w:rsidR="00AB0B1C">
        <w:t xml:space="preserve">, </w:t>
      </w:r>
      <w:r w:rsidR="00F76B26">
        <w:t xml:space="preserve">za otvaranje stečajnog </w:t>
      </w:r>
      <w:r w:rsidR="00D218CE">
        <w:t xml:space="preserve">postupka nad dužnikom </w:t>
      </w:r>
      <w:r w:rsidR="00F76B26" w:rsidRPr="00F76B26">
        <w:rPr>
          <w:b/>
        </w:rPr>
        <w:t>BIONARDO VRBANJA 3, d.o.o.</w:t>
      </w:r>
      <w:r w:rsidR="00D218CE">
        <w:rPr>
          <w:b/>
        </w:rPr>
        <w:t xml:space="preserve">, </w:t>
      </w:r>
      <w:r w:rsidR="00F76B26" w:rsidRPr="00F76B26">
        <w:rPr>
          <w:b/>
        </w:rPr>
        <w:t>Vrbanja</w:t>
      </w:r>
      <w:r w:rsidR="00D218CE">
        <w:rPr>
          <w:b/>
        </w:rPr>
        <w:t xml:space="preserve">, </w:t>
      </w:r>
      <w:r w:rsidR="00F76B26" w:rsidRPr="00F76B26">
        <w:rPr>
          <w:b/>
        </w:rPr>
        <w:t>Kneza Ljudevita Posavskog 21</w:t>
      </w:r>
      <w:r w:rsidR="00D218CE">
        <w:rPr>
          <w:b/>
        </w:rPr>
        <w:t xml:space="preserve">, </w:t>
      </w:r>
      <w:r w:rsidR="002348C5">
        <w:rPr>
          <w:b/>
        </w:rPr>
        <w:t xml:space="preserve">MBS: </w:t>
      </w:r>
      <w:r w:rsidR="00F76B26" w:rsidRPr="00F76B26">
        <w:rPr>
          <w:b/>
        </w:rPr>
        <w:t>030107129</w:t>
      </w:r>
      <w:r w:rsidR="002348C5">
        <w:rPr>
          <w:b/>
        </w:rPr>
        <w:t xml:space="preserve">, </w:t>
      </w:r>
      <w:r w:rsidR="00D218CE">
        <w:rPr>
          <w:b/>
        </w:rPr>
        <w:t xml:space="preserve">OIB: </w:t>
      </w:r>
      <w:r w:rsidR="00F76B26" w:rsidRPr="00F76B26">
        <w:rPr>
          <w:b/>
        </w:rPr>
        <w:t>23430184477</w:t>
      </w:r>
      <w:r w:rsidR="00D218CE">
        <w:rPr>
          <w:b/>
        </w:rPr>
        <w:t>,</w:t>
      </w:r>
      <w:r w:rsidR="00D218CE">
        <w:t xml:space="preserve"> dana </w:t>
      </w:r>
      <w:r w:rsidR="00F76B26">
        <w:t>14</w:t>
      </w:r>
      <w:r w:rsidR="002348C5">
        <w:t>. studenog</w:t>
      </w:r>
      <w:r w:rsidR="00D218CE">
        <w:t xml:space="preserve"> 2016. g.,  </w:t>
      </w:r>
      <w:r w:rsidR="00667C76" w:rsidRPr="006842EA">
        <w:tab/>
      </w:r>
      <w:r w:rsidR="001E57E2" w:rsidRPr="006842EA">
        <w:tab/>
      </w:r>
    </w:p>
    <w:p w:rsidRDefault="004E340E" w:rsidP="004B741D" w:rsidR="004B741D" w:rsidRPr="006842EA">
      <w:pPr>
        <w:jc w:val="center"/>
      </w:pPr>
      <w:r w:rsidRPr="006842EA">
        <w:t xml:space="preserve">z a k l j u č i o  j e </w:t>
      </w:r>
    </w:p>
    <w:p w:rsidRDefault="004B741D" w:rsidP="004B741D" w:rsidR="00366021" w:rsidRPr="006842EA">
      <w:pPr>
        <w:pStyle w:val="Tijeloteksta"/>
      </w:pPr>
      <w:r w:rsidRPr="006842EA">
        <w:tab/>
      </w:r>
    </w:p>
    <w:p w:rsidRDefault="009B61F0" w:rsidP="00C34E2C" w:rsidR="00A55821" w:rsidRPr="006842EA">
      <w:pPr>
        <w:pStyle w:val="Odlomakpopisa"/>
        <w:numPr>
          <w:ilvl w:val="0"/>
          <w:numId w:val="10"/>
        </w:numPr>
        <w:jc w:val="both"/>
      </w:pPr>
      <w:r w:rsidRPr="006842EA">
        <w:t>Poziva</w:t>
      </w:r>
      <w:r w:rsidR="005E5D90" w:rsidRPr="006842EA">
        <w:t xml:space="preserve"> se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C34E2C" w:rsidRPr="00C34E2C">
        <w:rPr>
          <w:b/>
        </w:rPr>
        <w:t xml:space="preserve">Josip </w:t>
      </w:r>
      <w:proofErr w:type="spellStart"/>
      <w:r w:rsidR="00C34E2C" w:rsidRPr="00C34E2C">
        <w:rPr>
          <w:b/>
        </w:rPr>
        <w:t>Falćan</w:t>
      </w:r>
      <w:proofErr w:type="spellEnd"/>
      <w:r w:rsidR="00C34E2C" w:rsidRPr="00C34E2C">
        <w:rPr>
          <w:b/>
        </w:rPr>
        <w:t>, OIB: 51515687425</w:t>
      </w:r>
      <w:r w:rsidR="003F4073" w:rsidRPr="002348C5">
        <w:rPr>
          <w:b/>
        </w:rPr>
        <w:t xml:space="preserve">, </w:t>
      </w:r>
      <w:r w:rsidR="00C34E2C" w:rsidRPr="00C34E2C">
        <w:rPr>
          <w:b/>
        </w:rPr>
        <w:t>Županja, Ivana Gundulića 43</w:t>
      </w:r>
      <w:r w:rsidR="001337DD" w:rsidRPr="006842EA">
        <w:t>,</w:t>
      </w:r>
      <w:r w:rsidR="004E340E" w:rsidRPr="006842EA">
        <w:t xml:space="preserve"> </w:t>
      </w:r>
      <w:r w:rsidR="00A55821" w:rsidRPr="006842EA">
        <w:t>da u roku od 8 dana od dana primitka ovog zaključka uplat</w:t>
      </w:r>
      <w:r w:rsidR="00647557" w:rsidRPr="006842EA">
        <w:t>i</w:t>
      </w:r>
      <w:r w:rsidR="00A55821" w:rsidRPr="006842EA">
        <w:t xml:space="preserve"> iznos od </w:t>
      </w:r>
      <w:r w:rsidR="00A55821" w:rsidRPr="006842EA">
        <w:rPr>
          <w:b/>
        </w:rPr>
        <w:t>1.000,00 kn</w:t>
      </w:r>
      <w:r w:rsidR="00A55821" w:rsidRPr="006842EA">
        <w:t xml:space="preserve"> predujma za namirenje troškova stečajnog postupka u </w:t>
      </w:r>
      <w:r w:rsidR="00A55821" w:rsidRPr="006842EA">
        <w:rPr>
          <w:b/>
        </w:rPr>
        <w:t xml:space="preserve">Fond </w:t>
      </w:r>
      <w:r w:rsidR="00A55821" w:rsidRPr="006842EA">
        <w:t>za namirenje troškova stečajnog postupka na depozitni račun Trgovačkog suda u Osijeku broj HR31 2390 0011 3000 0020 0 model HR05 272-</w:t>
      </w:r>
      <w:r w:rsidR="00A55821" w:rsidRPr="006842EA">
        <w:rPr>
          <w:b/>
        </w:rPr>
        <w:t>8500</w:t>
      </w:r>
      <w:r w:rsidR="00A55821" w:rsidRPr="006842EA">
        <w:t xml:space="preserve"> koji se vodi kod Hrvatske poštanske banke d.d. za stečajnog dužnika </w:t>
      </w:r>
      <w:r w:rsidR="00C34E2C">
        <w:rPr>
          <w:b/>
        </w:rPr>
        <w:t>BIONARDO VRBANJA 3, d.o.o., Vrbanja, Kneza Ljudevita Posavskog 21, MBS: 030107129, OIB: 23430184477</w:t>
      </w:r>
      <w:r w:rsidR="001337DD" w:rsidRPr="006842EA">
        <w:rPr>
          <w:b/>
        </w:rPr>
        <w:t>,</w:t>
      </w:r>
      <w:r w:rsidR="004E340E" w:rsidRPr="006842EA">
        <w:rPr>
          <w:b/>
        </w:rPr>
        <w:t xml:space="preserve"> </w:t>
      </w:r>
      <w:r w:rsidR="00A80863" w:rsidRPr="006842EA">
        <w:t xml:space="preserve">te dodatni iznos predujma u iznosu od </w:t>
      </w:r>
      <w:r w:rsidR="00217AB6">
        <w:rPr>
          <w:b/>
        </w:rPr>
        <w:t>4</w:t>
      </w:r>
      <w:r w:rsidR="00071BD4">
        <w:rPr>
          <w:b/>
        </w:rPr>
        <w:t>.</w:t>
      </w:r>
      <w:r w:rsidR="00993E2F">
        <w:rPr>
          <w:b/>
        </w:rPr>
        <w:t>0</w:t>
      </w:r>
      <w:r w:rsidR="00A80863" w:rsidRPr="006842EA">
        <w:rPr>
          <w:b/>
        </w:rPr>
        <w:t>00,00</w:t>
      </w:r>
      <w:r w:rsidR="00A80863" w:rsidRPr="006842EA">
        <w:t xml:space="preserve"> kn na račun </w:t>
      </w:r>
      <w:r w:rsidR="002348C5">
        <w:t xml:space="preserve"> </w:t>
      </w:r>
      <w:r w:rsidR="00A80863" w:rsidRPr="006842EA">
        <w:t>Trgovačkog suda u Osijeku broj HR31 2390 0011 3000 0020 0 model HR05 272</w:t>
      </w:r>
      <w:r w:rsidR="005E6FB0" w:rsidRPr="006842EA">
        <w:t>-</w:t>
      </w:r>
      <w:r w:rsidR="00C34E2C">
        <w:rPr>
          <w:b/>
        </w:rPr>
        <w:t>2055</w:t>
      </w:r>
      <w:r w:rsidR="001A1EFE" w:rsidRPr="006842EA">
        <w:rPr>
          <w:b/>
        </w:rPr>
        <w:t>-16</w:t>
      </w:r>
      <w:r w:rsidR="00673843" w:rsidRPr="006842EA">
        <w:t xml:space="preserve"> </w:t>
      </w:r>
      <w:r w:rsidR="00A80863" w:rsidRPr="006842EA">
        <w:t>(čl. 113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Stečajnog zakona – NN 71/15 u vezi s čl. 114</w:t>
      </w:r>
      <w:r w:rsidR="00B260CA">
        <w:t>.</w:t>
      </w:r>
      <w:r w:rsidR="00A80863" w:rsidRPr="006842EA">
        <w:t xml:space="preserve"> st. 1</w:t>
      </w:r>
      <w:r w:rsidR="00B260CA">
        <w:t>.</w:t>
      </w:r>
      <w:r w:rsidR="00A80863" w:rsidRPr="006842EA">
        <w:t xml:space="preserve"> SZ)</w:t>
      </w:r>
      <w:r w:rsidR="00807508" w:rsidRPr="006842EA">
        <w:t>.</w:t>
      </w:r>
    </w:p>
    <w:p w:rsidRDefault="00807508" w:rsidP="00CD5C2C" w:rsidR="00807508" w:rsidRPr="006842EA">
      <w:pPr>
        <w:ind w:firstLine="851"/>
        <w:jc w:val="both"/>
      </w:pPr>
    </w:p>
    <w:p w:rsidRDefault="00A55821" w:rsidP="000C051B" w:rsidR="000C051B">
      <w:pPr>
        <w:pStyle w:val="Odlomakpopisa"/>
        <w:numPr>
          <w:ilvl w:val="0"/>
          <w:numId w:val="10"/>
        </w:numPr>
        <w:jc w:val="both"/>
      </w:pPr>
      <w:r w:rsidRPr="006842EA">
        <w:t xml:space="preserve">Ako </w:t>
      </w:r>
      <w:proofErr w:type="spellStart"/>
      <w:r w:rsidR="003F4073" w:rsidRPr="006842EA">
        <w:t>z.z</w:t>
      </w:r>
      <w:proofErr w:type="spellEnd"/>
      <w:r w:rsidR="003F4073" w:rsidRPr="006842EA">
        <w:t xml:space="preserve">. dužnika </w:t>
      </w:r>
      <w:r w:rsidR="00C34E2C">
        <w:rPr>
          <w:b/>
        </w:rPr>
        <w:t xml:space="preserve">Josip </w:t>
      </w:r>
      <w:proofErr w:type="spellStart"/>
      <w:r w:rsidR="00C34E2C">
        <w:rPr>
          <w:b/>
        </w:rPr>
        <w:t>Falćan</w:t>
      </w:r>
      <w:proofErr w:type="spellEnd"/>
      <w:r w:rsidR="00C34E2C">
        <w:rPr>
          <w:b/>
        </w:rPr>
        <w:t>, OIB: 51515687425, Županja, Ivana Gundulića 43</w:t>
      </w:r>
      <w:r w:rsidR="0090133C" w:rsidRPr="006842EA">
        <w:t>,</w:t>
      </w:r>
      <w:r w:rsidR="005539FD" w:rsidRPr="006842EA">
        <w:t xml:space="preserve"> </w:t>
      </w:r>
      <w:r w:rsidR="000C051B">
        <w:t xml:space="preserve">ne </w:t>
      </w:r>
      <w:r w:rsidR="000C051B">
        <w:rPr>
          <w:b/>
        </w:rPr>
        <w:t>postupi po pozivu suda</w:t>
      </w:r>
      <w:r w:rsidR="000C051B">
        <w:t xml:space="preserve"> iz točke 1</w:t>
      </w:r>
      <w:r w:rsidR="00787626">
        <w:t>.</w:t>
      </w:r>
      <w:r w:rsidR="000C051B">
        <w:t xml:space="preserve"> ovoga zaključka u propisanom roku na odgovarajući način primijenit će se pravila o prisilnoj naplati novčane kazne u parničnom postupku (čl. 113</w:t>
      </w:r>
      <w:r w:rsidR="00B260CA">
        <w:t>.</w:t>
      </w:r>
      <w:r w:rsidR="000C051B">
        <w:t xml:space="preserve"> st. 2</w:t>
      </w:r>
      <w:r w:rsidR="00B260CA">
        <w:t>.</w:t>
      </w:r>
      <w:r w:rsidR="000C051B">
        <w:t xml:space="preserve"> Stečajnog zakona – NN 71/15).</w:t>
      </w:r>
    </w:p>
    <w:p w:rsidRDefault="000C051B" w:rsidP="000C051B" w:rsidR="000C051B">
      <w:pPr>
        <w:pStyle w:val="Odlomakpopisa"/>
      </w:pPr>
    </w:p>
    <w:p w:rsidRDefault="00B41F79" w:rsidP="000C051B" w:rsidR="004B741D" w:rsidRPr="006842EA">
      <w:pPr>
        <w:pStyle w:val="Odlomakpopisa"/>
        <w:ind w:left="720"/>
        <w:jc w:val="center"/>
      </w:pPr>
      <w:r w:rsidRPr="006842EA">
        <w:t xml:space="preserve">U </w:t>
      </w:r>
      <w:r w:rsidR="00857D02" w:rsidRPr="006842EA">
        <w:t xml:space="preserve">Osijeku </w:t>
      </w:r>
      <w:r w:rsidR="00C34E2C">
        <w:t>14</w:t>
      </w:r>
      <w:r w:rsidR="0053610B">
        <w:t>. studenog</w:t>
      </w:r>
      <w:r w:rsidR="00CE4C97" w:rsidRPr="006842EA">
        <w:t xml:space="preserve"> 2016. g.</w:t>
      </w:r>
    </w:p>
    <w:p w:rsidRDefault="007242CD" w:rsidP="004B741D" w:rsidR="007242CD" w:rsidRPr="006842EA">
      <w:pPr>
        <w:pStyle w:val="Tijeloteksta"/>
        <w:jc w:val="left"/>
      </w:pPr>
    </w:p>
    <w:p w:rsidRDefault="009C49A7" w:rsidP="004B741D" w:rsidR="004B741D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="004B741D" w:rsidRPr="006842EA">
        <w:tab/>
      </w:r>
      <w:r w:rsidR="004B741D" w:rsidRPr="006842EA">
        <w:tab/>
      </w:r>
      <w:r w:rsidR="00960C63" w:rsidRPr="006842EA">
        <w:t xml:space="preserve">                                                </w:t>
      </w:r>
      <w:r w:rsidR="004B741D" w:rsidRPr="006842EA">
        <w:t>STEČAJN</w:t>
      </w:r>
      <w:r w:rsidR="005371C4" w:rsidRPr="006842EA">
        <w:t>A SUTKINJA</w:t>
      </w:r>
    </w:p>
    <w:p w:rsidRDefault="004B741D" w:rsidP="004B741D" w:rsidR="008E2EE6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  <w:t xml:space="preserve">   </w:t>
      </w:r>
      <w:r w:rsidR="00857D02" w:rsidRPr="006842EA">
        <w:tab/>
        <w:t xml:space="preserve">   </w:t>
      </w:r>
      <w:r w:rsidR="00CE19FA" w:rsidRPr="006842EA">
        <w:t xml:space="preserve">                   </w:t>
      </w:r>
      <w:r w:rsidR="00857D02" w:rsidRPr="006842EA">
        <w:t xml:space="preserve"> </w:t>
      </w:r>
      <w:r w:rsidR="009C49A7" w:rsidRPr="006842EA">
        <w:t xml:space="preserve">  </w:t>
      </w:r>
      <w:r w:rsidR="00451DD6" w:rsidRPr="006842EA">
        <w:t>Nada Roso</w:t>
      </w:r>
    </w:p>
    <w:p w:rsidRDefault="008E2EE6" w:rsidP="004B741D" w:rsidR="008E2EE6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</w:p>
    <w:p w:rsidRDefault="009C49A7" w:rsidP="004B741D" w:rsidR="009C49A7" w:rsidRPr="006842EA">
      <w:pPr>
        <w:pStyle w:val="Tijeloteksta"/>
        <w:jc w:val="left"/>
      </w:pPr>
      <w:r w:rsidRPr="006842EA">
        <w:t>Zapisničar: Danijela Špeletić</w:t>
      </w:r>
    </w:p>
    <w:p w:rsidRDefault="009C49A7" w:rsidP="004B741D" w:rsidR="009C49A7" w:rsidRPr="006842EA">
      <w:pPr>
        <w:pStyle w:val="Tijeloteksta"/>
        <w:jc w:val="left"/>
      </w:pPr>
    </w:p>
    <w:p w:rsidRDefault="004B741D" w:rsidP="004B741D" w:rsidR="004B741D" w:rsidRPr="006842EA">
      <w:pPr>
        <w:pStyle w:val="Tijeloteksta"/>
        <w:jc w:val="left"/>
      </w:pPr>
      <w:r w:rsidRPr="006842EA">
        <w:t>POUKA O PRAVNOM LIJEKU:</w:t>
      </w:r>
    </w:p>
    <w:p w:rsidRDefault="004B741D" w:rsidP="004B741D" w:rsidR="004B741D" w:rsidRPr="006842EA">
      <w:pPr>
        <w:pStyle w:val="Tijeloteksta"/>
        <w:jc w:val="left"/>
      </w:pPr>
      <w:r w:rsidRPr="006842EA">
        <w:t xml:space="preserve">Protiv ovog </w:t>
      </w:r>
      <w:r w:rsidR="00E9392A" w:rsidRPr="006842EA">
        <w:t>zaključka</w:t>
      </w:r>
      <w:r w:rsidRPr="006842EA">
        <w:t xml:space="preserve"> nije dopuštena posebna žalba (čl. </w:t>
      </w:r>
      <w:r w:rsidR="00E9392A" w:rsidRPr="006842EA">
        <w:t>19</w:t>
      </w:r>
      <w:r w:rsidRPr="006842EA">
        <w:t xml:space="preserve">. st. </w:t>
      </w:r>
      <w:r w:rsidR="00E9392A" w:rsidRPr="006842EA">
        <w:t>7</w:t>
      </w:r>
      <w:r w:rsidRPr="006842EA">
        <w:t>. Stečajnog zakona).</w:t>
      </w:r>
    </w:p>
    <w:p w:rsidRDefault="004B741D" w:rsidP="004B741D" w:rsidR="004B741D" w:rsidRPr="006842EA">
      <w:pPr>
        <w:pStyle w:val="Tijeloteksta"/>
        <w:jc w:val="left"/>
      </w:pPr>
    </w:p>
    <w:p w:rsidRDefault="004B741D" w:rsidP="005371C4" w:rsidR="00366021" w:rsidRPr="006842EA">
      <w:pPr>
        <w:pStyle w:val="Tijeloteksta"/>
        <w:jc w:val="left"/>
      </w:pPr>
      <w:r w:rsidRPr="006842EA">
        <w:t>DNA</w:t>
      </w:r>
      <w:r w:rsidR="00E9392A" w:rsidRPr="006842EA">
        <w:tab/>
      </w:r>
    </w:p>
    <w:p w:rsidRDefault="003F4073" w:rsidP="00CB4A95" w:rsidR="008064CD" w:rsidRPr="00DE2596">
      <w:pPr>
        <w:numPr>
          <w:ilvl w:val="0"/>
          <w:numId w:val="6"/>
        </w:numPr>
        <w:jc w:val="both"/>
      </w:pPr>
      <w:proofErr w:type="spellStart"/>
      <w:r w:rsidRPr="006842EA">
        <w:t>z.z</w:t>
      </w:r>
      <w:proofErr w:type="spellEnd"/>
      <w:r w:rsidRPr="006842EA">
        <w:t xml:space="preserve">. dužnika </w:t>
      </w:r>
      <w:r w:rsidR="00DE2596" w:rsidRPr="00DE2596">
        <w:t xml:space="preserve">Josip </w:t>
      </w:r>
      <w:proofErr w:type="spellStart"/>
      <w:r w:rsidR="00DE2596" w:rsidRPr="00DE2596">
        <w:t>Falćan</w:t>
      </w:r>
      <w:proofErr w:type="spellEnd"/>
      <w:r w:rsidR="00DE2596" w:rsidRPr="00DE2596">
        <w:t>, Županja, Ivana Gundulića 43</w:t>
      </w:r>
    </w:p>
    <w:p w:rsidRDefault="00F81165" w:rsidP="00CB4A95" w:rsidR="00470B34" w:rsidRPr="006842EA">
      <w:pPr>
        <w:numPr>
          <w:ilvl w:val="0"/>
          <w:numId w:val="6"/>
        </w:numPr>
        <w:jc w:val="both"/>
      </w:pPr>
      <w:r w:rsidRPr="006842EA">
        <w:t>e-</w:t>
      </w:r>
      <w:r w:rsidR="00470B34" w:rsidRPr="006842EA">
        <w:t>oglasna ploča</w:t>
      </w:r>
      <w:r w:rsidR="00A80863" w:rsidRPr="006842EA">
        <w:t xml:space="preserve"> </w:t>
      </w:r>
    </w:p>
    <w:p w:rsidRDefault="00EE397B" w:rsidP="00470B34" w:rsidR="00470B34" w:rsidRPr="006842EA">
      <w:pPr>
        <w:numPr>
          <w:ilvl w:val="0"/>
          <w:numId w:val="6"/>
        </w:numPr>
        <w:jc w:val="both"/>
      </w:pPr>
      <w:proofErr w:type="spellStart"/>
      <w:r w:rsidRPr="006842EA">
        <w:t>roč</w:t>
      </w:r>
      <w:proofErr w:type="spellEnd"/>
      <w:r w:rsidRPr="006842EA">
        <w:t xml:space="preserve">. </w:t>
      </w:r>
      <w:r w:rsidR="00DE2596">
        <w:t>17.1</w:t>
      </w:r>
      <w:r w:rsidR="002F385F">
        <w:t>.</w:t>
      </w:r>
    </w:p>
    <w:p w:rsidRDefault="00470B34" w:rsidP="00DD3DDB" w:rsidR="00470B34" w:rsidRPr="006842EA">
      <w:pPr>
        <w:ind w:firstLine="708"/>
        <w:jc w:val="both"/>
      </w:pPr>
    </w:p>
    <w:p w:rsidRDefault="004B741D" w:rsidP="00470B34" w:rsidR="004B741D" w:rsidRPr="006842EA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470B34" w:rsidP="004B741D" w:rsidR="00470B34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CE19FA" w:rsidP="004B741D" w:rsidR="00CE19FA" w:rsidRPr="006842EA">
      <w:pPr>
        <w:pStyle w:val="Tijeloteksta"/>
        <w:ind w:left="360"/>
        <w:jc w:val="left"/>
      </w:pPr>
    </w:p>
    <w:p w:rsidRDefault="004B741D" w:rsidP="004B741D" w:rsidR="004B741D" w:rsidRPr="006842EA"/>
    <w:p w:rsidRDefault="00451DD6" w:rsidP="00960C63" w:rsidR="00E9392A" w:rsidRPr="006842EA">
      <w:pPr>
        <w:pStyle w:val="Tijeloteksta"/>
        <w:jc w:val="left"/>
      </w:pP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</w:r>
      <w:r w:rsidR="00960C63" w:rsidRPr="006842EA">
        <w:tab/>
        <w:t xml:space="preserve"> </w:t>
      </w:r>
      <w:r w:rsidRPr="006842EA">
        <w:tab/>
      </w:r>
      <w:r w:rsidR="00960C63" w:rsidRPr="006842EA">
        <w:t xml:space="preserve">                                                                             </w:t>
      </w: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E9392A" w:rsidP="00960C63" w:rsidR="00E9392A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CE4C97" w:rsidP="00960C63" w:rsidR="00CE4C97" w:rsidRPr="006842E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114" w:rsidR="00254114">
      <w:r>
        <w:separator/>
      </w:r>
    </w:p>
  </w:endnote>
  <w:endnote w:id="0" w:type="continuationSeparator">
    <w:p w:rsidRDefault="00254114" w:rsidR="00254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114" w:rsidR="00254114">
      <w:r>
        <w:separator/>
      </w:r>
    </w:p>
  </w:footnote>
  <w:footnote w:id="0" w:type="continuationSeparator">
    <w:p w:rsidRDefault="00254114" w:rsidR="002541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2792" w:rsidP="00932792" w:rsidR="00932792" w:rsidRPr="000044CC">
    <w:pPr>
      <w:jc w:val="right"/>
      <w:rPr>
        <w:rStyle w:val="Naglaeno"/>
        <w:b w:val="false"/>
        <w:bCs w:val="false"/>
      </w:rPr>
    </w:pPr>
    <w:r w:rsidRPr="000044CC">
      <w:t>6 St-</w:t>
    </w:r>
    <w:r>
      <w:t>2055/16-7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425D2"/>
    <w:rsid w:val="0005396D"/>
    <w:rsid w:val="00071BD4"/>
    <w:rsid w:val="00086232"/>
    <w:rsid w:val="00095372"/>
    <w:rsid w:val="000C051B"/>
    <w:rsid w:val="000C20F1"/>
    <w:rsid w:val="000C66AE"/>
    <w:rsid w:val="000C7F37"/>
    <w:rsid w:val="000E414B"/>
    <w:rsid w:val="000F22FF"/>
    <w:rsid w:val="000F74C1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17AB6"/>
    <w:rsid w:val="00223C8E"/>
    <w:rsid w:val="002348C5"/>
    <w:rsid w:val="00252C63"/>
    <w:rsid w:val="00254114"/>
    <w:rsid w:val="00255E1A"/>
    <w:rsid w:val="002835EE"/>
    <w:rsid w:val="00291B9C"/>
    <w:rsid w:val="002A0C49"/>
    <w:rsid w:val="002B51B2"/>
    <w:rsid w:val="002B72C4"/>
    <w:rsid w:val="002C6560"/>
    <w:rsid w:val="002E5BA8"/>
    <w:rsid w:val="002F385F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51FA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0838"/>
    <w:rsid w:val="004E340E"/>
    <w:rsid w:val="004E5065"/>
    <w:rsid w:val="00500BBD"/>
    <w:rsid w:val="005035D9"/>
    <w:rsid w:val="0053610B"/>
    <w:rsid w:val="005371C4"/>
    <w:rsid w:val="0054615D"/>
    <w:rsid w:val="005539FD"/>
    <w:rsid w:val="0055624C"/>
    <w:rsid w:val="005675F0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42EA"/>
    <w:rsid w:val="00686ACA"/>
    <w:rsid w:val="00691270"/>
    <w:rsid w:val="006A2408"/>
    <w:rsid w:val="006A56C2"/>
    <w:rsid w:val="006E46F1"/>
    <w:rsid w:val="006F1A6E"/>
    <w:rsid w:val="00705E9A"/>
    <w:rsid w:val="0071683B"/>
    <w:rsid w:val="007242CD"/>
    <w:rsid w:val="00725641"/>
    <w:rsid w:val="0072710A"/>
    <w:rsid w:val="00730C15"/>
    <w:rsid w:val="00733213"/>
    <w:rsid w:val="0073482A"/>
    <w:rsid w:val="0074711B"/>
    <w:rsid w:val="0075763E"/>
    <w:rsid w:val="00770E51"/>
    <w:rsid w:val="00786F1E"/>
    <w:rsid w:val="00787626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4CD"/>
    <w:rsid w:val="0080666F"/>
    <w:rsid w:val="00807508"/>
    <w:rsid w:val="0082271E"/>
    <w:rsid w:val="00845777"/>
    <w:rsid w:val="00857D02"/>
    <w:rsid w:val="00861857"/>
    <w:rsid w:val="008737C5"/>
    <w:rsid w:val="008763AA"/>
    <w:rsid w:val="0088689D"/>
    <w:rsid w:val="008A0787"/>
    <w:rsid w:val="008B2D6F"/>
    <w:rsid w:val="008B5B3D"/>
    <w:rsid w:val="008C5C4C"/>
    <w:rsid w:val="008D0E0B"/>
    <w:rsid w:val="008E2EE6"/>
    <w:rsid w:val="009001D6"/>
    <w:rsid w:val="0090133C"/>
    <w:rsid w:val="00932792"/>
    <w:rsid w:val="0093450C"/>
    <w:rsid w:val="00935547"/>
    <w:rsid w:val="00947D9B"/>
    <w:rsid w:val="00960C63"/>
    <w:rsid w:val="00961D63"/>
    <w:rsid w:val="00963406"/>
    <w:rsid w:val="009807E2"/>
    <w:rsid w:val="00993E2F"/>
    <w:rsid w:val="00994095"/>
    <w:rsid w:val="009B61F0"/>
    <w:rsid w:val="009C13EB"/>
    <w:rsid w:val="009C49A7"/>
    <w:rsid w:val="009C4FE6"/>
    <w:rsid w:val="009D0DCF"/>
    <w:rsid w:val="009D7D43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91ED3"/>
    <w:rsid w:val="00A96A2B"/>
    <w:rsid w:val="00AA11CC"/>
    <w:rsid w:val="00AB0B1C"/>
    <w:rsid w:val="00AB56F9"/>
    <w:rsid w:val="00AB732E"/>
    <w:rsid w:val="00AD24AA"/>
    <w:rsid w:val="00AD76C3"/>
    <w:rsid w:val="00AE35EA"/>
    <w:rsid w:val="00AE5687"/>
    <w:rsid w:val="00AF2B0E"/>
    <w:rsid w:val="00B11D59"/>
    <w:rsid w:val="00B260CA"/>
    <w:rsid w:val="00B41F79"/>
    <w:rsid w:val="00B77039"/>
    <w:rsid w:val="00BA7DA1"/>
    <w:rsid w:val="00BC33DE"/>
    <w:rsid w:val="00BF7940"/>
    <w:rsid w:val="00C15361"/>
    <w:rsid w:val="00C26291"/>
    <w:rsid w:val="00C26F52"/>
    <w:rsid w:val="00C34E2C"/>
    <w:rsid w:val="00C3548B"/>
    <w:rsid w:val="00C418D6"/>
    <w:rsid w:val="00C64210"/>
    <w:rsid w:val="00C77A2B"/>
    <w:rsid w:val="00C9197B"/>
    <w:rsid w:val="00CA5EA9"/>
    <w:rsid w:val="00CA7139"/>
    <w:rsid w:val="00CB0728"/>
    <w:rsid w:val="00CB0F92"/>
    <w:rsid w:val="00CB4A95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18CE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3002"/>
    <w:rsid w:val="00D85A5F"/>
    <w:rsid w:val="00D86163"/>
    <w:rsid w:val="00D913A9"/>
    <w:rsid w:val="00DC7BF5"/>
    <w:rsid w:val="00DD2365"/>
    <w:rsid w:val="00DD3DDB"/>
    <w:rsid w:val="00DE2596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B26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5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035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035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5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5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5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035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035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5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5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BIONARDO VRBANJA 3, društvo s ograničenom odgovornošću za proizvodnju i distribuciju toplinske energije</izvorni_sadrzaj>
    <derivirana_varijabla naziv="DomainObject.Predmet.ProtustrankaFormated_1">  BIONARDO VRBANJA 3, društvo s ograničenom odgovornošću za proizvodnju i distribuciju toplinske energije</derivirana_varijabla>
  </DomainObject.Predmet.ProtustrankaFormated>
  <DomainObject.Predmet.ProtustrankaFormatedOIB>
    <izvorni_sadrzaj>  BIONARDO VRBANJA 3, društvo s ograničenom odgovornošću za proizvodnju i distribuciju toplinske energije, OIB 23430184477</izvorni_sadrzaj>
    <derivirana_varijabla naziv="DomainObject.Predmet.ProtustrankaFormatedOIB_1">  BIONARDO VRBANJA 3, društvo s ograničenom odgovornošću za proizvodnju i distribuciju toplinske energije, OIB 23430184477</derivirana_varijabla>
  </DomainObject.Predmet.ProtustrankaFormatedOIB>
  <DomainObject.Predmet.ProtustrankaFormatedWithAdress>
    <izvorni_sadrzaj> BIONARDO VRBANJA 3, društvo s ograničenom odgovornošću za proizvodnju i distribuciju toplinske energije, Kneza Ljudevita Posavskog 21, 32254 Vrbanja</izvorni_sadrzaj>
    <derivirana_varijabla naziv="DomainObject.Predmet.ProtustrankaFormatedWithAdress_1"> BIONARDO VRBANJA 3, društvo s ograničenom odgovornošću za proizvodnju i distribuciju toplinske energije, Kneza Ljudevita Posavskog 21, 32254 Vrbanja</derivirana_varijabla>
  </DomainObject.Predmet.ProtustrankaFormatedWithAdress>
  <DomainObject.Predmet.ProtustrankaFormatedWithAdressOIB>
    <izvorni_sadrzaj> BIONARDO VRBANJA 3, društvo s ograničenom odgovornošću za proizvodnju i distribuciju toplinske energije, OIB 23430184477, Kneza Ljudevita Posavskog 21, 32254 Vrbanja</izvorni_sadrzaj>
    <derivirana_varijabla naziv="DomainObject.Predmet.ProtustrankaFormatedWithAdressOIB_1"> BIONARDO VRBANJA 3, društvo s ograničenom odgovornošću za proizvodnju i distribuciju toplinske energije, OIB 23430184477, Kneza Ljudevita Posavskog 21, 32254 Vrbanja</derivirana_varijabla>
  </DomainObject.Predmet.ProtustrankaFormatedWithAdressOIB>
  <DomainObject.Predmet.ProtustrankaWithAdress>
    <izvorni_sadrzaj>BIONARDO VRBANJA 3, društvo s ograničenom odgovornošću za proizvodnju i distribuciju toplinske energije Kneza Ljudevita Posavskog 21, 32254 Vrbanja</izvorni_sadrzaj>
    <derivirana_varijabla naziv="DomainObject.Predmet.ProtustrankaWithAdress_1">BIONARDO VRBANJA 3, društvo s ograničenom odgovornošću za proizvodnju i distribuciju toplinske energije Kneza Ljudevita Posavskog 21, 32254 Vrbanja</derivirana_varijabla>
  </DomainObject.Predmet.ProtustrankaWithAdress>
  <DomainObject.Predmet.ProtustrankaWithAdressOIB>
    <izvorni_sadrzaj>BIONARDO VRBANJA 3, društvo s ograničenom odgovornošću za proizvodnju i distribuciju toplinske energije, OIB 23430184477, Kneza Ljudevita Posavskog 21, 32254 Vrbanja</izvorni_sadrzaj>
    <derivirana_varijabla naziv="DomainObject.Predmet.ProtustrankaWithAdressOIB_1">BIONARDO VRBANJA 3, društvo s ograničenom odgovornošću za proizvodnju i distribuciju toplinske energije, OIB 23430184477, Kneza Ljudevita Posavskog 21, 32254 Vrbanja</derivirana_varijabla>
  </DomainObject.Predmet.ProtustrankaWithAdressOIB>
  <DomainObject.Predmet.ProtustrankaNazivFormated>
    <izvorni_sadrzaj>BIONARDO VRBANJA 3, društvo s ograničenom odgovornošću za proizvodnju i distribuciju toplinske energije</izvorni_sadrzaj>
    <derivirana_varijabla naziv="DomainObject.Predmet.ProtustrankaNazivFormated_1">BIONARDO VRBANJA 3, društvo s ograničenom odgovornošću za proizvodnju i distribuciju toplinske energije</derivirana_varijabla>
  </DomainObject.Predmet.ProtustrankaNazivFormated>
  <DomainObject.Predmet.ProtustrankaNazivFormatedOIB>
    <izvorni_sadrzaj>BIONARDO VRBANJA 3, društvo s ograničenom odgovornošću za proizvodnju i distribuciju toplinske energije, OIB 23430184477</izvorni_sadrzaj>
    <derivirana_varijabla naziv="DomainObject.Predmet.ProtustrankaNazivFormatedOIB_1">BIONARDO VRBANJA 3, društvo s ograničenom odgovornošću za proizvodnju i distribuciju toplinske energije, OIB 23430184477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BIONARDO VRBANJA 3, društvo s ograničenom odgovornošću za proizvodnju i distribuciju toplinske energije</item>
    </izvorni_sadrzaj>
    <derivirana_varijabla naziv="DomainObject.Predmet.ProtuStrankaListFormated_1">
      <item>BIONARDO VRBANJA 3, društvo s ograničenom odgovornošću za proizvodnju i distribuciju toplinske energije</item>
    </derivirana_varijabla>
  </DomainObject.Predmet.ProtuStrankaListFormated>
  <DomainObject.Predmet.ProtuStrankaListFormatedOIB>
    <izvorni_sadrzaj>
      <item>BIONARDO VRBANJA 3, društvo s ograničenom odgovornošću za proizvodnju i distribuciju toplinske energije, OIB 23430184477</item>
    </izvorni_sadrzaj>
    <derivirana_varijabla naziv="DomainObject.Predmet.ProtuStrankaListFormatedOIB_1">
      <item>BIONARDO VRBANJA 3, društvo s ograničenom odgovornošću za proizvodnju i distribuciju toplinske energije, OIB 23430184477</item>
    </derivirana_varijabla>
  </DomainObject.Predmet.ProtuStrankaListFormatedOIB>
  <DomainObject.Predmet.ProtuStrankaListFormatedWithAdress>
    <izvorni_sadrzaj>
      <item>BIONARDO VRBANJA 3, društvo s ograničenom odgovornošću za proizvodnju i distribuciju toplinske energije, Kneza Ljudevita Posavskog 21, 32254 Vrbanja</item>
    </izvorni_sadrzaj>
    <derivirana_varijabla naziv="DomainObject.Predmet.ProtuStrankaListFormatedWithAdress_1">
      <item>BIONARDO VRBANJA 3, društvo s ograničenom odgovornošću za proizvodnju i distribuciju toplinske energije, Kneza Ljudevita Posavskog 21, 32254 Vrbanja</item>
    </derivirana_varijabla>
  </DomainObject.Predmet.ProtuStrankaListFormatedWithAdress>
  <DomainObject.Predmet.ProtuStrankaListFormatedWithAdressOIB>
    <izvorni_sadrzaj>
      <item>BIONARDO VRBANJA 3, društvo s ograničenom odgovornošću za proizvodnju i distribuciju toplinske energije, OIB 23430184477, Kneza Ljudevita Posavskog 21, 32254 Vrbanja</item>
    </izvorni_sadrzaj>
    <derivirana_varijabla naziv="DomainObject.Predmet.ProtuStrankaListFormatedWithAdressOIB_1">
      <item>BIONARDO VRBANJA 3, društvo s ograničenom odgovornošću za proizvodnju i distribuciju toplinske energije, OIB 23430184477, Kneza Ljudevita Posavskog 21, 32254 Vrbanja</item>
    </derivirana_varijabla>
  </DomainObject.Predmet.ProtuStrankaListFormatedWithAdressOIB>
  <DomainObject.Predmet.ProtuStrankaListNazivFormated>
    <izvorni_sadrzaj>
      <item>BIONARDO VRBANJA 3, društvo s ograničenom odgovornošću za proizvodnju i distribuciju toplinske energije</item>
    </izvorni_sadrzaj>
    <derivirana_varijabla naziv="DomainObject.Predmet.ProtuStrankaListNazivFormated_1">
      <item>BIONARDO VRBANJA 3, društvo s ograničenom odgovornošću za proizvodnju i distribuciju toplinske energije</item>
    </derivirana_varijabla>
  </DomainObject.Predmet.ProtuStrankaListNazivFormated>
  <DomainObject.Predmet.ProtuStrankaListNazivFormatedOIB>
    <izvorni_sadrzaj>
      <item>BIONARDO VRBANJA 3, društvo s ograničenom odgovornošću za proizvodnju i distribuciju toplinske energije, OIB 23430184477</item>
    </izvorni_sadrzaj>
    <derivirana_varijabla naziv="DomainObject.Predmet.ProtuStrankaListNazivFormatedOIB_1">
      <item>BIONARDO VRBANJA 3, društvo s ograničenom odgovornošću za proizvodnju i distribuciju toplinske energije, OIB 23430184477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BIONARDO VRBANJA 3, društvo s ograničenom odgovornošću za proizvodnju i distribuciju toplinske energije</izvorni_sadrzaj>
    <derivirana_varijabla naziv="DomainObject.Predmet.ProtustrankaIDrugi_1">BIONARDO VRBANJA 3, društvo s ograničenom odgovornošću za proizvodnju i distribuciju toplinske energije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BIONARDO VRBANJA 3, društvo s ograničenom odgovornošću za proizvodnju i distribuciju toplinske energije, OIB 23430184477, Kneza Ljudevita Posavskog 21, 32254 Vrbanja</izvorni_sadrzaj>
    <derivirana_varijabla naziv="DomainObject.Predmet.ProtustrankaIDrugiAdressOIB_1">BIONARDO VRBANJA 3, društvo s ograničenom odgovornošću za proizvodnju i distribuciju toplinske energije, OIB 23430184477, Kneza Ljudevita Posavskog 21,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BIONARDO VRBANJA 3, društvo s ograničenom odgovornošću za proizvodnju i distribuciju toplinske energije</item>
      <item>RH MF POREZNA UPRAVA VUKOVAR</item>
    </izvorni_sadrzaj>
    <derivirana_varijabla naziv="DomainObject.Predmet.SudioniciListNaziv_1">
      <item>BIONARDO VRBANJA 3, društvo s ograničenom odgovornošću za proizvodnju i distribuciju toplinske energije</item>
      <item>RH MF POREZNA UPRAVA VUKOVAR</item>
    </derivirana_varijabla>
  </DomainObject.Predmet.SudioniciListNaziv>
  <DomainObject.Predmet.SudioniciListAdressOIB>
    <izvorni_sadrzaj>
      <item>BIONARDO VRBANJA 3, društvo s ograničenom odgovornošću za proizvodnju i distribuciju toplinske energije, OIB 23430184477, Kneza Ljudevita Posavskog 21,32254 Vrbanja</item>
      <item>RH MF POREZNA UPRAVA VUKOVAR, OIB 18683136487</item>
    </izvorni_sadrzaj>
    <derivirana_varijabla naziv="DomainObject.Predmet.SudioniciListAdressOIB_1">
      <item>BIONARDO VRBANJA 3, društvo s ograničenom odgovornošću za proizvodnju i distribuciju toplinske energije, OIB 23430184477, Kneza Ljudevita Posavskog 21,32254 Vrbanja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23430184477</item>
      <item>, OIB 18683136487</item>
    </izvorni_sadrzaj>
    <derivirana_varijabla naziv="DomainObject.Predmet.SudioniciListNazivOIB_1">
      <item>, OIB 23430184477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FEA74-DE14-4296-BCBA-E48634AA7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318</properties:Words>
  <properties:Characters>1569</properties:Characters>
  <properties:Lines>118</properties:Lines>
  <properties:Paragraphs>18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2016-09-29T10:40:00Z</cp:lastPrinted>
  <dcterms:modified xmlns:xsi="http://www.w3.org/2001/XMLSchema-instance" xsi:type="dcterms:W3CDTF">2016-11-14T08:54:00Z</dcterms:modified>
  <cp:revision>82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