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b063" w14:paraId="3b2b063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B13D6">
        <w:t>12/2019</w:t>
      </w:r>
      <w:r w:rsidR="00196DBA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361308" w:rsidP="00A576FE" w:rsidR="00A576FE">
      <w:pPr>
        <w:ind w:firstLine="705"/>
        <w:jc w:val="both"/>
      </w:pPr>
      <w:r>
        <w:t>Trgovački sud u Zadru</w:t>
      </w:r>
      <w:r w:rsidR="00A576FE">
        <w:t xml:space="preserve">, po sutkinji </w:t>
      </w:r>
      <w:r w:rsidR="00226979">
        <w:t>Ardeni Bajlo</w:t>
      </w:r>
      <w:r w:rsidR="00A576FE">
        <w:t xml:space="preserve">, u prethodnom postupku radi utvrđivanja pretpostavki za otvaranje stečajnoga postupka nad dužnikom </w:t>
      </w:r>
      <w:r w:rsidR="004B13D6">
        <w:t xml:space="preserve">VIRSKI DOM </w:t>
      </w:r>
      <w:r w:rsidR="004B13D6" w:rsidRPr="00A56DCC">
        <w:t xml:space="preserve">d.o.o., </w:t>
      </w:r>
      <w:r w:rsidR="004B13D6">
        <w:t>Vir</w:t>
      </w:r>
      <w:r w:rsidR="004B13D6" w:rsidRPr="00A56DCC">
        <w:t xml:space="preserve">, </w:t>
      </w:r>
      <w:r w:rsidR="004B13D6">
        <w:t>Pedinka X br. 32</w:t>
      </w:r>
      <w:r w:rsidR="004B13D6" w:rsidRPr="00A56DCC">
        <w:t xml:space="preserve">, OIB: </w:t>
      </w:r>
      <w:r w:rsidR="004B13D6">
        <w:t>43458474378</w:t>
      </w:r>
      <w:r w:rsidR="00A576FE">
        <w:t xml:space="preserve">, </w:t>
      </w:r>
      <w:r w:rsidR="0050784B">
        <w:t>zastupanom po članu</w:t>
      </w:r>
      <w:r w:rsidR="007263AB" w:rsidRPr="00FF60D5">
        <w:t xml:space="preserve"> uprave </w:t>
      </w:r>
      <w:r w:rsidR="004B13D6">
        <w:t>Davutu Bayu</w:t>
      </w:r>
      <w:r w:rsidR="004B13D6" w:rsidRPr="00A56DCC">
        <w:t xml:space="preserve"> iz </w:t>
      </w:r>
      <w:r w:rsidR="004B13D6">
        <w:t>Otoka Oštarijskog, i Ladislavu Janoška iz Banska Bystrica – Rudlova, Republika Slovačka</w:t>
      </w:r>
      <w:r w:rsidR="00B11753">
        <w:t xml:space="preserve">, </w:t>
      </w:r>
      <w:r w:rsidR="00356CEE">
        <w:t>31</w:t>
      </w:r>
      <w:r w:rsidR="00984003">
        <w:t xml:space="preserve">. </w:t>
      </w:r>
      <w:r w:rsidR="00BC0FE1">
        <w:t xml:space="preserve"> </w:t>
      </w:r>
      <w:r w:rsidR="004B13D6">
        <w:t>siječnja</w:t>
      </w:r>
      <w:r w:rsidR="00A576FE">
        <w:t xml:space="preserve"> 201</w:t>
      </w:r>
      <w:r w:rsidR="004B13D6">
        <w:t>9</w:t>
      </w:r>
      <w:r w:rsidR="00A576FE"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4B13D6">
        <w:t>27</w:t>
      </w:r>
      <w:r w:rsidR="00372EF1" w:rsidRPr="00202FB8">
        <w:t xml:space="preserve">. </w:t>
      </w:r>
      <w:r w:rsidR="004B13D6">
        <w:t>veljače</w:t>
      </w:r>
      <w:r w:rsidR="006A2139" w:rsidRPr="00202FB8">
        <w:t xml:space="preserve"> 201</w:t>
      </w:r>
      <w:r w:rsidR="00395A35">
        <w:t>9</w:t>
      </w:r>
      <w:r w:rsidR="00196DBA" w:rsidRPr="00202FB8">
        <w:t>. u</w:t>
      </w:r>
      <w:r w:rsidR="00356CEE">
        <w:t xml:space="preserve"> 11</w:t>
      </w:r>
      <w:r w:rsidR="004B13D6">
        <w:t>,0</w:t>
      </w:r>
      <w:r w:rsidR="00361308">
        <w:t>0</w:t>
      </w:r>
      <w:r w:rsidR="00372EF1" w:rsidRPr="00202FB8">
        <w:t xml:space="preserve"> </w:t>
      </w:r>
      <w:r w:rsidR="00372EF1">
        <w:t xml:space="preserve">sati </w:t>
      </w:r>
      <w:r w:rsidR="004B13D6">
        <w:t>kod Trgovačkog suda u Zadru, Dr. Franje Tuđmana 35, sudnica 26/I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 w:rsidR="004B13D6">
        <w:t>ju</w:t>
      </w:r>
      <w:r>
        <w:t xml:space="preserve"> se osob</w:t>
      </w:r>
      <w:r w:rsidR="004B13D6">
        <w:t>e</w:t>
      </w:r>
      <w:r>
        <w:t xml:space="preserve"> ovlašten</w:t>
      </w:r>
      <w:r w:rsidR="004B13D6">
        <w:t>e</w:t>
      </w:r>
      <w:r>
        <w:t xml:space="preserve"> za zastupanje dužnika po zakonu </w:t>
      </w:r>
      <w:r w:rsidR="004B13D6">
        <w:t>Davut Bay</w:t>
      </w:r>
      <w:r w:rsidR="004B13D6" w:rsidRPr="00A56DCC">
        <w:t xml:space="preserve"> iz </w:t>
      </w:r>
      <w:r w:rsidR="004B13D6">
        <w:t>Otoka Oštarijskog, i Ladislav Janoška iz Banska Bystrica – Rudlova, Republika Slovačka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4B13D6">
        <w:tab/>
        <w:t>Ako osobe</w:t>
      </w:r>
      <w:r w:rsidR="00926C7A">
        <w:t xml:space="preserve"> ovlašten</w:t>
      </w:r>
      <w:r w:rsidR="004B13D6">
        <w:t>e</w:t>
      </w:r>
      <w:r w:rsidR="00926C7A" w:rsidRPr="00A96663">
        <w:t xml:space="preserve"> za zastupanje dužnika po zakonu</w:t>
      </w:r>
      <w:r w:rsidR="004B13D6">
        <w:t xml:space="preserve"> ne pristupe</w:t>
      </w:r>
      <w:r w:rsidR="00926C7A" w:rsidRPr="00A96663">
        <w:t xml:space="preserve"> na navedeno ročište</w:t>
      </w:r>
      <w:r w:rsidR="00926C7A">
        <w:t xml:space="preserve"> ili prethodno ne dostav</w:t>
      </w:r>
      <w:r w:rsidR="004B13D6">
        <w:t>e</w:t>
      </w:r>
      <w:r w:rsidR="00926C7A">
        <w:t xml:space="preserve">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4B13D6">
        <w:t>ihovo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4B13D6">
        <w:t xml:space="preserve">VIRSKI DOM </w:t>
      </w:r>
      <w:r w:rsidR="004B13D6" w:rsidRPr="00A56DCC">
        <w:t xml:space="preserve">d.o.o., </w:t>
      </w:r>
      <w:r w:rsidR="004B13D6">
        <w:t>Vir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361308">
        <w:t>3</w:t>
      </w:r>
      <w:r>
        <w:t xml:space="preserve">. </w:t>
      </w:r>
      <w:r w:rsidR="004B13D6">
        <w:t>siječnja 2019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5379B1">
        <w:t>120</w:t>
      </w:r>
      <w:r w:rsidRPr="006A6907">
        <w:t xml:space="preserve"> dana u iznosu od </w:t>
      </w:r>
      <w:r w:rsidR="004B13D6">
        <w:t>32</w:t>
      </w:r>
      <w:r w:rsidR="00361308">
        <w:t>.</w:t>
      </w:r>
      <w:r w:rsidR="004B13D6">
        <w:t>587</w:t>
      </w:r>
      <w:r w:rsidR="00361308">
        <w:t>,</w:t>
      </w:r>
      <w:r w:rsidR="004B13D6">
        <w:t>71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36130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356CEE">
        <w:t>31</w:t>
      </w:r>
      <w:r w:rsidR="00984003">
        <w:t xml:space="preserve">. </w:t>
      </w:r>
      <w:r w:rsidR="004B13D6">
        <w:t>siječnja</w:t>
      </w:r>
      <w:r w:rsidR="00A576FE">
        <w:t xml:space="preserve"> 201</w:t>
      </w:r>
      <w:r w:rsidR="004B13D6">
        <w:t>9</w:t>
      </w:r>
      <w:r w:rsidR="00A576FE">
        <w:t>.</w:t>
      </w:r>
    </w:p>
    <w:p w:rsidRDefault="00A576FE" w:rsidP="00A576FE" w:rsidR="00A576FE"/>
    <w:p w:rsidRDefault="008455D7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4B13D6">
        <w:t>Davutu Bayu</w:t>
      </w:r>
      <w:r w:rsidR="004B13D6" w:rsidRPr="00A56DCC">
        <w:t xml:space="preserve"> iz </w:t>
      </w:r>
      <w:r w:rsidR="004B13D6">
        <w:t>Otoka Oštarijskog</w:t>
      </w:r>
      <w:r w:rsidR="004B13D6" w:rsidRPr="00355932">
        <w:t xml:space="preserve">, </w:t>
      </w:r>
      <w:r w:rsidR="004B13D6">
        <w:rPr>
          <w:rFonts w:eastAsiaTheme="minorHAnsi"/>
          <w:lang w:eastAsia="en-US"/>
        </w:rPr>
        <w:t>Otok Oštarijski 4 E</w:t>
      </w:r>
      <w:r w:rsidR="004B13D6" w:rsidRPr="00355932">
        <w:t xml:space="preserve">, OIB: </w:t>
      </w:r>
      <w:r w:rsidR="004B13D6">
        <w:rPr>
          <w:bCs/>
        </w:rPr>
        <w:t xml:space="preserve">51973224942 i </w:t>
      </w:r>
      <w:r w:rsidR="004B13D6">
        <w:t>Ladislavu Janoška iz Banska Bystrica – Rudlova, Republika Slovačka, Starohorska 6459/29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455D7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4B13D6">
      <w:t>12</w:t>
    </w:r>
    <w:r w:rsidR="006A4863">
      <w:t>/</w:t>
    </w:r>
    <w:r w:rsidR="007B450B">
      <w:t>20</w:t>
    </w:r>
    <w:r w:rsidR="004B13D6">
      <w:t>19</w:t>
    </w:r>
    <w:r w:rsidR="006A4863">
      <w:t>-</w:t>
    </w:r>
    <w:r w:rsidR="00196DBA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6FC8"/>
    <w:rsid w:val="000D3BF0"/>
    <w:rsid w:val="000D4479"/>
    <w:rsid w:val="000E1729"/>
    <w:rsid w:val="000E1805"/>
    <w:rsid w:val="000E1F05"/>
    <w:rsid w:val="000E47AE"/>
    <w:rsid w:val="000F536C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96DBA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2FB8"/>
    <w:rsid w:val="0020610B"/>
    <w:rsid w:val="0021129F"/>
    <w:rsid w:val="00220647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4676A"/>
    <w:rsid w:val="003510B6"/>
    <w:rsid w:val="00356CEE"/>
    <w:rsid w:val="00361308"/>
    <w:rsid w:val="00365CCC"/>
    <w:rsid w:val="00367B8D"/>
    <w:rsid w:val="00372EF1"/>
    <w:rsid w:val="00376C01"/>
    <w:rsid w:val="00383555"/>
    <w:rsid w:val="0038405B"/>
    <w:rsid w:val="00393B64"/>
    <w:rsid w:val="00395A35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13D6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379B1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0F6D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55D7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D16FA"/>
    <w:rsid w:val="00AE1CD0"/>
    <w:rsid w:val="00AE6596"/>
    <w:rsid w:val="00AE70E5"/>
    <w:rsid w:val="00AF1BE6"/>
    <w:rsid w:val="00B0035D"/>
    <w:rsid w:val="00B04D99"/>
    <w:rsid w:val="00B11753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462E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016B"/>
    <w:rsid w:val="00C71C83"/>
    <w:rsid w:val="00C73130"/>
    <w:rsid w:val="00C81367"/>
    <w:rsid w:val="00C82424"/>
    <w:rsid w:val="00C862B5"/>
    <w:rsid w:val="00C87E33"/>
    <w:rsid w:val="00C91F8D"/>
    <w:rsid w:val="00C92011"/>
    <w:rsid w:val="00CA32EF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80ACF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5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5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St-12/2019</izvorni_sadrzaj>
    <derivirana_varijabla naziv="DomainObject.Predmet.OznakaBroj_1">St-12/2019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VIRSKI DOM d.o.o. za trgovinu i turizam</izvorni_sadrzaj>
    <derivirana_varijabla naziv="DomainObject.Predmet.ProtustrankaFormated_1">  VIRSKI DOM d.o.o. za trgovinu i turizam</derivirana_varijabla>
  </DomainObject.Predmet.ProtustrankaFormated>
  <DomainObject.Predmet.ProtustrankaFormatedOIB>
    <izvorni_sadrzaj>  VIRSKI DOM d.o.o. za trgovinu i turizam, OIB 43458474378</izvorni_sadrzaj>
    <derivirana_varijabla naziv="DomainObject.Predmet.ProtustrankaFormatedOIB_1">  VIRSKI DOM d.o.o. za trgovinu i turizam, OIB 43458474378</derivirana_varijabla>
  </DomainObject.Predmet.ProtustrankaFormatedOIB>
  <DomainObject.Predmet.ProtustrankaFormatedWithAdress>
    <izvorni_sadrzaj> VIRSKI DOM d.o.o. za trgovinu i turizam, Pedinka X br. 32, 23234 Vir</izvorni_sadrzaj>
    <derivirana_varijabla naziv="DomainObject.Predmet.ProtustrankaFormatedWithAdress_1"> VIRSKI DOM d.o.o. za trgovinu i turizam, Pedinka X br. 32, 23234 Vir</derivirana_varijabla>
  </DomainObject.Predmet.ProtustrankaFormatedWithAdress>
  <DomainObject.Predmet.ProtustrankaFormatedWithAdressOIB>
    <izvorni_sadrzaj> VIRSKI DOM d.o.o. za trgovinu i turizam, OIB 43458474378, Pedinka X br. 32, 23234 Vir</izvorni_sadrzaj>
    <derivirana_varijabla naziv="DomainObject.Predmet.ProtustrankaFormatedWithAdressOIB_1"> VIRSKI DOM d.o.o. za trgovinu i turizam, OIB 43458474378, Pedinka X br. 32, 23234 Vir</derivirana_varijabla>
  </DomainObject.Predmet.ProtustrankaFormatedWithAdressOIB>
  <DomainObject.Predmet.ProtustrankaWithAdress>
    <izvorni_sadrzaj>VIRSKI DOM d.o.o. za trgovinu i turizam Pedinka X br. 32, 23234 Vir</izvorni_sadrzaj>
    <derivirana_varijabla naziv="DomainObject.Predmet.ProtustrankaWithAdress_1">VIRSKI DOM d.o.o. za trgovinu i turizam Pedinka X br. 32, 23234 Vir</derivirana_varijabla>
  </DomainObject.Predmet.ProtustrankaWithAdress>
  <DomainObject.Predmet.ProtustrankaWithAdressOIB>
    <izvorni_sadrzaj>VIRSKI DOM d.o.o. za trgovinu i turizam, OIB 43458474378, Pedinka X br. 32, 23234 Vir</izvorni_sadrzaj>
    <derivirana_varijabla naziv="DomainObject.Predmet.ProtustrankaWithAdressOIB_1">VIRSKI DOM d.o.o. za trgovinu i turizam, OIB 43458474378, Pedinka X br. 32, 23234 Vir</derivirana_varijabla>
  </DomainObject.Predmet.ProtustrankaWithAdressOIB>
  <DomainObject.Predmet.ProtustrankaNazivFormated>
    <izvorni_sadrzaj>VIRSKI DOM d.o.o. za trgovinu i turizam</izvorni_sadrzaj>
    <derivirana_varijabla naziv="DomainObject.Predmet.ProtustrankaNazivFormated_1">VIRSKI DOM d.o.o. za trgovinu i turizam</derivirana_varijabla>
  </DomainObject.Predmet.ProtustrankaNazivFormated>
  <DomainObject.Predmet.ProtustrankaNazivFormatedOIB>
    <izvorni_sadrzaj>VIRSKI DOM d.o.o. za trgovinu i turizam, OIB 43458474378</izvorni_sadrzaj>
    <derivirana_varijabla naziv="DomainObject.Predmet.ProtustrankaNazivFormatedOIB_1">VIRSKI DOM d.o.o. za trgovinu i turizam, OIB 43458474378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VIRSKI DOM d.o.o. za trgovinu i turizam</item>
    </izvorni_sadrzaj>
    <derivirana_varijabla naziv="DomainObject.Predmet.ProtuStrankaListFormated_1">
      <item>VIRSKI DOM d.o.o. za trgovinu i turizam</item>
    </derivirana_varijabla>
  </DomainObject.Predmet.ProtuStrankaListFormated>
  <DomainObject.Predmet.ProtuStrankaListFormatedOIB>
    <izvorni_sadrzaj>
      <item>VIRSKI DOM d.o.o. za trgovinu i turizam, OIB 43458474378</item>
    </izvorni_sadrzaj>
    <derivirana_varijabla naziv="DomainObject.Predmet.ProtuStrankaListFormatedOIB_1">
      <item>VIRSKI DOM d.o.o. za trgovinu i turizam, OIB 43458474378</item>
    </derivirana_varijabla>
  </DomainObject.Predmet.ProtuStrankaListFormatedOIB>
  <DomainObject.Predmet.ProtuStrankaListFormatedWithAdress>
    <izvorni_sadrzaj>
      <item>VIRSKI DOM d.o.o. za trgovinu i turizam, Pedinka X br. 32, 23234 Vir</item>
    </izvorni_sadrzaj>
    <derivirana_varijabla naziv="DomainObject.Predmet.ProtuStrankaListFormatedWithAdress_1">
      <item>VIRSKI DOM d.o.o. za trgovinu i turizam, Pedinka X br. 32, 23234 Vir</item>
    </derivirana_varijabla>
  </DomainObject.Predmet.ProtuStrankaListFormatedWithAdress>
  <DomainObject.Predmet.ProtuStrankaListFormatedWithAdressOIB>
    <izvorni_sadrzaj>
      <item>VIRSKI DOM d.o.o. za trgovinu i turizam, OIB 43458474378, Pedinka X br. 32, 23234 Vir</item>
    </izvorni_sadrzaj>
    <derivirana_varijabla naziv="DomainObject.Predmet.ProtuStrankaListFormatedWithAdressOIB_1">
      <item>VIRSKI DOM d.o.o. za trgovinu i turizam, OIB 43458474378, Pedinka X br. 32, 23234 Vir</item>
    </derivirana_varijabla>
  </DomainObject.Predmet.ProtuStrankaListFormatedWithAdressOIB>
  <DomainObject.Predmet.ProtuStrankaListNazivFormated>
    <izvorni_sadrzaj>
      <item>VIRSKI DOM d.o.o. za trgovinu i turizam</item>
    </izvorni_sadrzaj>
    <derivirana_varijabla naziv="DomainObject.Predmet.ProtuStrankaListNazivFormated_1">
      <item>VIRSKI DOM d.o.o. za trgovinu i turizam</item>
    </derivirana_varijabla>
  </DomainObject.Predmet.ProtuStrankaListNazivFormated>
  <DomainObject.Predmet.ProtuStrankaListNazivFormatedOIB>
    <izvorni_sadrzaj>
      <item>VIRSKI DOM d.o.o. za trgovinu i turizam, OIB 43458474378</item>
    </izvorni_sadrzaj>
    <derivirana_varijabla naziv="DomainObject.Predmet.ProtuStrankaListNazivFormatedOIB_1">
      <item>VIRSKI DOM d.o.o. za trgovinu i turizam, OIB 43458474378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VIRSKI DOM d.o.o. za trgovinu i turizam</izvorni_sadrzaj>
    <derivirana_varijabla naziv="DomainObject.Predmet.ProtustrankaIDrugi_1">VIRSKI DOM d.o.o. za trgovinu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VIRSKI DOM d.o.o. za trgovinu i turizam, OIB 43458474378, Pedinka X br. 32, 23234 Vir</izvorni_sadrzaj>
    <derivirana_varijabla naziv="DomainObject.Predmet.ProtustrankaIDrugiAdressOIB_1">VIRSKI DOM d.o.o. za trgovinu i turizam, OIB 43458474378, Pedinka X br.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VIRSKI DOM d.o.o. za trgovinu i turizam</item>
    </izvorni_sadrzaj>
    <derivirana_varijabla naziv="DomainObject.Predmet.SudioniciListNaziv_1">
      <item>FINA</item>
      <item>VIRSKI DOM d.o.o. za trgovinu i turizam</item>
    </derivirana_varijabla>
  </DomainObject.Predmet.SudioniciListNaziv>
  <DomainObject.Predmet.SudioniciListAdressOIB>
    <izvorni_sadrzaj>
      <item>FINA, OIB 85821130368, Ivana Danila 4,23000 Zadar</item>
      <item>VIRSKI DOM d.o.o. za trgovinu i turizam, OIB 43458474378, Pedinka X br. 32,23234 Vir</item>
    </izvorni_sadrzaj>
    <derivirana_varijabla naziv="DomainObject.Predmet.SudioniciListAdressOIB_1">
      <item>FINA, OIB 85821130368, Ivana Danila 4,23000 Zadar</item>
      <item>VIRSKI DOM d.o.o. za trgovinu i turizam, OIB 43458474378, Pedinka X br. 32,23234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43458474378</item>
    </izvorni_sadrzaj>
    <derivirana_varijabla naziv="DomainObject.Predmet.SudioniciListNazivOIB_1">
      <item>, OIB 85821130368</item>
      <item>, OIB 43458474378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E5215-89AA-4709-985E-59BB8A1C5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2584</properties:Characters>
  <properties:Lines>76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2019-01-30T09:18:00Z</dcterms:created>
  <dc:creator>Administrator</dc:creator>
  <cp:lastModifiedBy>Ante Rubelj</cp:lastModifiedBy>
  <cp:lastPrinted>2019-02-05T12:55:00Z</cp:lastPrinted>
  <dcterms:modified xmlns:xsi="http://www.w3.org/2001/XMLSchema-instance" xsi:type="dcterms:W3CDTF">2019-02-05T12:56:00Z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(1St-12-19-4 -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