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3ee4" w14:paraId="a473ee4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B0336E">
        <w:rPr>
          <w:rFonts w:cs="Times New Roman" w:hAnsi="Times New Roman" w:ascii="Times New Roman"/>
          <w:b w:val="false"/>
          <w:sz w:val="24"/>
          <w:szCs w:val="24"/>
        </w:rPr>
        <w:t>4519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B0336E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B0336E">
        <w:t>POLIKLINIKA ZA INTERNU MEDICINU, GINEKOLOGIJU, DERMATOLOGIJU I VENEROLOGIJU, OFTALMOLOGIJU</w:t>
      </w:r>
      <w:r w:rsidR="00424E38">
        <w:t>,</w:t>
      </w:r>
      <w:r w:rsidR="00B0336E">
        <w:t xml:space="preserve"> MEDICINU RADA I ŠPORTA I  NEUROLOGIJU CAR, Zagreb, SR Njemačke 4-6, OIB: 36034812106, </w:t>
      </w:r>
      <w:r w:rsidR="00424E38">
        <w:t>1</w:t>
      </w:r>
      <w:r w:rsidR="00B0336E">
        <w:t>1</w:t>
      </w:r>
      <w:r w:rsidR="00424E38">
        <w:t>. kolovoza</w:t>
      </w:r>
      <w:r w:rsidR="00AA5037">
        <w:t xml:space="preserve"> 2017.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B0336E">
        <w:t>POLIKLINIKA ZA INTERNU MEDICINU, GINEKOLOGIJU, DERMATOLOGIJU I VENEROLOGIJU, OFTALMOLOGIJU, MEDICINU RADA I ŠPORTA I  NEUROLOGIJU CAR, Zagreb, SR Njemačke 4-6, OIB: 36034812106</w:t>
      </w:r>
      <w:r w:rsidR="00D735AB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B0336E">
        <w:t>7. studeni</w:t>
      </w:r>
      <w:r w:rsidR="00957736">
        <w:t xml:space="preserve"> 2017.</w:t>
      </w:r>
      <w:r>
        <w:t xml:space="preserve"> u </w:t>
      </w:r>
      <w:r w:rsidR="00B0336E">
        <w:t>10</w:t>
      </w:r>
      <w:r w:rsidR="00D735AB">
        <w:t>,</w:t>
      </w:r>
      <w:r w:rsidR="00975AD0">
        <w:t>00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D735AB">
      <w:pPr>
        <w:pStyle w:val="Odlomakpopisa"/>
        <w:numPr>
          <w:ilvl w:val="1"/>
          <w:numId w:val="6"/>
        </w:numPr>
        <w:jc w:val="both"/>
      </w:pPr>
      <w:r>
        <w:t>dužnik</w:t>
      </w:r>
      <w:r w:rsidR="00B0336E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957736">
        <w:t>1</w:t>
      </w:r>
      <w:r w:rsidR="00B0336E">
        <w:t>1</w:t>
      </w:r>
      <w:r w:rsidR="00957736">
        <w:t xml:space="preserve">. </w:t>
      </w:r>
      <w:r w:rsidR="00424E38">
        <w:t>kolovoza</w:t>
      </w:r>
      <w:r w:rsidR="00957736">
        <w:t xml:space="preserve"> 2017.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39565A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B0336E" w:rsidR="00975AD0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</w:t>
      </w:r>
      <w:r w:rsidR="0039565A">
        <w:t xml:space="preserve">Za točnost </w:t>
      </w:r>
      <w:proofErr w:type="spellStart"/>
      <w:r w:rsidR="0039565A">
        <w:t>otpravka</w:t>
      </w:r>
      <w:proofErr w:type="spellEnd"/>
      <w:r w:rsidR="0039565A">
        <w:t>-</w:t>
      </w:r>
    </w:p>
    <w:p w:rsidRDefault="0039565A" w:rsidP="00B0336E" w:rsidR="00B0336E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 Draženka Prpić</w:t>
      </w:r>
    </w:p>
    <w:p w:rsidRDefault="00B0336E" w:rsidP="00B0336E" w:rsidR="00B0336E">
      <w:pPr>
        <w:tabs>
          <w:tab w:pos="7305" w:val="left"/>
        </w:tabs>
      </w:pPr>
      <w:bookmarkStart w:name="_GoBack" w:id="0"/>
      <w:bookmarkEnd w:id="0"/>
    </w:p>
    <w:sectPr w:rsidSect="00A0682A" w:rsidR="00B0336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AFF" w:rsidR="00E53AFF">
      <w:r>
        <w:separator/>
      </w:r>
    </w:p>
  </w:endnote>
  <w:endnote w:id="0" w:type="continuationSeparator">
    <w:p w:rsidRDefault="00E53AFF" w:rsidR="00E53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AFF" w:rsidR="00E53AFF">
      <w:r>
        <w:separator/>
      </w:r>
    </w:p>
  </w:footnote>
  <w:footnote w:id="0" w:type="continuationSeparator">
    <w:p w:rsidRDefault="00E53AFF" w:rsidR="00E53A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6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B0336E">
      <w:rPr>
        <w:rFonts w:hAnsi="Verdana" w:ascii="Verdana"/>
        <w:b w:val="false"/>
        <w:sz w:val="24"/>
        <w:szCs w:val="24"/>
      </w:rPr>
      <w:t>4519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804B2"/>
    <w:rsid w:val="000D2478"/>
    <w:rsid w:val="000D5988"/>
    <w:rsid w:val="000F0DB6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565A"/>
    <w:rsid w:val="00396DD3"/>
    <w:rsid w:val="003C5353"/>
    <w:rsid w:val="003E78E9"/>
    <w:rsid w:val="004050F4"/>
    <w:rsid w:val="00424E38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2D60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336E"/>
    <w:rsid w:val="00B067C5"/>
    <w:rsid w:val="00B13180"/>
    <w:rsid w:val="00B14B7D"/>
    <w:rsid w:val="00B23B3E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735AB"/>
    <w:rsid w:val="00D971AC"/>
    <w:rsid w:val="00DD48F5"/>
    <w:rsid w:val="00DE470E"/>
    <w:rsid w:val="00DE5732"/>
    <w:rsid w:val="00DE5FCD"/>
    <w:rsid w:val="00E305DE"/>
    <w:rsid w:val="00E53AFF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56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56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65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6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6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56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56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65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6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6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4519</izvorni_sadrzaj>
    <derivirana_varijabla naziv="DomainObject.Predmet.Broj_1">4519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St-4519/2016</izvorni_sadrzaj>
    <derivirana_varijabla naziv="DomainObject.Predmet.OznakaBroj_1">St-4519/2016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INTERNU MEDICINU, GINEKOLOGIJU, DERMATOLOGIJU I VENEROLOGIJU, OFTALMOLOGIJU, MEDICINU RADA I ŠPORTA I NEUROLOGIJU CAR</izvorni_sadrzaj>
    <derivirana_varijabla naziv="DomainObject.Predmet.ProtustrankaFormated_1">  POLIKLINIKA ZA INTERNU MEDICINU, GINEKOLOGIJU, DERMATOLOGIJU I VENEROLOGIJU, OFTALMOLOGIJU, MEDICINU RADA I ŠPORTA I NEUROLOGIJU CAR</derivirana_varijabla>
  </DomainObject.Predmet.ProtustrankaFormated>
  <DomainObject.Predmet.ProtustrankaFormatedOIB>
    <izvorni_sadrzaj>  POLIKLINIKA ZA INTERNU MEDICINU, GINEKOLOGIJU, DERMATOLOGIJU I VENEROLOGIJU, OFTALMOLOGIJU, MEDICINU RADA I ŠPORTA I NEUROLOGIJU CAR, OIB 36034812106</izvorni_sadrzaj>
    <derivirana_varijabla naziv="DomainObject.Predmet.ProtustrankaFormatedOIB_1">  POLIKLINIKA ZA INTERNU MEDICINU, GINEKOLOGIJU, DERMATOLOGIJU I VENEROLOGIJU, OFTALMOLOGIJU, MEDICINU RADA I ŠPORTA I NEUROLOGIJU CAR, OIB 36034812106</derivirana_varijabla>
  </DomainObject.Predmet.ProtustrankaFormatedOIB>
  <DomainObject.Predmet.ProtustrankaFormatedWithAdress>
    <izvorni_sadrzaj> POLIKLINIKA ZA INTERNU MEDICINU, GINEKOLOGIJU, DERMATOLOGIJU I VENEROLOGIJU, OFTALMOLOGIJU, MEDICINU RADA I ŠPORTA I NEUROLOGIJU CAR, SR Njemačke 4 - 6, 10000 Zagreb</izvorni_sadrzaj>
    <derivirana_varijabla naziv="DomainObject.Predmet.ProtustrankaFormatedWithAdress_1"> POLIKLINIKA ZA INTERNU MEDICINU, GINEKOLOGIJU, DERMATOLOGIJU I VENEROLOGIJU, OFTALMOLOGIJU, MEDICINU RADA I ŠPORTA I NEUROLOGIJU CAR, SR Njemačke 4 - 6, 10000 Zagreb</derivirana_varijabla>
  </DomainObject.Predmet.ProtustrankaFormatedWithAdress>
  <DomainObject.Predmet.ProtustrankaFormatedWithAdressOIB>
    <izvorni_sadrzaj> POLIKLINIKA ZA INTERNU MEDICINU, GINEKOLOGIJU, DERMATOLOGIJU I VENEROLOGIJU, OFTALMOLOGIJU, MEDICINU RADA I ŠPORTA I NEUROLOGIJU CAR, OIB 36034812106, SR Njemačke 4 - 6, 10000 Zagreb</izvorni_sadrzaj>
    <derivirana_varijabla naziv="DomainObject.Predmet.ProtustrankaFormatedWithAdressOIB_1"> POLIKLINIKA ZA INTERNU MEDICINU, GINEKOLOGIJU, DERMATOLOGIJU I VENEROLOGIJU, OFTALMOLOGIJU, MEDICINU RADA I ŠPORTA I NEUROLOGIJU CAR, OIB 36034812106, SR Njemačke 4 - 6, 10000 Zagreb</derivirana_varijabla>
  </DomainObject.Predmet.ProtustrankaFormatedWithAdressOIB>
  <DomainObject.Predmet.ProtustrankaWithAdress>
    <izvorni_sadrzaj>POLIKLINIKA ZA INTERNU MEDICINU, GINEKOLOGIJU, DERMATOLOGIJU I VENEROLOGIJU, OFTALMOLOGIJU, MEDICINU RADA I ŠPORTA I NEUROLOGIJU CAR SR Njemačke 4 - 6, 10000 Zagreb</izvorni_sadrzaj>
    <derivirana_varijabla naziv="DomainObject.Predmet.ProtustrankaWithAdress_1">POLIKLINIKA ZA INTERNU MEDICINU, GINEKOLOGIJU, DERMATOLOGIJU I VENEROLOGIJU, OFTALMOLOGIJU, MEDICINU RADA I ŠPORTA I NEUROLOGIJU CAR SR Njemačke 4 - 6, 10000 Zagreb</derivirana_varijabla>
  </DomainObject.Predmet.ProtustrankaWithAdress>
  <DomainObject.Predmet.ProtustrankaWithAdressOIB>
    <izvorni_sadrzaj>POLIKLINIKA ZA INTERNU MEDICINU, GINEKOLOGIJU, DERMATOLOGIJU I VENEROLOGIJU, OFTALMOLOGIJU, MEDICINU RADA I ŠPORTA I NEUROLOGIJU CAR, OIB 36034812106, SR Njemačke 4 - 6, 10000 Zagreb</izvorni_sadrzaj>
    <derivirana_varijabla naziv="DomainObject.Predmet.ProtustrankaWithAdressOIB_1">POLIKLINIKA ZA INTERNU MEDICINU, GINEKOLOGIJU, DERMATOLOGIJU I VENEROLOGIJU, OFTALMOLOGIJU, MEDICINU RADA I ŠPORTA I NEUROLOGIJU CAR, OIB 36034812106, SR Njemačke 4 - 6, 10000 Zagreb</derivirana_varijabla>
  </DomainObject.Predmet.ProtustrankaWithAdressOIB>
  <DomainObject.Predmet.ProtustrankaNazivFormated>
    <izvorni_sadrzaj>POLIKLINIKA ZA INTERNU MEDICINU, GINEKOLOGIJU, DERMATOLOGIJU I VENEROLOGIJU, OFTALMOLOGIJU, MEDICINU RADA I ŠPORTA I NEUROLOGIJU CAR</izvorni_sadrzaj>
    <derivirana_varijabla naziv="DomainObject.Predmet.ProtustrankaNazivFormated_1">POLIKLINIKA ZA INTERNU MEDICINU, GINEKOLOGIJU, DERMATOLOGIJU I VENEROLOGIJU, OFTALMOLOGIJU, MEDICINU RADA I ŠPORTA I NEUROLOGIJU CAR</derivirana_varijabla>
  </DomainObject.Predmet.ProtustrankaNazivFormated>
  <DomainObject.Predmet.ProtustrankaNazivFormatedOIB>
    <izvorni_sadrzaj>POLIKLINIKA ZA INTERNU MEDICINU, GINEKOLOGIJU, DERMATOLOGIJU I VENEROLOGIJU, OFTALMOLOGIJU, MEDICINU RADA I ŠPORTA I NEUROLOGIJU CAR, OIB 36034812106</izvorni_sadrzaj>
    <derivirana_varijabla naziv="DomainObject.Predmet.ProtustrankaNazivFormatedOIB_1">POLIKLINIKA ZA INTERNU MEDICINU, GINEKOLOGIJU, DERMATOLOGIJU I VENEROLOGIJU, OFTALMOLOGIJU, MEDICINU RADA I ŠPORTA I NEUROLOGIJU CAR, OIB 36034812106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GINEKOLOGIJU, DERMATOLOGIJU I VENEROLOGIJU, OFTALMOLOGIJU, MEDICINU RADA I ŠPORTA I NEUROLOGIJU CAR</item>
    </izvorni_sadrzaj>
    <derivirana_varijabla naziv="DomainObject.Predmet.ProtuStrankaListFormated_1">
      <item>POLIKLINIKA ZA INTERNU MEDICINU, GINEKOLOGIJU, DERMATOLOGIJU I VENEROLOGIJU, OFTALMOLOGIJU, MEDICINU RADA I ŠPORTA I NEUROLOGIJU CAR</item>
    </derivirana_varijabla>
  </DomainObject.Predmet.ProtuStrankaListFormated>
  <DomainObject.Predmet.ProtuStrankaListFormatedOIB>
    <izvorni_sadrzaj>
      <item>POLIKLINIKA ZA INTERNU MEDICINU, GINEKOLOGIJU, DERMATOLOGIJU I VENEROLOGIJU, OFTALMOLOGIJU, MEDICINU RADA I ŠPORTA I NEUROLOGIJU CAR, OIB 36034812106</item>
    </izvorni_sadrzaj>
    <derivirana_varijabla naziv="DomainObject.Predmet.ProtuStrankaListFormatedOIB_1">
      <item>POLIKLINIKA ZA INTERNU MEDICINU, GINEKOLOGIJU, DERMATOLOGIJU I VENEROLOGIJU, OFTALMOLOGIJU, MEDICINU RADA I ŠPORTA I NEUROLOGIJU CAR, OIB 36034812106</item>
    </derivirana_varijabla>
  </DomainObject.Predmet.ProtuStrankaListFormatedOIB>
  <DomainObject.Predmet.ProtuStrankaListFormatedWithAdress>
    <izvorni_sadrzaj>
      <item>POLIKLINIKA ZA INTERNU MEDICINU, GINEKOLOGIJU, DERMATOLOGIJU I VENEROLOGIJU, OFTALMOLOGIJU, MEDICINU RADA I ŠPORTA I NEUROLOGIJU CAR, SR Njemačke 4 - 6, 10000 Zagreb</item>
    </izvorni_sadrzaj>
    <derivirana_varijabla naziv="DomainObject.Predmet.ProtuStrankaListFormatedWithAdress_1">
      <item>POLIKLINIKA ZA INTERNU MEDICINU, GINEKOLOGIJU, DERMATOLOGIJU I VENEROLOGIJU, OFTALMOLOGIJU, MEDICINU RADA I ŠPORTA I NEUROLOGIJU CAR, SR Njemačke 4 - 6, 10000 Zagreb</item>
    </derivirana_varijabla>
  </DomainObject.Predmet.ProtuStrankaListFormatedWithAdress>
  <DomainObject.Predmet.ProtuStrankaListFormatedWithAdressOIB>
    <izvorni_sadrzaj>
      <item>POLIKLINIKA ZA INTERNU MEDICINU, GINEKOLOGIJU, DERMATOLOGIJU I VENEROLOGIJU, OFTALMOLOGIJU, MEDICINU RADA I ŠPORTA I NEUROLOGIJU CAR, OIB 36034812106, SR Njemačke 4 - 6, 10000 Zagreb</item>
    </izvorni_sadrzaj>
    <derivirana_varijabla naziv="DomainObject.Predmet.ProtuStrankaListFormatedWithAdressOIB_1">
      <item>POLIKLINIKA ZA INTERNU MEDICINU, GINEKOLOGIJU, DERMATOLOGIJU I VENEROLOGIJU, OFTALMOLOGIJU, MEDICINU RADA I ŠPORTA I NEUROLOGIJU CAR, OIB 36034812106, SR Njemačke 4 - 6, 10000 Zagreb</item>
    </derivirana_varijabla>
  </DomainObject.Predmet.ProtuStrankaListFormatedWithAdressOIB>
  <DomainObject.Predmet.ProtuStrankaListNazivFormated>
    <izvorni_sadrzaj>
      <item>POLIKLINIKA ZA INTERNU MEDICINU, GINEKOLOGIJU, DERMATOLOGIJU I VENEROLOGIJU, OFTALMOLOGIJU, MEDICINU RADA I ŠPORTA I NEUROLOGIJU CAR</item>
    </izvorni_sadrzaj>
    <derivirana_varijabla naziv="DomainObject.Predmet.ProtuStrankaListNazivFormated_1">
      <item>POLIKLINIKA ZA INTERNU MEDICINU, GINEKOLOGIJU, DERMATOLOGIJU I VENEROLOGIJU, OFTALMOLOGIJU, MEDICINU RADA I ŠPORTA I NEUROLOGIJU CAR</item>
    </derivirana_varijabla>
  </DomainObject.Predmet.ProtuStrankaListNazivFormated>
  <DomainObject.Predmet.ProtuStrankaListNazivFormatedOIB>
    <izvorni_sadrzaj>
      <item>POLIKLINIKA ZA INTERNU MEDICINU, GINEKOLOGIJU, DERMATOLOGIJU I VENEROLOGIJU, OFTALMOLOGIJU, MEDICINU RADA I ŠPORTA I NEUROLOGIJU CAR, OIB 36034812106</item>
    </izvorni_sadrzaj>
    <derivirana_varijabla naziv="DomainObject.Predmet.ProtuStrankaListNazivFormatedOIB_1">
      <item>POLIKLINIKA ZA INTERNU MEDICINU, GINEKOLOGIJU, DERMATOLOGIJU I VENEROLOGIJU, OFTALMOLOGIJU, MEDICINU RADA I ŠPORTA I NEUROLOGIJU CAR, OIB 36034812106</item>
    </derivirana_varijabla>
  </DomainObject.Predmet.ProtuStrankaListNazivFormatedOIB>
  <DomainObject.Predmet.OstaliListFormated>
    <izvorni_sadrzaj>
      <item>Asta Simić-Car</item>
    </izvorni_sadrzaj>
    <derivirana_varijabla naziv="DomainObject.Predmet.OstaliListFormated_1">
      <item>Asta Simić-Car</item>
    </derivirana_varijabla>
  </DomainObject.Predmet.OstaliListFormated>
  <DomainObject.Predmet.OstaliListFormatedOIB>
    <izvorni_sadrzaj>
      <item>Asta Simić-Car, OIB 63483217185</item>
    </izvorni_sadrzaj>
    <derivirana_varijabla naziv="DomainObject.Predmet.OstaliListFormatedOIB_1">
      <item>Asta Simić-Car, OIB 63483217185</item>
    </derivirana_varijabla>
  </DomainObject.Predmet.OstaliListFormatedOIB>
  <DomainObject.Predmet.OstaliListFormatedWithAdress>
    <izvorni_sadrzaj>
      <item>Asta Simić-Car, Ulica Brune Bušića 42, 10000 Zagreb</item>
    </izvorni_sadrzaj>
    <derivirana_varijabla naziv="DomainObject.Predmet.OstaliListFormatedWithAdress_1">
      <item>Asta Simić-Car, Ulica Brune Bušića 42, 10000 Zagreb</item>
    </derivirana_varijabla>
  </DomainObject.Predmet.OstaliListFormatedWithAdress>
  <DomainObject.Predmet.OstaliListFormatedWithAdressOIB>
    <izvorni_sadrzaj>
      <item>Asta Simić-Car, OIB 63483217185, Ulica Brune Bušića 42, 10000 Zagreb</item>
    </izvorni_sadrzaj>
    <derivirana_varijabla naziv="DomainObject.Predmet.OstaliListFormatedWithAdressOIB_1">
      <item>Asta Simić-Car, OIB 63483217185, Ulica Brune Bušića 42, 10000 Zagreb</item>
    </derivirana_varijabla>
  </DomainObject.Predmet.OstaliListFormatedWithAdressOIB>
  <DomainObject.Predmet.OstaliListNazivFormated>
    <izvorni_sadrzaj>
      <item>Asta Simić-Car</item>
    </izvorni_sadrzaj>
    <derivirana_varijabla naziv="DomainObject.Predmet.OstaliListNazivFormated_1">
      <item>Asta Simić-Car</item>
    </derivirana_varijabla>
  </DomainObject.Predmet.OstaliListNazivFormated>
  <DomainObject.Predmet.OstaliListNazivFormatedOIB>
    <izvorni_sadrzaj>
      <item>Asta Simić-Car, OIB 63483217185</item>
    </izvorni_sadrzaj>
    <derivirana_varijabla naziv="DomainObject.Predmet.OstaliListNazivFormatedOIB_1">
      <item>Asta Simić-Car, OIB 63483217185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GINEKOLOGIJU, DERMATOLOGIJU I VENEROLOGIJU, OFTALMOLOGIJU, MEDICINU RADA I ŠPORTA I NEUROLOGIJU CAR</izvorni_sadrzaj>
    <derivirana_varijabla naziv="DomainObject.Predmet.ProtustrankaIDrugi_1">POLIKLINIKA ZA INTERNU MEDICINU, GINEKOLOGIJU, DERMATOLOGIJU I VENEROLOGIJU, OFTALMOLOGIJU, MEDICINU RADA I ŠPORTA I NEUROLOGIJU CAR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ZA INTERNU MEDICINU, GINEKOLOGIJU, DERMATOLOGIJU I VENEROLOGIJU, OFTALMOLOGIJU, MEDICINU RADA I ŠPORTA I NEUROLOGIJU CAR, OIB 36034812106, SR Njemačke 4 - 6, 10000 Zagreb</izvorni_sadrzaj>
    <derivirana_varijabla naziv="DomainObject.Predmet.ProtustrankaIDrugiAdressOIB_1">POLIKLINIKA ZA INTERNU MEDICINU, GINEKOLOGIJU, DERMATOLOGIJU I VENEROLOGIJU, OFTALMOLOGIJU, MEDICINU RADA I ŠPORTA I NEUROLOGIJU CAR, OIB 36034812106, SR Njemačke 4 - 6,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INTERNU MEDICINU, GINEKOLOGIJU, DERMATOLOGIJU I VENEROLOGIJU, OFTALMOLOGIJU, MEDICINU RADA I ŠPORTA I NEUROLOGIJU CAR</item>
      <item>FINA Regionalni centar Zagreb</item>
      <item>Asta Simić-Car</item>
    </izvorni_sadrzaj>
    <derivirana_varijabla naziv="DomainObject.Predmet.SudioniciListNaziv_1">
      <item>POLIKLINIKA ZA INTERNU MEDICINU, GINEKOLOGIJU, DERMATOLOGIJU I VENEROLOGIJU, OFTALMOLOGIJU, MEDICINU RADA I ŠPORTA I NEUROLOGIJU CAR</item>
      <item>FINA Regionalni centar Zagreb</item>
      <item>Asta Simić-Car</item>
    </derivirana_varijabla>
  </DomainObject.Predmet.SudioniciListNaziv>
  <DomainObject.Predmet.SudioniciListAdressOIB>
    <izvorni_sadrzaj>
      <item>POLIKLINIKA ZA INTERNU MEDICINU, GINEKOLOGIJU, DERMATOLOGIJU I VENEROLOGIJU, OFTALMOLOGIJU, MEDICINU RADA I ŠPORTA I NEUROLOGIJU CAR, OIB 36034812106, SR Njemačke 4 - 6,10000 Zagreb</item>
      <item>FINA Regionalni centar Zagreb, OIB 85821130368, Trg svibanjskih žrtava 1995. br. 1,10000 Zagreb</item>
      <item>Asta Simić-Car, OIB 63483217185, Ulica Brune Bušića 42,10000 Zagreb</item>
    </izvorni_sadrzaj>
    <derivirana_varijabla naziv="DomainObject.Predmet.SudioniciListAdressOIB_1">
      <item>POLIKLINIKA ZA INTERNU MEDICINU, GINEKOLOGIJU, DERMATOLOGIJU I VENEROLOGIJU, OFTALMOLOGIJU, MEDICINU RADA I ŠPORTA I NEUROLOGIJU CAR, OIB 36034812106, SR Njemačke 4 - 6,10000 Zagreb</item>
      <item>FINA Regionalni centar Zagreb, OIB 85821130368, Trg svibanjskih žrtava 1995. br. 1,10000 Zagreb</item>
      <item>Asta Simić-Car, OIB 63483217185, Ulica Brune Bušića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36034812106</item>
      <item>, OIB 85821130368</item>
      <item>, OIB 63483217185</item>
    </izvorni_sadrzaj>
    <derivirana_varijabla naziv="DomainObject.Predmet.SudioniciListNazivOIB_1">
      <item>, OIB 36034812106</item>
      <item>, OIB 85821130368</item>
      <item>, OIB 63483217185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244</properties:Words>
  <properties:Characters>1280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2017-08-11T07:39:00Z</dcterms:created>
  <dc:creator>Korisnik</dc:creator>
  <cp:lastModifiedBy>Draženka Prpić</cp:lastModifiedBy>
  <cp:lastPrinted>2017-08-11T07:41:00Z</cp:lastPrinted>
  <dcterms:modified xmlns:xsi="http://www.w3.org/2001/XMLSchema-instance" xsi:type="dcterms:W3CDTF">2017-08-11T07:41:00Z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