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9452" w14:paraId="8619452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B33B01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>Trgovački sud u Varaždinu po sucu toga suda Kseniji Flack-Makitan, kao stečajnom sucu u predmetu u povodu zahtjeva Financijske agencije Regionalni centar Zagreb, Podružnica Varaždin, Augusta Cesarca 2, Varaždin, za pokretanje skraćenog stečajnog postupka protiv dužnika</w:t>
      </w:r>
      <w:r w:rsidR="00E37923">
        <w:t xml:space="preserve"> STELLA PLOVILA d.o.o., OIB: 30530246466 sa sjedištem u Dobriše Cesarića 151, 42000 Varaždin</w:t>
      </w:r>
      <w:r>
        <w:t>, dana</w:t>
      </w:r>
      <w:r w:rsidR="00E37923">
        <w:t xml:space="preserve"> 3. ožujka</w:t>
      </w:r>
      <w:r>
        <w:rPr>
          <w:color w:val="FFC000"/>
        </w:rPr>
        <w:t xml:space="preserve"> </w:t>
      </w:r>
      <w:r w:rsidR="00E37923">
        <w:t>2017</w:t>
      </w:r>
      <w:r>
        <w:t>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>Utvrđuje se da ukupni iznos evidentiranog duga dužnika</w:t>
      </w:r>
      <w:r w:rsidR="00E37923">
        <w:t xml:space="preserve"> STELLA PLOVILA d.o.o., OIB: 30530246466 sa sjedištem u Dobriše Cesarića 151, 42000 Varaždin</w:t>
      </w:r>
      <w:r>
        <w:t>, iznosi</w:t>
      </w:r>
      <w:r w:rsidR="00E37923">
        <w:t xml:space="preserve"> 40.436,58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direktor dužnika,</w:t>
      </w:r>
      <w:r w:rsidR="0021036D">
        <w:t xml:space="preserve"> Ljiljana Čok</w:t>
      </w:r>
      <w:r>
        <w:t>, OIB</w:t>
      </w:r>
      <w:r w:rsidR="0021036D">
        <w:t>: 93856248557</w:t>
      </w:r>
      <w:r w:rsidR="00A92989">
        <w:t>, Vukovar, Petrovaradinska 20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>Upozorava se</w:t>
      </w:r>
      <w:r w:rsidRPr="00A92989">
        <w:t xml:space="preserve"> direktor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>U Varaždinu</w:t>
      </w:r>
      <w:r w:rsidR="00A92989">
        <w:t xml:space="preserve"> 3. ožujka 2017</w:t>
      </w:r>
      <w:r>
        <w:t>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</w:p>
    <w:sectPr w:rsidSect="00373F06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9C0" w:rsidP="00537B78" w:rsidR="000A29C0">
      <w:r>
        <w:separator/>
      </w:r>
    </w:p>
  </w:endnote>
  <w:endnote w:id="0" w:type="continuationSeparator">
    <w:p w:rsidRDefault="000A29C0" w:rsidP="00537B78" w:rsidR="000A2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9C0" w:rsidP="00537B78" w:rsidR="000A29C0">
      <w:r>
        <w:separator/>
      </w:r>
    </w:p>
  </w:footnote>
  <w:footnote w:id="0" w:type="continuationSeparator">
    <w:p w:rsidRDefault="000A29C0" w:rsidP="00537B78" w:rsidR="000A2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923" w:rsidR="00373F06">
    <w:pPr>
      <w:pStyle w:val="Zaglavlje"/>
      <w:rPr>
        <w:color w:themeColor="accent6" w:val="F79646"/>
      </w:rPr>
    </w:pPr>
    <w:r>
      <w:t>Poslovni broj: 5 St-111/17-2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9C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36D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A7E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989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01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577"/>
    <w:rsid w:val="00E377C2"/>
    <w:rsid w:val="00E37923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PLOVILA društvo s ograničenom odgovornošću za iznajmljivanje plovila i poslovanje nekretninama</izvorni_sadrzaj>
    <derivirana_varijabla naziv="DomainObject.Predmet.ProtustrankaFormated_1">  STELLA PLOVILA društvo s ograničenom odgovornošću za iznajmljivanje plovila i poslovanje nekretninama</derivirana_varijabla>
  </DomainObject.Predmet.ProtustrankaFormated>
  <DomainObject.Predmet.ProtustrankaFormatedOIB>
    <izvorni_sadrzaj>  STELLA PLOVILA društvo s ograničenom odgovornošću za iznajmljivanje plovila i poslovanje nekretninama, OIB 30530246466</izvorni_sadrzaj>
    <derivirana_varijabla naziv="DomainObject.Predmet.ProtustrankaFormatedOIB_1">  STELLA PLOVILA društvo s ograničenom odgovornošću za iznajmljivanje plovila i poslovanje nekretninama, OIB 30530246466</derivirana_varijabla>
  </DomainObject.Predmet.ProtustrankaFormatedOIB>
  <DomainObject.Predmet.ProtustrankaFormatedWithAdress>
    <izvorni_sadrzaj> STELLA PLOVILA društvo s ograničenom odgovornošću za iznajmljivanje plovila i poslovanje nekretninama, Dobriše Cesarića 151, 42000 Varaždin</izvorni_sadrzaj>
    <derivirana_varijabla naziv="DomainObject.Predmet.ProtustrankaFormatedWithAdress_1"> STELLA PLOVILA društvo s ograničenom odgovornošću za iznajmljivanje plovila i poslovanje nekretninama, Dobriše Cesarića 151, 42000 Varaždin</derivirana_varijabla>
  </DomainObject.Predmet.ProtustrankaFormatedWithAdress>
  <DomainObject.Predmet.ProtustrankaFormatedWithAdressOIB>
    <izvorni_sadrzaj> STELLA PLOVILA društvo s ograničenom odgovornošću za iznajmljivanje plovila i poslovanje nekretninama, OIB 30530246466, Dobriše Cesarića 151, 42000 Varaždin</izvorni_sadrzaj>
    <derivirana_varijabla naziv="DomainObject.Predmet.ProtustrankaFormatedWithAdressOIB_1"> STELLA PLOVILA društvo s ograničenom odgovornošću za iznajmljivanje plovila i poslovanje nekretninama, OIB 30530246466, Dobriše Cesarića 151, 42000 Varaždin</derivirana_varijabla>
  </DomainObject.Predmet.ProtustrankaFormatedWithAdressOIB>
  <DomainObject.Predmet.ProtustrankaWithAdress>
    <izvorni_sadrzaj>STELLA PLOVILA društvo s ograničenom odgovornošću za iznajmljivanje plovila i poslovanje nekretninama Dobriše Cesarića 151, 42000 Varaždin</izvorni_sadrzaj>
    <derivirana_varijabla naziv="DomainObject.Predmet.ProtustrankaWithAdress_1">STELLA PLOVILA društvo s ograničenom odgovornošću za iznajmljivanje plovila i poslovanje nekretninama Dobriše Cesarića 151, 42000 Varaždin</derivirana_varijabla>
  </DomainObject.Predmet.ProtustrankaWithAdress>
  <DomainObject.Predmet.ProtustrankaWithAdressOIB>
    <izvorni_sadrzaj>STELLA PLOVILA društvo s ograničenom odgovornošću za iznajmljivanje plovila i poslovanje nekretninama, OIB 30530246466, Dobriše Cesarića 151, 42000 Varaždin</izvorni_sadrzaj>
    <derivirana_varijabla naziv="DomainObject.Predmet.ProtustrankaWithAdressOIB_1">STELLA PLOVILA društvo s ograničenom odgovornošću za iznajmljivanje plovila i poslovanje nekretninama, OIB 30530246466, Dobriše Cesarića 151, 42000 Varaždin</derivirana_varijabla>
  </DomainObject.Predmet.ProtustrankaWithAdressOIB>
  <DomainObject.Predmet.ProtustrankaNazivFormated>
    <izvorni_sadrzaj>STELLA PLOVILA društvo s ograničenom odgovornošću za iznajmljivanje plovila i poslovanje nekretninama</izvorni_sadrzaj>
    <derivirana_varijabla naziv="DomainObject.Predmet.ProtustrankaNazivFormated_1">STELLA PLOVILA društvo s ograničenom odgovornošću za iznajmljivanje plovila i poslovanje nekretninama</derivirana_varijabla>
  </DomainObject.Predmet.ProtustrankaNazivFormated>
  <DomainObject.Predmet.ProtustrankaNazivFormatedOIB>
    <izvorni_sadrzaj>STELLA PLOVILA društvo s ograničenom odgovornošću za iznajmljivanje plovila i poslovanje nekretninama, OIB 30530246466</izvorni_sadrzaj>
    <derivirana_varijabla naziv="DomainObject.Predmet.ProtustrankaNazivFormatedOIB_1">STELLA PLOVILA društvo s ograničenom odgovornošću za iznajmljivanje plovila i poslovanje nekretninama, OIB 30530246466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40436.58</izvorni_sadrzaj>
    <derivirana_varijabla naziv="DomainObject.Predmet.TrenutnaVrijednost_1">40436.58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STELLA PLOVILA društvo s ograničenom odgovornošću za iznajmljivanje plovila i poslovanje nekretninama</item>
    </izvorni_sadrzaj>
    <derivirana_varijabla naziv="DomainObject.Predmet.ProtuStrankaListFormated_1">
      <item>STELLA PLOVILA društvo s ograničenom odgovornošću za iznajmljivanje plovila i poslovanje nekretninama</item>
    </derivirana_varijabla>
  </DomainObject.Predmet.ProtuStrankaListFormated>
  <DomainObject.Predmet.ProtuStrankaListFormatedOIB>
    <izvorni_sadrzaj>
      <item>STELLA PLOVILA društvo s ograničenom odgovornošću za iznajmljivanje plovila i poslovanje nekretninama, OIB 30530246466</item>
    </izvorni_sadrzaj>
    <derivirana_varijabla naziv="DomainObject.Predmet.ProtuStrankaListFormatedOIB_1">
      <item>STELLA PLOVILA društvo s ograničenom odgovornošću za iznajmljivanje plovila i poslovanje nekretninama, OIB 30530246466</item>
    </derivirana_varijabla>
  </DomainObject.Predmet.ProtuStrankaListFormatedOIB>
  <DomainObject.Predmet.ProtuStrankaListFormatedWithAdress>
    <izvorni_sadrzaj>
      <item>STELLA PLOVILA društvo s ograničenom odgovornošću za iznajmljivanje plovila i poslovanje nekretninama, Dobriše Cesarića 151, 42000 Varaždin</item>
    </izvorni_sadrzaj>
    <derivirana_varijabla naziv="DomainObject.Predmet.ProtuStrankaListFormatedWithAdress_1">
      <item>STELLA PLOVILA društvo s ograničenom odgovornošću za iznajmljivanje plovila i poslovanje nekretninama, Dobriše Cesarića 151, 42000 Varaždin</item>
    </derivirana_varijabla>
  </DomainObject.Predmet.ProtuStrankaListFormatedWithAdress>
  <DomainObject.Predmet.ProtuStrankaListFormatedWithAdressOIB>
    <izvorni_sadrzaj>
      <item>STELLA PLOVILA društvo s ograničenom odgovornošću za iznajmljivanje plovila i poslovanje nekretninama, OIB 30530246466, Dobriše Cesarića 151, 42000 Varaždin</item>
    </izvorni_sadrzaj>
    <derivirana_varijabla naziv="DomainObject.Predmet.ProtuStrankaListFormatedWithAdressOIB_1">
      <item>STELLA PLOVILA društvo s ograničenom odgovornošću za iznajmljivanje plovila i poslovanje nekretninama, OIB 30530246466, Dobriše Cesarića 151, 42000 Varaždin</item>
    </derivirana_varijabla>
  </DomainObject.Predmet.ProtuStrankaListFormatedWithAdressOIB>
  <DomainObject.Predmet.ProtuStrankaListNazivFormated>
    <izvorni_sadrzaj>
      <item>STELLA PLOVILA društvo s ograničenom odgovornošću za iznajmljivanje plovila i poslovanje nekretninama</item>
    </izvorni_sadrzaj>
    <derivirana_varijabla naziv="DomainObject.Predmet.ProtuStrankaListNazivFormated_1">
      <item>STELLA PLOVILA društvo s ograničenom odgovornošću za iznajmljivanje plovila i poslovanje nekretninama</item>
    </derivirana_varijabla>
  </DomainObject.Predmet.ProtuStrankaListNazivFormated>
  <DomainObject.Predmet.ProtuStrankaListNazivFormatedOIB>
    <izvorni_sadrzaj>
      <item>STELLA PLOVILA društvo s ograničenom odgovornošću za iznajmljivanje plovila i poslovanje nekretninama, OIB 30530246466</item>
    </izvorni_sadrzaj>
    <derivirana_varijabla naziv="DomainObject.Predmet.ProtuStrankaListNazivFormatedOIB_1">
      <item>STELLA PLOVILA društvo s ograničenom odgovornošću za iznajmljivanje plovila i poslovanje nekretninama, OIB 30530246466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STELLA PLOVILA društvo s ograničenom odgovornošću za iznajmljivanje plovila i poslovanje nekretninama</izvorni_sadrzaj>
    <derivirana_varijabla naziv="DomainObject.Predmet.ProtustrankaIDrugi_1">STELLA PLOVILA društvo s ograničenom odgovornošću za iznajmljivanje plovila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STELLA PLOVILA društvo s ograničenom odgovornošću za iznajmljivanje plovila i poslovanje nekretninama, OIB 30530246466, Dobriše Cesarića 151, 42000 Varaždin</izvorni_sadrzaj>
    <derivirana_varijabla naziv="DomainObject.Predmet.ProtustrankaIDrugiAdressOIB_1">STELLA PLOVILA društvo s ograničenom odgovornošću za iznajmljivanje plovila i poslovanje nekretninama, OIB 30530246466, Dobriše Cesarića 151,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STELLA PLOVILA društvo s ograničenom odgovornošću za iznajmljivanje plovila i poslovanje nekretninama</item>
      <item>Sudski registar</item>
      <item>e-oglasna ploča</item>
    </izvorni_sadrzaj>
    <derivirana_varijabla naziv="DomainObject.Predmet.SudioniciListNaziv_1">
      <item>Financijska agencija</item>
      <item>STELLA PLOVILA društvo s ograničenom odgovornošću za iznajmljivanje plovila i poslovanje nekretninama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STELLA PLOVILA društvo s ograničenom odgovornošću za iznajmljivanje plovila i poslovanje nekretninama, OIB 30530246466, Dobriše Cesarića 151,42000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STELLA PLOVILA društvo s ograničenom odgovornošću za iznajmljivanje plovila i poslovanje nekretninama, OIB 30530246466, Dobriše Cesarića 151,42000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B919D-B4D5-411D-8244-580292C78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1887</properties:Characters>
  <properties:Lines>46</properties:Lines>
  <properties:Paragraphs>13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2017-03-03T08:16:00Z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2017-03-03T08:45:00Z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