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c5d8" w14:paraId="bc8c5d8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017A8F">
        <w:rPr>
          <w:rFonts w:hAnsi="Times New Roman" w:ascii="Times New Roman"/>
          <w:szCs w:val="24"/>
          <w:lang w:val="hr-HR"/>
        </w:rPr>
        <w:t>LEOSAR d.o.o. za ugostiteljstvo, trgovinu i usluge, OIB: 54477153811, Zagreb (Grad Zagreb), Bijenička cesta 117</w:t>
      </w:r>
      <w:r w:rsidR="00A34E79">
        <w:rPr>
          <w:rFonts w:hAnsi="Times New Roman" w:ascii="Times New Roman"/>
          <w:szCs w:val="24"/>
          <w:lang w:val="hr-HR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6C2022">
        <w:rPr>
          <w:rFonts w:hAnsi="Times New Roman" w:ascii="Times New Roman"/>
          <w:szCs w:val="24"/>
          <w:lang w:val="hr-HR"/>
        </w:rPr>
        <w:t>25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6C2022">
        <w:rPr>
          <w:rFonts w:hAnsi="Times New Roman" w:ascii="Times New Roman"/>
          <w:szCs w:val="24"/>
          <w:lang w:val="hr-HR"/>
        </w:rPr>
        <w:t>listopada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017A8F">
        <w:rPr>
          <w:rFonts w:hAnsi="Times New Roman" w:ascii="Times New Roman"/>
          <w:szCs w:val="24"/>
          <w:lang w:val="hr-HR"/>
        </w:rPr>
        <w:t>LEOSAR d.o.o. za ugostiteljstvo, trgovinu i usluge, OIB: 54477153811, Zagreb (Grad Zagreb), Bijenička cesta 117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6C2022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6C2022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017A8F">
        <w:rPr>
          <w:rFonts w:hAnsi="Times New Roman" w:ascii="Times New Roman"/>
          <w:b/>
          <w:i/>
          <w:szCs w:val="24"/>
          <w:lang w:val="hr-HR"/>
        </w:rPr>
        <w:t>3013</w:t>
      </w:r>
      <w:r w:rsidR="00492618">
        <w:rPr>
          <w:rFonts w:hAnsi="Times New Roman" w:ascii="Times New Roman"/>
          <w:b/>
          <w:i/>
          <w:szCs w:val="24"/>
          <w:lang w:val="hr-HR"/>
        </w:rPr>
        <w:t>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6C2022">
        <w:rPr>
          <w:rFonts w:hAnsi="Times New Roman" w:ascii="Times New Roman"/>
          <w:szCs w:val="24"/>
          <w:lang w:val="hr-HR"/>
        </w:rPr>
        <w:t>25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6C2022">
        <w:rPr>
          <w:rFonts w:hAnsi="Times New Roman" w:ascii="Times New Roman"/>
          <w:szCs w:val="24"/>
          <w:lang w:val="hr-HR"/>
        </w:rPr>
        <w:t>listopada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C11AEF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C11AEF">
        <w:rPr>
          <w:rFonts w:hAnsi="Times New Roman" w:ascii="Times New Roman"/>
          <w:szCs w:val="24"/>
          <w:lang w:val="hr-HR"/>
        </w:rPr>
        <w:t>,v.r.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C11AEF" w:rsidP="00324504" w:rsidR="00C11AEF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11AEF" w:rsidP="00324504" w:rsidR="00C11AEF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C11AEF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017A8F">
      <w:rPr>
        <w:rFonts w:hAnsi="Times New Roman" w:ascii="Times New Roman"/>
        <w:szCs w:val="24"/>
        <w:lang w:val="hr-HR"/>
      </w:rPr>
      <w:t>3013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017A8F">
      <w:rPr>
        <w:rFonts w:hAnsi="Times New Roman" w:ascii="Times New Roman"/>
        <w:szCs w:val="24"/>
        <w:lang w:val="hr-HR"/>
      </w:rPr>
      <w:t>3013</w:t>
    </w:r>
    <w:r w:rsidR="00C72F8C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17A8F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116D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2022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481B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4E79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051DB"/>
    <w:rsid w:val="00C11AE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11A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A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A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A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A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11A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A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A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A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A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3013</izvorni_sadrzaj>
    <derivirana_varijabla naziv="DomainObject.Predmet.Broj_1">3013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St-3013/2016</izvorni_sadrzaj>
    <derivirana_varijabla naziv="DomainObject.Predmet.OznakaBroj_1">St-3013/2016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LEOSAR d.o.o. za ugostiteljstvo, trgovinu i usluge zastupanog po punomoćniku Ana Kos</izvorni_sadrzaj>
    <derivirana_varijabla naziv="DomainObject.Predmet.ProtustrankaFormated_1">  LEOSAR d.o.o. za ugostiteljstvo, trgovinu i usluge zastupanog po punomoćniku Ana Kos</derivirana_varijabla>
  </DomainObject.Predmet.ProtustrankaFormated>
  <DomainObject.Predmet.ProtustrankaFormatedOIB>
    <izvorni_sadrzaj>  LEOSAR d.o.o. za ugostiteljstvo, trgovinu i usluge, OIB 54477153811 zastupanog po punomoćniku Ana Kos</izvorni_sadrzaj>
    <derivirana_varijabla naziv="DomainObject.Predmet.ProtustrankaFormatedOIB_1">  LEOSAR d.o.o. za ugostiteljstvo, trgovinu i usluge, OIB 54477153811 zastupanog po punomoćniku Ana Kos</derivirana_varijabla>
  </DomainObject.Predmet.ProtustrankaFormatedOIB>
  <DomainObject.Predmet.ProtustrankaFormatedWithAdress>
    <izvorni_sadrzaj> LEOSAR d.o.o. za ugostiteljstvo, trgovinu i usluge, Bijenička cesta 117, 10000 Zagreb zastupanog po punomoćniku Ana Kos</izvorni_sadrzaj>
    <derivirana_varijabla naziv="DomainObject.Predmet.ProtustrankaFormatedWithAdress_1"> LEOSAR d.o.o. za ugostiteljstvo, trgovinu i usluge, Bijenička cesta 117, 10000 Zagreb zastupanog po punomoćniku Ana Kos</derivirana_varijabla>
  </DomainObject.Predmet.ProtustrankaFormatedWithAdress>
  <DomainObject.Predmet.ProtustrankaFormatedWithAdressOIB>
    <izvorni_sadrzaj> LEOSAR d.o.o. za ugostiteljstvo, trgovinu i usluge, OIB 54477153811, Bijenička cesta 117, 10000 Zagreb zastupanog po punomoćniku Ana Kos</izvorni_sadrzaj>
    <derivirana_varijabla naziv="DomainObject.Predmet.ProtustrankaFormatedWithAdressOIB_1"> LEOSAR d.o.o. za ugostiteljstvo, trgovinu i usluge, OIB 54477153811, Bijenička cesta 117, 10000 Zagreb zastupanog po punomoćniku Ana Kos</derivirana_varijabla>
  </DomainObject.Predmet.ProtustrankaFormatedWithAdressOIB>
  <DomainObject.Predmet.ProtustrankaWithAdress>
    <izvorni_sadrzaj>LEOSAR d.o.o. za ugostiteljstvo, trgovinu i usluge Bijenička cesta 117, 10000 Zagreb</izvorni_sadrzaj>
    <derivirana_varijabla naziv="DomainObject.Predmet.ProtustrankaWithAdress_1">LEOSAR d.o.o. za ugostiteljstvo, trgovinu i usluge Bijenička cesta 117, 10000 Zagreb</derivirana_varijabla>
  </DomainObject.Predmet.ProtustrankaWithAdress>
  <DomainObject.Predmet.ProtustrankaWithAdressOIB>
    <izvorni_sadrzaj>LEOSAR d.o.o. za ugostiteljstvo, trgovinu i usluge, OIB 54477153811, Bijenička cesta 117, 10000 Zagreb</izvorni_sadrzaj>
    <derivirana_varijabla naziv="DomainObject.Predmet.ProtustrankaWithAdressOIB_1">LEOSAR d.o.o. za ugostiteljstvo, trgovinu i usluge, OIB 54477153811, Bijenička cesta 117, 10000 Zagreb</derivirana_varijabla>
  </DomainObject.Predmet.ProtustrankaWithAdressOIB>
  <DomainObject.Predmet.ProtustrankaNazivFormated>
    <izvorni_sadrzaj>LEOSAR d.o.o. za ugostiteljstvo, trgovinu i usluge</izvorni_sadrzaj>
    <derivirana_varijabla naziv="DomainObject.Predmet.ProtustrankaNazivFormated_1">LEOSAR d.o.o. za ugostiteljstvo, trgovinu i usluge</derivirana_varijabla>
  </DomainObject.Predmet.ProtustrankaNazivFormated>
  <DomainObject.Predmet.ProtustrankaNazivFormatedOIB>
    <izvorni_sadrzaj>LEOSAR d.o.o. za ugostiteljstvo, trgovinu i usluge, OIB 54477153811</izvorni_sadrzaj>
    <derivirana_varijabla naziv="DomainObject.Predmet.ProtustrankaNazivFormatedOIB_1">LEOSAR d.o.o. za ugostiteljstvo, trgovinu i usluge, OIB 54477153811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LEOSAR d.o.o. za ugostiteljstvo, trgovinu i usluge zastupanog po punomoćniku Ana Kos</item>
    </izvorni_sadrzaj>
    <derivirana_varijabla naziv="DomainObject.Predmet.ProtuStrankaListFormated_1">
      <item>LEOSAR d.o.o. za ugostiteljstvo, trgovinu i usluge zastupanog po punomoćniku Ana Kos</item>
    </derivirana_varijabla>
  </DomainObject.Predmet.ProtuStrankaListFormated>
  <DomainObject.Predmet.ProtuStrankaListFormatedOIB>
    <izvorni_sadrzaj>
      <item>LEOSAR d.o.o. za ugostiteljstvo, trgovinu i usluge, OIB 54477153811 zastupanog po punomoćniku Ana Kos</item>
    </izvorni_sadrzaj>
    <derivirana_varijabla naziv="DomainObject.Predmet.ProtuStrankaListFormatedOIB_1">
      <item>LEOSAR d.o.o. za ugostiteljstvo, trgovinu i usluge, OIB 54477153811 zastupanog po punomoćniku Ana Kos</item>
    </derivirana_varijabla>
  </DomainObject.Predmet.ProtuStrankaListFormatedOIB>
  <DomainObject.Predmet.ProtuStrankaListFormatedWithAdress>
    <izvorni_sadrzaj>
      <item>LEOSAR d.o.o. za ugostiteljstvo, trgovinu i usluge, Bijenička cesta 117, 10000 Zagreb zastupanog po punomoćniku Ana Kos</item>
    </izvorni_sadrzaj>
    <derivirana_varijabla naziv="DomainObject.Predmet.ProtuStrankaListFormatedWithAdress_1">
      <item>LEOSAR d.o.o. za ugostiteljstvo, trgovinu i usluge, Bijenička cesta 117, 10000 Zagreb zastupanog po punomoćniku Ana Kos</item>
    </derivirana_varijabla>
  </DomainObject.Predmet.ProtuStrankaListFormatedWithAdress>
  <DomainObject.Predmet.ProtuStrankaListFormatedWithAdressOIB>
    <izvorni_sadrzaj>
      <item>LEOSAR d.o.o. za ugostiteljstvo, trgovinu i usluge, OIB 54477153811, Bijenička cesta 117, 10000 Zagreb zastupanog po punomoćniku Ana Kos</item>
    </izvorni_sadrzaj>
    <derivirana_varijabla naziv="DomainObject.Predmet.ProtuStrankaListFormatedWithAdressOIB_1">
      <item>LEOSAR d.o.o. za ugostiteljstvo, trgovinu i usluge, OIB 54477153811, Bijenička cesta 117, 10000 Zagreb zastupanog po punomoćniku Ana Kos</item>
    </derivirana_varijabla>
  </DomainObject.Predmet.ProtuStrankaListFormatedWithAdressOIB>
  <DomainObject.Predmet.ProtuStrankaListNazivFormated>
    <izvorni_sadrzaj>
      <item>LEOSAR d.o.o. za ugostiteljstvo, trgovinu i usluge</item>
    </izvorni_sadrzaj>
    <derivirana_varijabla naziv="DomainObject.Predmet.ProtuStrankaListNazivFormated_1">
      <item>LEOSAR d.o.o. za ugostiteljstvo, trgovinu i usluge</item>
    </derivirana_varijabla>
  </DomainObject.Predmet.ProtuStrankaListNazivFormated>
  <DomainObject.Predmet.ProtuStrankaListNazivFormatedOIB>
    <izvorni_sadrzaj>
      <item>LEOSAR d.o.o. za ugostiteljstvo, trgovinu i usluge, OIB 54477153811</item>
    </izvorni_sadrzaj>
    <derivirana_varijabla naziv="DomainObject.Predmet.ProtuStrankaListNazivFormatedOIB_1">
      <item>LEOSAR d.o.o. za ugostiteljstvo, trgovinu i usluge, OIB 54477153811</item>
    </derivirana_varijabla>
  </DomainObject.Predmet.ProtuStrankaListNazivFormatedOIB>
  <DomainObject.Predmet.OstaliListFormated>
    <izvorni_sadrzaj>
      <item>Ana Kos punomoćnik sudionika u postupku LEOSAR d.o.o. za ugostiteljstvo, trgovinu i usluge</item>
    </izvorni_sadrzaj>
    <derivirana_varijabla naziv="DomainObject.Predmet.OstaliListFormated_1">
      <item>Ana Kos punomoćnik sudionika u postupku LEOSAR d.o.o. za ugostiteljstvo, trgovinu i usluge</item>
    </derivirana_varijabla>
  </DomainObject.Predmet.OstaliListFormated>
  <DomainObject.Predmet.OstaliListFormatedOIB>
    <izvorni_sadrzaj>
      <item>Ana Kos, OIB 42357601443 punomoćnik sudionika u postupku LEOSAR d.o.o. za ugostiteljstvo, trgovinu i usluge</item>
    </izvorni_sadrzaj>
    <derivirana_varijabla naziv="DomainObject.Predmet.OstaliListFormatedOIB_1">
      <item>Ana Kos, OIB 42357601443 punomoćnik sudionika u postupku LEOSAR d.o.o. za ugostiteljstvo, trgovinu i usluge</item>
    </derivirana_varijabla>
  </DomainObject.Predmet.OstaliListFormatedOIB>
  <DomainObject.Predmet.OstaliListFormatedWithAdress>
    <izvorni_sadrzaj>
      <item>Ana Kos, Sv. Roka 24, 10000 Zagreb punomoćnik sudionika u postupku LEOSAR d.o.o. za ugostiteljstvo, trgovinu i usluge</item>
    </izvorni_sadrzaj>
    <derivirana_varijabla naziv="DomainObject.Predmet.OstaliListFormatedWithAdress_1">
      <item>Ana Kos, Sv. Roka 24, 10000 Zagreb punomoćnik sudionika u postupku LEOSAR d.o.o. za ugostiteljstvo, trgovinu i usluge</item>
    </derivirana_varijabla>
  </DomainObject.Predmet.OstaliListFormatedWithAdress>
  <DomainObject.Predmet.OstaliListFormatedWithAdressOIB>
    <izvorni_sadrzaj>
      <item>Ana Kos, OIB 42357601443, Sv. Roka 24, 10000 Zagreb punomoćnik sudionika u postupku LEOSAR d.o.o. za ugostiteljstvo, trgovinu i usluge</item>
    </izvorni_sadrzaj>
    <derivirana_varijabla naziv="DomainObject.Predmet.OstaliListFormatedWithAdressOIB_1">
      <item>Ana Kos, OIB 42357601443, Sv. Roka 24, 10000 Zagreb punomoćnik sudionika u postupku LEOSAR d.o.o. za ugostiteljstvo, trgovinu i usluge</item>
    </derivirana_varijabla>
  </DomainObject.Predmet.OstaliListFormatedWithAdressOIB>
  <DomainObject.Predmet.OstaliListNazivFormated>
    <izvorni_sadrzaj>
      <item>Ana Kos</item>
    </izvorni_sadrzaj>
    <derivirana_varijabla naziv="DomainObject.Predmet.OstaliListNazivFormated_1">
      <item>Ana Kos</item>
    </derivirana_varijabla>
  </DomainObject.Predmet.OstaliListNazivFormated>
  <DomainObject.Predmet.OstaliListNazivFormatedOIB>
    <izvorni_sadrzaj>
      <item>Ana Kos, OIB 42357601443</item>
    </izvorni_sadrzaj>
    <derivirana_varijabla naziv="DomainObject.Predmet.OstaliListNazivFormatedOIB_1">
      <item>Ana Kos, OIB 42357601443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LEOSAR d.o.o. za ugostiteljstvo, trgovinu i usluge</izvorni_sadrzaj>
    <derivirana_varijabla naziv="DomainObject.Predmet.ProtustrankaIDrugi_1">LEOSAR d.o.o.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LEOSAR d.o.o. za ugostiteljstvo, trgovinu i usluge, OIB 54477153811, Bijenička cesta 117, 10000 Zagreb</izvorni_sadrzaj>
    <derivirana_varijabla naziv="DomainObject.Predmet.ProtustrankaIDrugiAdressOIB_1">LEOSAR d.o.o. za ugostiteljstvo, trgovinu i usluge, OIB 54477153811, Bijenička cesta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LEOSAR d.o.o. za ugostiteljstvo, trgovinu i usluge</item>
      <item>Ana Kos</item>
    </izvorni_sadrzaj>
    <derivirana_varijabla naziv="DomainObject.Predmet.SudioniciListNaziv_1">
      <item>FINA Regionalni centar Zagreb</item>
      <item>LEOSAR d.o.o. za ugostiteljstvo, trgovinu i usluge</item>
      <item>Ana Kos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LEOSAR d.o.o. za ugostiteljstvo, trgovinu i usluge, OIB 54477153811, Bijenička cesta 117,10000 Zagreb</item>
      <item>Ana Kos, OIB 42357601443, Sv. Roka 24,10000 Zagreb</item>
    </izvorni_sadrzaj>
    <derivirana_varijabla naziv="DomainObject.Predmet.SudioniciListAdressOIB_1">
      <item>FINA Regionalni centar Zagreb, OIB 85821130368, Trg svibanjskih žrtava 1995. br. 1,10000 Zagreb</item>
      <item>LEOSAR d.o.o. za ugostiteljstvo, trgovinu i usluge, OIB 54477153811, Bijenička cesta 117,10000 Zagreb</item>
      <item>Ana Kos, OIB 42357601443, Sv. Roka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54477153811</item>
      <item>, OIB 42357601443</item>
    </izvorni_sadrzaj>
    <derivirana_varijabla naziv="DomainObject.Predmet.SudioniciListNazivOIB_1">
      <item>, OIB 85821130368</item>
      <item>, OIB 54477153811</item>
      <item>, OIB 42357601443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2937</properties:Characters>
  <properties:Lines>76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2017-10-25T08:17:00Z</dcterms:created>
  <dc:creator>rsticn</dc:creator>
  <cp:lastModifiedBy>Monika Grbac</cp:lastModifiedBy>
  <cp:lastPrinted>2017-01-24T09:27:00Z</cp:lastPrinted>
  <dcterms:modified xmlns:xsi="http://www.w3.org/2001/XMLSchema-instance" xsi:type="dcterms:W3CDTF">2017-10-25T08:18:00Z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