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5d87a" w14:paraId="645d87a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AB1DE6" w:rsidR="00AB1DE6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F57FCF" w:rsidRPr="00406F2C">
        <w:rPr>
          <w:rFonts w:hAnsi="Times New Roman" w:ascii="Times New Roman"/>
        </w:rPr>
        <w:t xml:space="preserve">Trgovački sud u Zagrebu, </w:t>
      </w:r>
      <w:r w:rsidR="00F57FCF">
        <w:rPr>
          <w:rFonts w:hAnsi="Times New Roman" w:ascii="Times New Roman"/>
        </w:rPr>
        <w:t>po sudskom savjetniku</w:t>
      </w:r>
      <w:r w:rsidR="00F57FCF">
        <w:rPr>
          <w:rFonts w:hAnsi="Times New Roman" w:ascii="Times New Roman"/>
          <w:szCs w:val="24"/>
          <w:lang w:val="hr-HR"/>
        </w:rPr>
        <w:t xml:space="preserve"> Bojanu Petrašu,</w:t>
      </w:r>
      <w:r w:rsidR="00F57FCF"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="00F57FCF"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="00F57FCF"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="00F57FCF" w:rsidRPr="00406F2C">
        <w:rPr>
          <w:rFonts w:hAnsi="Times New Roman" w:ascii="Times New Roman"/>
        </w:rPr>
        <w:t xml:space="preserve"> nad dužnikom  </w:t>
      </w:r>
      <w:r w:rsidR="002F6DBE">
        <w:rPr>
          <w:rFonts w:hAnsi="Times New Roman" w:ascii="Times New Roman"/>
        </w:rPr>
        <w:t>BOJE SNOVA d.o.o. Zagreb, Županjska 10, OIB 31829474863</w:t>
      </w:r>
      <w:r w:rsidR="002F6DBE">
        <w:t>,</w:t>
      </w:r>
      <w:r w:rsidR="00AB1DE6">
        <w:rPr>
          <w:rFonts w:hAnsi="Times New Roman" w:ascii="Times New Roman"/>
        </w:rPr>
        <w:t xml:space="preserve"> </w:t>
      </w:r>
      <w:r w:rsidR="00C905F5">
        <w:rPr>
          <w:rFonts w:hAnsi="Times New Roman" w:ascii="Times New Roman"/>
        </w:rPr>
        <w:t>30</w:t>
      </w:r>
      <w:r w:rsidR="00AB1DE6">
        <w:rPr>
          <w:rFonts w:hAnsi="Times New Roman" w:ascii="Times New Roman"/>
        </w:rPr>
        <w:t>. svibnja 2016.</w:t>
      </w:r>
    </w:p>
    <w:p w:rsidRDefault="000832B2" w:rsidP="000832B2" w:rsidR="000832B2">
      <w:pPr>
        <w:jc w:val="both"/>
        <w:rPr>
          <w:rFonts w:hAnsi="Times New Roman" w:ascii="Times New Roman"/>
        </w:rPr>
      </w:pP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0779A" w:rsidR="0020779A" w:rsidRPr="002F6DB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2F6DBE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2F6DBE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2F6DBE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2F6DBE">
        <w:rPr>
          <w:rFonts w:hAnsi="Times New Roman" w:ascii="Times New Roman"/>
          <w:szCs w:val="24"/>
          <w:lang w:val="hr-HR"/>
        </w:rPr>
        <w:t>ovog suda</w:t>
      </w:r>
      <w:r w:rsidR="00604095" w:rsidRPr="002F6DBE">
        <w:rPr>
          <w:rFonts w:hAnsi="Times New Roman" w:ascii="Times New Roman"/>
          <w:szCs w:val="24"/>
          <w:lang w:val="hr-HR"/>
        </w:rPr>
        <w:t xml:space="preserve">, </w:t>
      </w:r>
      <w:r w:rsidRPr="002F6DBE">
        <w:rPr>
          <w:rFonts w:hAnsi="Times New Roman" w:ascii="Times New Roman"/>
          <w:szCs w:val="24"/>
          <w:lang w:val="hr-HR"/>
        </w:rPr>
        <w:t>predlož</w:t>
      </w:r>
      <w:r w:rsidR="00604095" w:rsidRPr="002F6DBE">
        <w:rPr>
          <w:rFonts w:hAnsi="Times New Roman" w:ascii="Times New Roman"/>
          <w:szCs w:val="24"/>
          <w:lang w:val="hr-HR"/>
        </w:rPr>
        <w:t xml:space="preserve">iti </w:t>
      </w:r>
      <w:r w:rsidRPr="002F6DBE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2F6DBE">
        <w:rPr>
          <w:rFonts w:hAnsi="Times New Roman" w:ascii="Times New Roman"/>
        </w:rPr>
        <w:t>BOJE SNOVA d.o.o. Zagreb, Županjska 10, OIB 31829474863</w:t>
      </w:r>
      <w:r w:rsidR="002F6DBE">
        <w:t>.</w:t>
      </w:r>
    </w:p>
    <w:p w:rsidRDefault="002F6DBE" w:rsidP="002F6DBE" w:rsidR="002F6DBE" w:rsidRPr="002F6DBE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0D44F7" w:rsidR="002521D2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>Pravna osoba pod točkom I.</w:t>
      </w:r>
      <w:r w:rsidR="002521D2" w:rsidRPr="000D44F7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2F6DBE">
        <w:rPr>
          <w:rFonts w:hAnsi="Times New Roman" w:ascii="Times New Roman"/>
          <w:lang w:val="hr-HR"/>
        </w:rPr>
        <w:t>564.204,62</w:t>
      </w:r>
      <w:r w:rsidR="00AB1DE6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2F6DBE">
        <w:rPr>
          <w:rFonts w:hAnsi="Times New Roman" w:ascii="Times New Roman"/>
          <w:lang w:val="hr-HR"/>
        </w:rPr>
        <w:t>6660</w:t>
      </w:r>
      <w:r w:rsidR="00C905F5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C905F5">
        <w:rPr>
          <w:rFonts w:hAnsi="Times New Roman" w:ascii="Times New Roman"/>
          <w:lang w:val="hr-HR"/>
        </w:rPr>
        <w:t xml:space="preserve">30. svibnja </w:t>
      </w:r>
      <w:r w:rsidR="00237C5C">
        <w:rPr>
          <w:rFonts w:hAnsi="Times New Roman" w:ascii="Times New Roman"/>
          <w:lang w:val="hr-HR"/>
        </w:rPr>
        <w:t>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C905F5">
        <w:rPr>
          <w:rFonts w:hAnsi="Times New Roman" w:ascii="Times New Roman"/>
          <w:lang w:val="hr-HR"/>
        </w:rPr>
        <w:t>3</w:t>
      </w:r>
      <w:r w:rsidR="00114389">
        <w:rPr>
          <w:rFonts w:hAnsi="Times New Roman" w:ascii="Times New Roman"/>
          <w:lang w:val="hr-HR"/>
        </w:rPr>
        <w:t>0. svibnja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475B47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B3AC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2F6DBE">
      <w:rPr>
        <w:rFonts w:hAnsi="Times New Roman" w:ascii="Times New Roman"/>
        <w:lang w:val="hr-HR"/>
      </w:rPr>
      <w:t>6660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2F6DBE">
      <w:rPr>
        <w:rFonts w:hAnsi="Times New Roman" w:ascii="Times New Roman"/>
        <w:lang w:val="hr-HR"/>
      </w:rPr>
      <w:t>6660</w:t>
    </w:r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02AC2"/>
    <w:multiLevelType w:val="hybridMultilevel"/>
    <w:tmpl w:val="7CA2F798"/>
    <w:lvl w:tplc="1688B93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295348"/>
    <w:multiLevelType w:val="hybridMultilevel"/>
    <w:tmpl w:val="CCE03CE0"/>
    <w:lvl w:tplc="A740CD02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D340250"/>
    <w:multiLevelType w:val="hybridMultilevel"/>
    <w:tmpl w:val="023C04EC"/>
    <w:lvl w:tplc="FF82A5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7"/>
  </w:num>
  <w:num w:numId="9">
    <w:abstractNumId w:val="1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2B2"/>
    <w:rsid w:val="000B3ACA"/>
    <w:rsid w:val="000B609B"/>
    <w:rsid w:val="000C47B3"/>
    <w:rsid w:val="000D44F7"/>
    <w:rsid w:val="00112B50"/>
    <w:rsid w:val="00114389"/>
    <w:rsid w:val="00182088"/>
    <w:rsid w:val="0020779A"/>
    <w:rsid w:val="00237C5C"/>
    <w:rsid w:val="002521D2"/>
    <w:rsid w:val="002F6DBE"/>
    <w:rsid w:val="00337F70"/>
    <w:rsid w:val="00383CBB"/>
    <w:rsid w:val="003B3312"/>
    <w:rsid w:val="003D6A89"/>
    <w:rsid w:val="0042162E"/>
    <w:rsid w:val="00436B70"/>
    <w:rsid w:val="00475B47"/>
    <w:rsid w:val="004E5A23"/>
    <w:rsid w:val="00532B71"/>
    <w:rsid w:val="0057217D"/>
    <w:rsid w:val="00586826"/>
    <w:rsid w:val="005940E9"/>
    <w:rsid w:val="005A36A3"/>
    <w:rsid w:val="005C7B4A"/>
    <w:rsid w:val="00604095"/>
    <w:rsid w:val="006356C5"/>
    <w:rsid w:val="007A29F9"/>
    <w:rsid w:val="008301F7"/>
    <w:rsid w:val="00840E3D"/>
    <w:rsid w:val="00855F7E"/>
    <w:rsid w:val="00932D82"/>
    <w:rsid w:val="00997BA9"/>
    <w:rsid w:val="00A3454F"/>
    <w:rsid w:val="00A95334"/>
    <w:rsid w:val="00AB1DE6"/>
    <w:rsid w:val="00AB7883"/>
    <w:rsid w:val="00AF0912"/>
    <w:rsid w:val="00AF40B4"/>
    <w:rsid w:val="00B03169"/>
    <w:rsid w:val="00B05B75"/>
    <w:rsid w:val="00B50CF6"/>
    <w:rsid w:val="00BC247B"/>
    <w:rsid w:val="00C435DD"/>
    <w:rsid w:val="00C905F5"/>
    <w:rsid w:val="00CF2939"/>
    <w:rsid w:val="00D44D4F"/>
    <w:rsid w:val="00D54823"/>
    <w:rsid w:val="00D77C43"/>
    <w:rsid w:val="00D955F3"/>
    <w:rsid w:val="00DB29D2"/>
    <w:rsid w:val="00DB4528"/>
    <w:rsid w:val="00DF6AEF"/>
    <w:rsid w:val="00EC322B"/>
    <w:rsid w:val="00EE5750"/>
    <w:rsid w:val="00F36A1B"/>
    <w:rsid w:val="00F46C9B"/>
    <w:rsid w:val="00F56B0E"/>
    <w:rsid w:val="00F57FCF"/>
    <w:rsid w:val="00F62A72"/>
    <w:rsid w:val="00F667BC"/>
    <w:rsid w:val="00F93B24"/>
    <w:rsid w:val="00FA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3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A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A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A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A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3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A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A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A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A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3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88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6660</izvorni_sadrzaj>
    <derivirana_varijabla naziv="DomainObject.Predmet.Broj_1">6660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St-6660/2015</izvorni_sadrzaj>
    <derivirana_varijabla naziv="DomainObject.Predmet.OznakaBroj_1">St-6660/2015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BOJE SNOVA d.o.o. zastupanog po punomoćniku Josip Vrnoga</izvorni_sadrzaj>
    <derivirana_varijabla naziv="DomainObject.Predmet.ProtustrankaFormated_1">  BOJE SNOVA d.o.o. zastupanog po punomoćniku Josip Vrnoga</derivirana_varijabla>
  </DomainObject.Predmet.ProtustrankaFormated>
  <DomainObject.Predmet.ProtustrankaFormatedOIB>
    <izvorni_sadrzaj>  BOJE SNOVA d.o.o., OIB 31829474863 zastupanog po punomoćniku Josip Vrnoga</izvorni_sadrzaj>
    <derivirana_varijabla naziv="DomainObject.Predmet.ProtustrankaFormatedOIB_1">  BOJE SNOVA d.o.o., OIB 31829474863 zastupanog po punomoćniku Josip Vrnoga</derivirana_varijabla>
  </DomainObject.Predmet.ProtustrankaFormatedOIB>
  <DomainObject.Predmet.ProtustrankaFormatedWithAdress>
    <izvorni_sadrzaj> BOJE SNOVA d.o.o., Županjska 10, 10000 Zagreb zastupanog po punomoćniku Josip Vrnoga</izvorni_sadrzaj>
    <derivirana_varijabla naziv="DomainObject.Predmet.ProtustrankaFormatedWithAdress_1"> BOJE SNOVA d.o.o., Županjska 10, 10000 Zagreb zastupanog po punomoćniku Josip Vrnoga</derivirana_varijabla>
  </DomainObject.Predmet.ProtustrankaFormatedWithAdress>
  <DomainObject.Predmet.ProtustrankaFormatedWithAdressOIB>
    <izvorni_sadrzaj> BOJE SNOVA d.o.o., OIB 31829474863, Županjska 10, 10000 Zagreb zastupanog po punomoćniku Josip Vrnoga</izvorni_sadrzaj>
    <derivirana_varijabla naziv="DomainObject.Predmet.ProtustrankaFormatedWithAdressOIB_1"> BOJE SNOVA d.o.o., OIB 31829474863, Županjska 10, 10000 Zagreb zastupanog po punomoćniku Josip Vrnoga</derivirana_varijabla>
  </DomainObject.Predmet.ProtustrankaFormatedWithAdressOIB>
  <DomainObject.Predmet.ProtustrankaWithAdress>
    <izvorni_sadrzaj>BOJE SNOVA d.o.o. Županjska 10, 10000 Zagreb</izvorni_sadrzaj>
    <derivirana_varijabla naziv="DomainObject.Predmet.ProtustrankaWithAdress_1">BOJE SNOVA d.o.o. Županjska 10, 10000 Zagreb</derivirana_varijabla>
  </DomainObject.Predmet.ProtustrankaWithAdress>
  <DomainObject.Predmet.ProtustrankaWithAdressOIB>
    <izvorni_sadrzaj>BOJE SNOVA d.o.o., OIB 31829474863, Županjska 10, 10000 Zagreb</izvorni_sadrzaj>
    <derivirana_varijabla naziv="DomainObject.Predmet.ProtustrankaWithAdressOIB_1">BOJE SNOVA d.o.o., OIB 31829474863, Županjska 10, 10000 Zagreb</derivirana_varijabla>
  </DomainObject.Predmet.ProtustrankaWithAdressOIB>
  <DomainObject.Predmet.ProtustrankaNazivFormated>
    <izvorni_sadrzaj>BOJE SNOVA d.o.o.</izvorni_sadrzaj>
    <derivirana_varijabla naziv="DomainObject.Predmet.ProtustrankaNazivFormated_1">BOJE SNOVA d.o.o.</derivirana_varijabla>
  </DomainObject.Predmet.ProtustrankaNazivFormated>
  <DomainObject.Predmet.ProtustrankaNazivFormatedOIB>
    <izvorni_sadrzaj>BOJE SNOVA d.o.o., OIB 31829474863</izvorni_sadrzaj>
    <derivirana_varijabla naziv="DomainObject.Predmet.ProtustrankaNazivFormatedOIB_1">BOJE SNOVA d.o.o., OIB 31829474863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BOJE SNOVA d.o.o. zastupanog po punomoćniku Josip Vrnoga</item>
    </izvorni_sadrzaj>
    <derivirana_varijabla naziv="DomainObject.Predmet.ProtuStrankaListFormated_1">
      <item>BOJE SNOVA d.o.o. zastupanog po punomoćniku Josip Vrnoga</item>
    </derivirana_varijabla>
  </DomainObject.Predmet.ProtuStrankaListFormated>
  <DomainObject.Predmet.ProtuStrankaListFormatedOIB>
    <izvorni_sadrzaj>
      <item>BOJE SNOVA d.o.o., OIB 31829474863 zastupanog po punomoćniku Josip Vrnoga</item>
    </izvorni_sadrzaj>
    <derivirana_varijabla naziv="DomainObject.Predmet.ProtuStrankaListFormatedOIB_1">
      <item>BOJE SNOVA d.o.o., OIB 31829474863 zastupanog po punomoćniku Josip Vrnoga</item>
    </derivirana_varijabla>
  </DomainObject.Predmet.ProtuStrankaListFormatedOIB>
  <DomainObject.Predmet.ProtuStrankaListFormatedWithAdress>
    <izvorni_sadrzaj>
      <item>BOJE SNOVA d.o.o., Županjska 10, 10000 Zagreb zastupanog po punomoćniku Josip Vrnoga</item>
    </izvorni_sadrzaj>
    <derivirana_varijabla naziv="DomainObject.Predmet.ProtuStrankaListFormatedWithAdress_1">
      <item>BOJE SNOVA d.o.o., Županjska 10, 10000 Zagreb zastupanog po punomoćniku Josip Vrnoga</item>
    </derivirana_varijabla>
  </DomainObject.Predmet.ProtuStrankaListFormatedWithAdress>
  <DomainObject.Predmet.ProtuStrankaListFormatedWithAdressOIB>
    <izvorni_sadrzaj>
      <item>BOJE SNOVA d.o.o., OIB 31829474863, Županjska 10, 10000 Zagreb zastupanog po punomoćniku Josip Vrnoga</item>
    </izvorni_sadrzaj>
    <derivirana_varijabla naziv="DomainObject.Predmet.ProtuStrankaListFormatedWithAdressOIB_1">
      <item>BOJE SNOVA d.o.o., OIB 31829474863, Županjska 10, 10000 Zagreb zastupanog po punomoćniku Josip Vrnoga</item>
    </derivirana_varijabla>
  </DomainObject.Predmet.ProtuStrankaListFormatedWithAdressOIB>
  <DomainObject.Predmet.ProtuStrankaListNazivFormated>
    <izvorni_sadrzaj>
      <item>BOJE SNOVA d.o.o.</item>
    </izvorni_sadrzaj>
    <derivirana_varijabla naziv="DomainObject.Predmet.ProtuStrankaListNazivFormated_1">
      <item>BOJE SNOVA d.o.o.</item>
    </derivirana_varijabla>
  </DomainObject.Predmet.ProtuStrankaListNazivFormated>
  <DomainObject.Predmet.ProtuStrankaListNazivFormatedOIB>
    <izvorni_sadrzaj>
      <item>BOJE SNOVA d.o.o., OIB 31829474863</item>
    </izvorni_sadrzaj>
    <derivirana_varijabla naziv="DomainObject.Predmet.ProtuStrankaListNazivFormatedOIB_1">
      <item>BOJE SNOVA d.o.o., OIB 31829474863</item>
    </derivirana_varijabla>
  </DomainObject.Predmet.ProtuStrankaListNazivFormatedOIB>
  <DomainObject.Predmet.OstaliListFormated>
    <izvorni_sadrzaj>
      <item>Josip Vrnoga punomoćnik sudionika u postupku BOJE SNOVA d.o.o.</item>
    </izvorni_sadrzaj>
    <derivirana_varijabla naziv="DomainObject.Predmet.OstaliListFormated_1">
      <item>Josip Vrnoga punomoćnik sudionika u postupku BOJE SNOVA d.o.o.</item>
    </derivirana_varijabla>
  </DomainObject.Predmet.OstaliListFormated>
  <DomainObject.Predmet.OstaliListFormatedOIB>
    <izvorni_sadrzaj>
      <item>Josip Vrnoga, OIB 30619395261 punomoćnik sudionika u postupku BOJE SNOVA d.o.o.</item>
    </izvorni_sadrzaj>
    <derivirana_varijabla naziv="DomainObject.Predmet.OstaliListFormatedOIB_1">
      <item>Josip Vrnoga, OIB 30619395261 punomoćnik sudionika u postupku BOJE SNOVA d.o.o.</item>
    </derivirana_varijabla>
  </DomainObject.Predmet.OstaliListFormatedOIB>
  <DomainObject.Predmet.OstaliListFormatedWithAdress>
    <izvorni_sadrzaj>
      <item>Josip Vrnoga, Kosa 22, 20350 Vidonje punomoćnik sudionika u postupku BOJE SNOVA d.o.o.</item>
    </izvorni_sadrzaj>
    <derivirana_varijabla naziv="DomainObject.Predmet.OstaliListFormatedWithAdress_1">
      <item>Josip Vrnoga, Kosa 22, 20350 Vidonje punomoćnik sudionika u postupku BOJE SNOVA d.o.o.</item>
    </derivirana_varijabla>
  </DomainObject.Predmet.OstaliListFormatedWithAdress>
  <DomainObject.Predmet.OstaliListFormatedWithAdressOIB>
    <izvorni_sadrzaj>
      <item>Josip Vrnoga, OIB 30619395261, Kosa 22, 20350 Vidonje punomoćnik sudionika u postupku BOJE SNOVA d.o.o.</item>
    </izvorni_sadrzaj>
    <derivirana_varijabla naziv="DomainObject.Predmet.OstaliListFormatedWithAdressOIB_1">
      <item>Josip Vrnoga, OIB 30619395261, Kosa 22, 20350 Vidonje punomoćnik sudionika u postupku BOJE SNOVA d.o.o.</item>
    </derivirana_varijabla>
  </DomainObject.Predmet.OstaliListFormatedWithAdressOIB>
  <DomainObject.Predmet.OstaliListNazivFormated>
    <izvorni_sadrzaj>
      <item>Josip Vrnoga</item>
    </izvorni_sadrzaj>
    <derivirana_varijabla naziv="DomainObject.Predmet.OstaliListNazivFormated_1">
      <item>Josip Vrnoga</item>
    </derivirana_varijabla>
  </DomainObject.Predmet.OstaliListNazivFormated>
  <DomainObject.Predmet.OstaliListNazivFormatedOIB>
    <izvorni_sadrzaj>
      <item>Josip Vrnoga, OIB 30619395261</item>
    </izvorni_sadrzaj>
    <derivirana_varijabla naziv="DomainObject.Predmet.OstaliListNazivFormatedOIB_1">
      <item>Josip Vrnoga, OIB 30619395261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BOJE SNOVA d.o.o.</izvorni_sadrzaj>
    <derivirana_varijabla naziv="DomainObject.Predmet.ProtustrankaIDrugi_1">BOJE SNOVA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BOJE SNOVA d.o.o., OIB 31829474863, Županjska 10, 10000 Zagreb</izvorni_sadrzaj>
    <derivirana_varijabla naziv="DomainObject.Predmet.ProtustrankaIDrugiAdressOIB_1">BOJE SNOVA d.o.o., OIB 31829474863, Županjska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BOJE SNOVA d.o.o.</item>
      <item>Josip Vrnoga</item>
    </izvorni_sadrzaj>
    <derivirana_varijabla naziv="DomainObject.Predmet.SudioniciListNaziv_1">
      <item>FINA Regionalni centar Zagreb</item>
      <item>BOJE SNOVA d.o.o.</item>
      <item>Josip Vrnoga</item>
    </derivirana_varijabla>
  </DomainObject.Predmet.SudioniciListNaziv>
  <DomainObject.Predmet.SudioniciListAdressOIB>
    <izvorni_sadrzaj>
      <item>FINA Regionalni centar Zagreb, OIB 85821130368, Trg svibanjskih žrtava 1995. 1,10000 Zagreb</item>
      <item>BOJE SNOVA d.o.o., OIB 31829474863, Županjska 10,10000 Zagreb</item>
      <item>Josip Vrnoga, OIB 30619395261, Kosa 22,20350 Vidonje</item>
    </izvorni_sadrzaj>
    <derivirana_varijabla naziv="DomainObject.Predmet.SudioniciListAdressOIB_1">
      <item>FINA Regionalni centar Zagreb, OIB 85821130368, Trg svibanjskih žrtava 1995. 1,10000 Zagreb</item>
      <item>BOJE SNOVA d.o.o., OIB 31829474863, Županjska 10,10000 Zagreb</item>
      <item>Josip Vrnoga, OIB 30619395261, Kosa 22,20350 Vidonje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31829474863</item>
      <item>, OIB 30619395261</item>
    </izvorni_sadrzaj>
    <derivirana_varijabla naziv="DomainObject.Predmet.SudioniciListNazivOIB_1">
      <item>, OIB 85821130368</item>
      <item>, OIB 31829474863</item>
      <item>, OIB 30619395261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2339</properties:Characters>
  <properties:Lines>87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2016-05-30T07:42:00Z</dcterms:created>
  <dc:creator>Sudsko vijeæe</dc:creator>
  <cp:lastModifiedBy>Darinka Čusak</cp:lastModifiedBy>
  <cp:lastPrinted>2016-05-30T07:44:00Z</cp:lastPrinted>
  <dcterms:modified xmlns:xsi="http://www.w3.org/2001/XMLSchema-instance" xsi:type="dcterms:W3CDTF">2016-05-30T08:56:00Z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