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a9d0" w14:paraId="6daa9d0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B96767">
        <w:t>955</w:t>
      </w:r>
      <w:r w:rsidR="00CA0AA3">
        <w:t>/17-</w:t>
      </w:r>
      <w:r w:rsidR="00B96767">
        <w:t>7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B96767">
        <w:t>AFRIEL ANGEL j.d.o.o. za usluge</w:t>
      </w:r>
      <w:r w:rsidR="00772BF2">
        <w:t xml:space="preserve">, Zagreb, </w:t>
      </w:r>
      <w:r w:rsidR="00B96767">
        <w:t>Zavrtnica 3/1</w:t>
      </w:r>
      <w:r w:rsidR="00772BF2">
        <w:t xml:space="preserve">, </w:t>
      </w:r>
      <w:r w:rsidR="00B96767">
        <w:t xml:space="preserve">MBS: 080943958, </w:t>
      </w:r>
      <w:r w:rsidR="00F90F90">
        <w:t xml:space="preserve">OIB: </w:t>
      </w:r>
      <w:r w:rsidR="00772BF2">
        <w:t>1</w:t>
      </w:r>
      <w:r w:rsidR="006A719E">
        <w:t>0</w:t>
      </w:r>
      <w:r w:rsidR="00772BF2">
        <w:t>88</w:t>
      </w:r>
      <w:r w:rsidR="006A719E">
        <w:t>0724800</w:t>
      </w:r>
      <w:r w:rsidR="00250413">
        <w:t xml:space="preserve">, dana </w:t>
      </w:r>
      <w:r w:rsidR="009164A3">
        <w:t>05</w:t>
      </w:r>
      <w:r w:rsidR="00064FF2">
        <w:t xml:space="preserve">. </w:t>
      </w:r>
      <w:r w:rsidR="009164A3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B96767" w:rsidRPr="00B96767">
        <w:t xml:space="preserve"> AFRIEL ANGEL j.d.o.o. za usluge, Zagreb, Zavrtnica 3/1, MBS: 080943958, OIB: </w:t>
      </w:r>
      <w:r w:rsidR="0028419E" w:rsidRPr="0028419E">
        <w:t>10880724800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B96767">
        <w:t>29</w:t>
      </w:r>
      <w:r w:rsidR="00D2399F">
        <w:t xml:space="preserve">. </w:t>
      </w:r>
      <w:r w:rsidR="00B96767">
        <w:t>svibnja</w:t>
      </w:r>
      <w:r w:rsidR="00D2399F">
        <w:t xml:space="preserve"> 2017. zaprimio je zahtjev Financijske agencije, Regionalnog centra Zagreb, Podružnice Zagreb, za provedbu skraćenog stečajnog postupka, Klasa: 110-07/17-01/04, Ur.broj: 04-06-17-</w:t>
      </w:r>
      <w:r w:rsidR="00B96767">
        <w:t>2862</w:t>
      </w:r>
      <w:r w:rsidR="00D2399F">
        <w:t xml:space="preserve"> od </w:t>
      </w:r>
      <w:r w:rsidR="00B96767">
        <w:t>25</w:t>
      </w:r>
      <w:r w:rsidR="00D2399F">
        <w:t xml:space="preserve">. </w:t>
      </w:r>
      <w:r w:rsidR="00B96767">
        <w:t>svibnja</w:t>
      </w:r>
      <w:r w:rsidR="00D2399F">
        <w:t xml:space="preserve"> 2017. nad stečajnim dužnikom </w:t>
      </w:r>
      <w:r w:rsidR="00B96767" w:rsidRPr="00B96767">
        <w:t xml:space="preserve">AFRIEL ANGEL j.d.o.o. za usluge, Zagreb, Zavrtnica 3/1, MBS: 080943958, OIB: </w:t>
      </w:r>
      <w:r w:rsidR="000E0CED" w:rsidRPr="000E0CED">
        <w:t>10880724800</w:t>
      </w:r>
      <w:r w:rsidR="00D2399F">
        <w:t>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0E0CED" w:rsidR="00D2399F">
      <w:pPr>
        <w:jc w:val="both"/>
      </w:pPr>
    </w:p>
    <w:p w:rsidRDefault="000E0CED" w:rsidP="000E0CED" w:rsidR="000E0CED">
      <w:pPr>
        <w:jc w:val="both"/>
      </w:pPr>
    </w:p>
    <w:p w:rsidRDefault="00B96767" w:rsidP="00AF119A" w:rsidR="00B96767">
      <w:pPr>
        <w:ind w:firstLine="720"/>
        <w:jc w:val="both"/>
      </w:pPr>
    </w:p>
    <w:p w:rsidRDefault="00D2399F" w:rsidP="00D2399F" w:rsidR="00D2399F">
      <w:pPr>
        <w:jc w:val="right"/>
      </w:pPr>
      <w:r>
        <w:lastRenderedPageBreak/>
        <w:t>19 St-</w:t>
      </w:r>
      <w:r w:rsidR="00B96767">
        <w:t>955/17-7</w:t>
      </w:r>
    </w:p>
    <w:p w:rsidRDefault="00D2399F" w:rsidP="00AF119A" w:rsidR="00D2399F">
      <w:pPr>
        <w:ind w:firstLine="720"/>
        <w:jc w:val="both"/>
      </w:pP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9164A3">
        <w:t xml:space="preserve">Sudski registar </w:t>
      </w:r>
      <w:r>
        <w:t>Sud j</w:t>
      </w:r>
      <w:r w:rsidR="00665E74">
        <w:t xml:space="preserve">e </w:t>
      </w:r>
      <w:r w:rsidR="00AE6E4C">
        <w:t>0</w:t>
      </w:r>
      <w:r w:rsidR="009164A3">
        <w:t>9</w:t>
      </w:r>
      <w:r w:rsidR="00665E74">
        <w:t xml:space="preserve">. </w:t>
      </w:r>
      <w:r w:rsidR="00AE6E4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AE6E4C" w:rsidR="00C40315">
      <w:pPr>
        <w:tabs>
          <w:tab w:pos="2070" w:val="left"/>
        </w:tabs>
        <w:ind w:firstLine="720"/>
        <w:jc w:val="both"/>
      </w:pPr>
      <w:r>
        <w:t xml:space="preserve">Dana </w:t>
      </w:r>
      <w:r w:rsidR="009164A3">
        <w:t>25</w:t>
      </w:r>
      <w:r w:rsidR="00F90F90">
        <w:t>. rujna</w:t>
      </w:r>
      <w:r>
        <w:t xml:space="preserve"> 2017.</w:t>
      </w:r>
      <w:r w:rsidR="00AE6E4C">
        <w:t xml:space="preserve"> </w:t>
      </w:r>
      <w:r w:rsidR="00EE0861">
        <w:t xml:space="preserve">zaprimljen je podnesak vjerovnika </w:t>
      </w:r>
      <w:r w:rsidR="002D642F">
        <w:rPr>
          <w:b/>
        </w:rPr>
        <w:t>Erste&amp; Steierma</w:t>
      </w:r>
      <w:r w:rsidR="009164A3" w:rsidRPr="009164A3">
        <w:rPr>
          <w:b/>
        </w:rPr>
        <w:t>rkische</w:t>
      </w:r>
      <w:r w:rsidR="009164A3">
        <w:t xml:space="preserve"> Bank d.d., Rijeka, Jadranski trg 3a, OIB: 23057039320</w:t>
      </w:r>
      <w:r w:rsidR="00EE0861">
        <w:t xml:space="preserve">, </w:t>
      </w:r>
      <w:r w:rsidR="009164A3">
        <w:t xml:space="preserve">sa dokazom o uplati predujma u iznosu od 10.000,00 kuna za pokriće troškova postupka. Navedeni podnesak dopunjen je </w:t>
      </w:r>
      <w:r w:rsidR="00EE0861">
        <w:t>Pr</w:t>
      </w:r>
      <w:r w:rsidR="001F7AC7">
        <w:t>ijedlogom za otvaranje stečajnog</w:t>
      </w:r>
      <w:r w:rsidR="00EE0861">
        <w:t xml:space="preserve"> postupka</w:t>
      </w:r>
      <w:r w:rsidR="009164A3">
        <w:t>, koji je podnesen na</w:t>
      </w:r>
      <w:r w:rsidR="001F7AC7">
        <w:t xml:space="preserve"> posebnom obrascu </w:t>
      </w:r>
      <w:r w:rsidR="009164A3">
        <w:t>sukladno čl. 16. SZ-a i zaprimljen u Sudu 04. listopada 2017.,</w:t>
      </w:r>
      <w:r w:rsidR="00EE0861">
        <w:t xml:space="preserve"> nad predmetnim stečajnim dužnikom iz razloga što</w:t>
      </w:r>
      <w:r w:rsidR="002D642F">
        <w:t xml:space="preserve"> vjerovnik</w:t>
      </w:r>
      <w:r w:rsidR="00EE0861">
        <w:t xml:space="preserve"> prema istom </w:t>
      </w:r>
      <w:r w:rsidR="00B56968">
        <w:t>ima</w:t>
      </w:r>
      <w:r>
        <w:t xml:space="preserve"> tražbinu u</w:t>
      </w:r>
      <w:r w:rsidR="00EE0861">
        <w:t xml:space="preserve"> ukupnom</w:t>
      </w:r>
      <w:r>
        <w:t xml:space="preserve"> iznosu od </w:t>
      </w:r>
      <w:r w:rsidR="00C82E53">
        <w:t>1.570.425,95</w:t>
      </w:r>
      <w:r w:rsidR="00EE0861">
        <w:t xml:space="preserve"> kuna, a koja se temelji n</w:t>
      </w:r>
      <w:r w:rsidR="006F5F42">
        <w:t xml:space="preserve">a </w:t>
      </w:r>
      <w:r w:rsidR="00C82E53">
        <w:t>izvodu iz poslovnih knjiga vjerovnika sa stanjem na dan 27. rujna 2017.</w:t>
      </w:r>
      <w:r w:rsidR="0030315D">
        <w:t xml:space="preserve">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C40315">
        <w:t xml:space="preserve">zato što </w:t>
      </w:r>
      <w:r w:rsidR="0030315D">
        <w:t>isti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</w:t>
      </w:r>
      <w:r w:rsidR="006F5F42">
        <w:t xml:space="preserve">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30315D">
        <w:rPr>
          <w:bCs/>
        </w:rPr>
        <w:t>05</w:t>
      </w:r>
      <w:r w:rsidR="008041DE">
        <w:rPr>
          <w:bCs/>
        </w:rPr>
        <w:t xml:space="preserve">. </w:t>
      </w:r>
      <w:r w:rsidR="0030315D">
        <w:rPr>
          <w:bCs/>
        </w:rPr>
        <w:t>listopad</w:t>
      </w:r>
      <w:r w:rsidR="00490F0B">
        <w:rPr>
          <w:bCs/>
        </w:rPr>
        <w:t>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0315D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FC0293" w:rsidP="00CF7866" w:rsidR="00FC0293">
      <w:pPr>
        <w:jc w:val="both"/>
      </w:pPr>
    </w:p>
    <w:p w:rsidRDefault="00C40315" w:rsidP="00CF7866" w:rsidR="00C40315">
      <w:pPr>
        <w:jc w:val="both"/>
      </w:pPr>
    </w:p>
    <w:p w:rsidRDefault="006F5F42" w:rsidP="00CF7866" w:rsidR="006F5F42">
      <w:pPr>
        <w:jc w:val="both"/>
      </w:pPr>
    </w:p>
    <w:p w:rsidRDefault="00C40315" w:rsidP="00C40315" w:rsidR="00C40315">
      <w:pPr>
        <w:jc w:val="both"/>
      </w:pPr>
      <w:r>
        <w:t>D N A :</w:t>
      </w:r>
    </w:p>
    <w:p w:rsidRDefault="00C40315" w:rsidP="00C40315" w:rsidR="00C40315">
      <w:pPr>
        <w:jc w:val="both"/>
      </w:pPr>
      <w:r>
        <w:t>1.FINA, RC Zagreb, Podružnica Zagreb</w:t>
      </w:r>
    </w:p>
    <w:p w:rsidRDefault="00C40315" w:rsidP="00C40315" w:rsidR="00C40315">
      <w:pPr>
        <w:jc w:val="both"/>
      </w:pPr>
      <w:r>
        <w:t>2.Stečajni dužnik</w:t>
      </w:r>
      <w:r w:rsidR="0030315D">
        <w:t xml:space="preserve"> </w:t>
      </w:r>
    </w:p>
    <w:p w:rsidRDefault="00C40315" w:rsidP="00C40315" w:rsidR="0030315D">
      <w:pPr>
        <w:jc w:val="both"/>
      </w:pPr>
      <w:r>
        <w:t xml:space="preserve">3.e-oglasna ploča suda uz </w:t>
      </w:r>
      <w:r w:rsidR="0030315D">
        <w:t xml:space="preserve">podnesak od 04. listopada 2017., </w:t>
      </w:r>
    </w:p>
    <w:p w:rsidRDefault="0030315D" w:rsidP="00C40315" w:rsidR="0030315D">
      <w:pPr>
        <w:jc w:val="both"/>
      </w:pPr>
      <w:r>
        <w:t xml:space="preserve">   Izvod iz poslovnih knjiga i </w:t>
      </w:r>
      <w:r w:rsidR="00C40315">
        <w:t>Prijedl</w:t>
      </w:r>
      <w:r w:rsidR="00086928">
        <w:t xml:space="preserve">og </w:t>
      </w:r>
      <w:r>
        <w:t xml:space="preserve"> v</w:t>
      </w:r>
      <w:r w:rsidR="00086928">
        <w:t xml:space="preserve">jerovnika za </w:t>
      </w:r>
    </w:p>
    <w:p w:rsidRDefault="0030315D" w:rsidP="00C40315" w:rsidR="00C40315">
      <w:pPr>
        <w:jc w:val="both"/>
      </w:pPr>
      <w:r>
        <w:t xml:space="preserve">   </w:t>
      </w:r>
      <w:r w:rsidR="00086928">
        <w:t>otvaranje steč</w:t>
      </w:r>
      <w:r w:rsidR="00C40315">
        <w:t>a</w:t>
      </w:r>
      <w:r w:rsidR="00086928">
        <w:t>j</w:t>
      </w:r>
      <w:r w:rsidR="00C40315">
        <w:t xml:space="preserve">nog postupka (str. </w:t>
      </w:r>
      <w:r w:rsidR="006F5F42">
        <w:t>1</w:t>
      </w:r>
      <w:r>
        <w:t>2-15</w:t>
      </w:r>
      <w:r w:rsidR="006F5F42">
        <w:t xml:space="preserve"> </w:t>
      </w:r>
      <w:r w:rsidR="00C40315">
        <w:t>spisa)</w:t>
      </w:r>
    </w:p>
    <w:p w:rsidRDefault="00C40315" w:rsidP="00C40315" w:rsidR="00C40315">
      <w:pPr>
        <w:jc w:val="both"/>
      </w:pPr>
      <w:r>
        <w:t>4.riješeno obustavom</w:t>
      </w:r>
    </w:p>
    <w:p w:rsidRDefault="00C40315" w:rsidP="00C40315" w:rsidR="00C40315">
      <w:pPr>
        <w:jc w:val="both"/>
      </w:pPr>
      <w:r>
        <w:t xml:space="preserve">5.kal. </w:t>
      </w:r>
      <w:r w:rsidR="0030315D">
        <w:t>26</w:t>
      </w:r>
      <w:r>
        <w:t>. listopada 2017.</w:t>
      </w:r>
    </w:p>
    <w:p w:rsidRDefault="00C40315" w:rsidP="00CF7866" w:rsidR="00C40315">
      <w:pPr>
        <w:jc w:val="both"/>
      </w:pPr>
    </w:p>
    <w:sectPr w:rsidR="00C4031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45F" w:rsidP="004A3868" w:rsidR="00C5145F">
      <w:r>
        <w:separator/>
      </w:r>
    </w:p>
  </w:endnote>
  <w:endnote w:id="0" w:type="continuationSeparator">
    <w:p w:rsidRDefault="00C5145F" w:rsidP="004A3868" w:rsidR="00C51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45F" w:rsidP="004A3868" w:rsidR="00C5145F">
      <w:r>
        <w:separator/>
      </w:r>
    </w:p>
  </w:footnote>
  <w:footnote w:id="0" w:type="continuationSeparator">
    <w:p w:rsidRDefault="00C5145F" w:rsidP="004A3868" w:rsidR="00C5145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CED"/>
    <w:rsid w:val="000E0DC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1F7AC7"/>
    <w:rsid w:val="0021261F"/>
    <w:rsid w:val="0022414E"/>
    <w:rsid w:val="00225443"/>
    <w:rsid w:val="00240E7D"/>
    <w:rsid w:val="00250413"/>
    <w:rsid w:val="002534B4"/>
    <w:rsid w:val="0028334A"/>
    <w:rsid w:val="0028419E"/>
    <w:rsid w:val="00285076"/>
    <w:rsid w:val="00287EC6"/>
    <w:rsid w:val="00292D1E"/>
    <w:rsid w:val="002B7BDF"/>
    <w:rsid w:val="002C51D3"/>
    <w:rsid w:val="002D642F"/>
    <w:rsid w:val="002E1ED5"/>
    <w:rsid w:val="002E2534"/>
    <w:rsid w:val="002E4934"/>
    <w:rsid w:val="002E7214"/>
    <w:rsid w:val="002F7A13"/>
    <w:rsid w:val="00301A4D"/>
    <w:rsid w:val="0030315D"/>
    <w:rsid w:val="00313597"/>
    <w:rsid w:val="003331FB"/>
    <w:rsid w:val="003354FC"/>
    <w:rsid w:val="00365B73"/>
    <w:rsid w:val="003843C3"/>
    <w:rsid w:val="003A2AC0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A719E"/>
    <w:rsid w:val="006F0A36"/>
    <w:rsid w:val="006F5F42"/>
    <w:rsid w:val="00702C71"/>
    <w:rsid w:val="00704DE2"/>
    <w:rsid w:val="00710662"/>
    <w:rsid w:val="00726845"/>
    <w:rsid w:val="00727922"/>
    <w:rsid w:val="00742C3B"/>
    <w:rsid w:val="00752B41"/>
    <w:rsid w:val="00772BF2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164A3"/>
    <w:rsid w:val="009406FB"/>
    <w:rsid w:val="00941AE2"/>
    <w:rsid w:val="00943812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6767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40315"/>
    <w:rsid w:val="00C5145F"/>
    <w:rsid w:val="00C71FF8"/>
    <w:rsid w:val="00C82B5E"/>
    <w:rsid w:val="00C82E53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22A"/>
    <w:rsid w:val="00D2399F"/>
    <w:rsid w:val="00D411F0"/>
    <w:rsid w:val="00D60121"/>
    <w:rsid w:val="00D658F8"/>
    <w:rsid w:val="00D71932"/>
    <w:rsid w:val="00D726D6"/>
    <w:rsid w:val="00DB1856"/>
    <w:rsid w:val="00DB4537"/>
    <w:rsid w:val="00DD3684"/>
    <w:rsid w:val="00DE4EC1"/>
    <w:rsid w:val="00DE571A"/>
    <w:rsid w:val="00DE7EA8"/>
    <w:rsid w:val="00E17C16"/>
    <w:rsid w:val="00E21AE1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E0861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St-955/2017</izvorni_sadrzaj>
    <derivirana_varijabla naziv="DomainObject.Predmet.OznakaBroj_1">St-955/2017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AFRIEL ANGEL j.d.o.o. za usluge</izvorni_sadrzaj>
    <derivirana_varijabla naziv="DomainObject.Predmet.ProtustrankaFormated_1">  AFRIEL ANGEL j.d.o.o. za usluge</derivirana_varijabla>
  </DomainObject.Predmet.ProtustrankaFormated>
  <DomainObject.Predmet.ProtustrankaFormatedOIB>
    <izvorni_sadrzaj>  AFRIEL ANGEL j.d.o.o. za usluge, OIB 10880724800</izvorni_sadrzaj>
    <derivirana_varijabla naziv="DomainObject.Predmet.ProtustrankaFormatedOIB_1">  AFRIEL ANGEL j.d.o.o. za usluge, OIB 10880724800</derivirana_varijabla>
  </DomainObject.Predmet.ProtustrankaFormatedOIB>
  <DomainObject.Predmet.ProtustrankaFormatedWithAdress>
    <izvorni_sadrzaj> AFRIEL ANGEL j.d.o.o. za usluge, Zavrtnica 3/1, 10000 Zagreb</izvorni_sadrzaj>
    <derivirana_varijabla naziv="DomainObject.Predmet.ProtustrankaFormatedWithAdress_1"> AFRIEL ANGEL j.d.o.o. za usluge, Zavrtnica 3/1, 10000 Zagreb</derivirana_varijabla>
  </DomainObject.Predmet.ProtustrankaFormatedWithAdress>
  <DomainObject.Predmet.ProtustrankaFormatedWithAdressOIB>
    <izvorni_sadrzaj> AFRIEL ANGEL j.d.o.o. za usluge, OIB 10880724800, Zavrtnica 3/1, 10000 Zagreb</izvorni_sadrzaj>
    <derivirana_varijabla naziv="DomainObject.Predmet.ProtustrankaFormatedWithAdressOIB_1"> AFRIEL ANGEL j.d.o.o. za usluge, OIB 10880724800, Zavrtnica 3/1, 10000 Zagreb</derivirana_varijabla>
  </DomainObject.Predmet.ProtustrankaFormatedWithAdressOIB>
  <DomainObject.Predmet.ProtustrankaWithAdress>
    <izvorni_sadrzaj>AFRIEL ANGEL j.d.o.o. za usluge Zavrtnica 3/1, 10000 Zagreb</izvorni_sadrzaj>
    <derivirana_varijabla naziv="DomainObject.Predmet.ProtustrankaWithAdress_1">AFRIEL ANGEL j.d.o.o. za usluge Zavrtnica 3/1, 10000 Zagreb</derivirana_varijabla>
  </DomainObject.Predmet.ProtustrankaWithAdress>
  <DomainObject.Predmet.ProtustrankaWithAdressOIB>
    <izvorni_sadrzaj>AFRIEL ANGEL j.d.o.o. za usluge, OIB 10880724800, Zavrtnica 3/1, 10000 Zagreb</izvorni_sadrzaj>
    <derivirana_varijabla naziv="DomainObject.Predmet.ProtustrankaWithAdressOIB_1">AFRIEL ANGEL j.d.o.o. za usluge, OIB 10880724800, Zavrtnica 3/1, 10000 Zagreb</derivirana_varijabla>
  </DomainObject.Predmet.ProtustrankaWithAdressOIB>
  <DomainObject.Predmet.ProtustrankaNazivFormated>
    <izvorni_sadrzaj>AFRIEL ANGEL j.d.o.o. za usluge</izvorni_sadrzaj>
    <derivirana_varijabla naziv="DomainObject.Predmet.ProtustrankaNazivFormated_1">AFRIEL ANGEL j.d.o.o. za usluge</derivirana_varijabla>
  </DomainObject.Predmet.ProtustrankaNazivFormated>
  <DomainObject.Predmet.ProtustrankaNazivFormatedOIB>
    <izvorni_sadrzaj>AFRIEL ANGEL j.d.o.o. za usluge, OIB 10880724800</izvorni_sadrzaj>
    <derivirana_varijabla naziv="DomainObject.Predmet.ProtustrankaNazivFormatedOIB_1">AFRIEL ANGEL j.d.o.o. za usluge, OIB 10880724800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AFRIEL ANGEL j.d.o.o. za usluge</item>
    </izvorni_sadrzaj>
    <derivirana_varijabla naziv="DomainObject.Predmet.ProtuStrankaListFormated_1">
      <item>AFRIEL ANGEL j.d.o.o. za usluge</item>
    </derivirana_varijabla>
  </DomainObject.Predmet.ProtuStrankaListFormated>
  <DomainObject.Predmet.ProtuStrankaListFormatedOIB>
    <izvorni_sadrzaj>
      <item>AFRIEL ANGEL j.d.o.o. za usluge, OIB 10880724800</item>
    </izvorni_sadrzaj>
    <derivirana_varijabla naziv="DomainObject.Predmet.ProtuStrankaListFormatedOIB_1">
      <item>AFRIEL ANGEL j.d.o.o. za usluge, OIB 10880724800</item>
    </derivirana_varijabla>
  </DomainObject.Predmet.ProtuStrankaListFormatedOIB>
  <DomainObject.Predmet.ProtuStrankaListFormatedWithAdress>
    <izvorni_sadrzaj>
      <item>AFRIEL ANGEL j.d.o.o. za usluge, Zavrtnica 3/1, 10000 Zagreb</item>
    </izvorni_sadrzaj>
    <derivirana_varijabla naziv="DomainObject.Predmet.ProtuStrankaListFormatedWithAdress_1">
      <item>AFRIEL ANGEL j.d.o.o. za usluge, Zavrtnica 3/1, 10000 Zagreb</item>
    </derivirana_varijabla>
  </DomainObject.Predmet.ProtuStrankaListFormatedWithAdress>
  <DomainObject.Predmet.ProtuStrankaListFormatedWithAdressOIB>
    <izvorni_sadrzaj>
      <item>AFRIEL ANGEL j.d.o.o. za usluge, OIB 10880724800, Zavrtnica 3/1, 10000 Zagreb</item>
    </izvorni_sadrzaj>
    <derivirana_varijabla naziv="DomainObject.Predmet.ProtuStrankaListFormatedWithAdressOIB_1">
      <item>AFRIEL ANGEL j.d.o.o. za usluge, OIB 10880724800, Zavrtnica 3/1, 10000 Zagreb</item>
    </derivirana_varijabla>
  </DomainObject.Predmet.ProtuStrankaListFormatedWithAdressOIB>
  <DomainObject.Predmet.ProtuStrankaListNazivFormated>
    <izvorni_sadrzaj>
      <item>AFRIEL ANGEL j.d.o.o. za usluge</item>
    </izvorni_sadrzaj>
    <derivirana_varijabla naziv="DomainObject.Predmet.ProtuStrankaListNazivFormated_1">
      <item>AFRIEL ANGEL j.d.o.o. za usluge</item>
    </derivirana_varijabla>
  </DomainObject.Predmet.ProtuStrankaListNazivFormated>
  <DomainObject.Predmet.ProtuStrankaListNazivFormatedOIB>
    <izvorni_sadrzaj>
      <item>AFRIEL ANGEL j.d.o.o. za usluge, OIB 10880724800</item>
    </izvorni_sadrzaj>
    <derivirana_varijabla naziv="DomainObject.Predmet.ProtuStrankaListNazivFormatedOIB_1">
      <item>AFRIEL ANGEL j.d.o.o. za usluge, OIB 10880724800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AFRIEL ANGEL j.d.o.o. za usluge</izvorni_sadrzaj>
    <derivirana_varijabla naziv="DomainObject.Predmet.ProtustrankaIDrugi_1">AFRIEL ANGEL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AFRIEL ANGEL j.d.o.o. za usluge, OIB 10880724800, Zavrtnica 3/1, 10000 Zagreb</izvorni_sadrzaj>
    <derivirana_varijabla naziv="DomainObject.Predmet.ProtustrankaIDrugiAdressOIB_1">AFRIEL ANGEL j.d.o.o. za usluge, OIB 10880724800, Zavrtnica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AFRIEL ANGEL j.d.o.o. za usluge</item>
      <item>FINA Regionalni centar Zagreb</item>
    </izvorni_sadrzaj>
    <derivirana_varijabla naziv="DomainObject.Predmet.SudioniciListNaziv_1">
      <item>AFRIEL ANGEL j.d.o.o. za usluge</item>
      <item>FINA Regionalni centar Zagreb</item>
    </derivirana_varijabla>
  </DomainObject.Predmet.SudioniciListNaziv>
  <DomainObject.Predmet.SudioniciListAdressOIB>
    <izvorni_sadrzaj>
      <item>AFRIEL ANGEL j.d.o.o. za usluge, OIB 10880724800, Zavrtnica 3/1,10000 Zagreb</item>
      <item>FINA Regionalni centar Zagreb, OIB 85821130368, Trg svibanjskih žrtava 1995.1,10000 Zagreb</item>
    </izvorni_sadrzaj>
    <derivirana_varijabla naziv="DomainObject.Predmet.SudioniciListAdressOIB_1">
      <item>AFRIEL ANGEL j.d.o.o. za usluge, OIB 10880724800, Zavrtnica 3/1,10000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10880724800</item>
      <item>, OIB 85821130368</item>
    </izvorni_sadrzaj>
    <derivirana_varijabla naziv="DomainObject.Predmet.SudioniciListNazivOIB_1">
      <item>, OIB 10880724800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2FB03-9DA6-4630-89DF-F2F71C043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607</properties:Words>
  <properties:Characters>3488</properties:Characters>
  <properties:Lines>100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2017-10-05T10:09:00Z</dcterms:created>
  <dc:creator>mkocijan</dc:creator>
  <cp:lastModifiedBy>Gordana Harc</cp:lastModifiedBy>
  <cp:lastPrinted>2017-10-05T10:06:00Z</cp:lastPrinted>
  <dcterms:modified xmlns:xsi="http://www.w3.org/2001/XMLSchema-instance" xsi:type="dcterms:W3CDTF">2017-10-05T10:11:00Z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