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3bfe" w14:paraId="e6b3bf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St-6288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5807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9516A" w:rsidRPr="00D9516A">
        <w:t xml:space="preserve"> </w:t>
      </w:r>
      <w:r w:rsidR="00D9516A" w:rsidRP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DITARE RES d.o.o., Zagreb, Ilica 41, MBS:  080785390, OIB: 22515411796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21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05807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D9516A" w:rsidRP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DITARE RES d.o.o., Zagreb, Ilica 41, MBS:  080785390, OIB: 22515411796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Anđelko Stankus</w:t>
      </w:r>
      <w:r w:rsidR="009C32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Jalkovec, Varaždin</w:t>
      </w:r>
      <w:r w:rsidR="009C32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Braće Radić 20</w:t>
      </w:r>
      <w:r w:rsidR="009C324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C32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11168088853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05807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D9516A" w:rsidRP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DITARE RES d.o.o., Zagreb, Ilica 41, MBS:  080785390, OIB: 22515411796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D951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16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9516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15. travnja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087E">
        <w:rPr>
          <w:rFonts w:cs="Times New Roman" w:eastAsia="Times New Roman" w:hAnsi="Times New Roman" w:ascii="Times New Roman"/>
          <w:sz w:val="24"/>
          <w:szCs w:val="20"/>
          <w:lang w:eastAsia="hr-HR"/>
        </w:rPr>
        <w:t>21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263BC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D1087E">
      <w:rPr>
        <w:rFonts w:cs="Times New Roman" w:hAnsi="Times New Roman" w:ascii="Times New Roman"/>
        <w:sz w:val="24"/>
        <w:szCs w:val="24"/>
      </w:rPr>
      <w:t>6288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2235D"/>
    <w:rsid w:val="00131324"/>
    <w:rsid w:val="0017646E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47B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C3246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621A2"/>
    <w:rsid w:val="00B73A29"/>
    <w:rsid w:val="00B86677"/>
    <w:rsid w:val="00BA36F5"/>
    <w:rsid w:val="00BA6970"/>
    <w:rsid w:val="00BB19B9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087E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F263B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26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3B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263B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263B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263B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26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3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263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263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263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6288</izvorni_sadrzaj>
    <derivirana_varijabla naziv="DomainObject.Predmet.Broj_1">6288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St-6288/2015</izvorni_sadrzaj>
    <derivirana_varijabla naziv="DomainObject.Predmet.OznakaBroj_1">St-6288/2015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DITARE RES d.o.o. zastupanog po punomoćniku Krista Kačinari</izvorni_sadrzaj>
    <derivirana_varijabla naziv="DomainObject.Predmet.ProtustrankaFormated_1">  DITARE RES d.o.o. zastupanog po punomoćniku Krista Kačinari</derivirana_varijabla>
  </DomainObject.Predmet.ProtustrankaFormated>
  <DomainObject.Predmet.ProtustrankaFormatedOIB>
    <izvorni_sadrzaj>  DITARE RES d.o.o., OIB 22515411796 zastupanog po punomoćniku Krista Kačinari</izvorni_sadrzaj>
    <derivirana_varijabla naziv="DomainObject.Predmet.ProtustrankaFormatedOIB_1">  DITARE RES d.o.o., OIB 22515411796 zastupanog po punomoćniku Krista Kačinari</derivirana_varijabla>
  </DomainObject.Predmet.ProtustrankaFormatedOIB>
  <DomainObject.Predmet.ProtustrankaFormatedWithAdress>
    <izvorni_sadrzaj> DITARE RES d.o.o., Ilica 41, 10000 Zagreb zastupanog po punomoćniku Krista Kačinari</izvorni_sadrzaj>
    <derivirana_varijabla naziv="DomainObject.Predmet.ProtustrankaFormatedWithAdress_1"> DITARE RES d.o.o., Ilica 41, 10000 Zagreb zastupanog po punomoćniku Krista Kačinari</derivirana_varijabla>
  </DomainObject.Predmet.ProtustrankaFormatedWithAdress>
  <DomainObject.Predmet.ProtustrankaFormatedWithAdressOIB>
    <izvorni_sadrzaj> DITARE RES d.o.o., OIB 22515411796, Ilica 41, 10000 Zagreb zastupanog po punomoćniku Krista Kačinari</izvorni_sadrzaj>
    <derivirana_varijabla naziv="DomainObject.Predmet.ProtustrankaFormatedWithAdressOIB_1"> DITARE RES d.o.o., OIB 22515411796, Ilica 41, 10000 Zagreb zastupanog po punomoćniku Krista Kačinari</derivirana_varijabla>
  </DomainObject.Predmet.ProtustrankaFormatedWithAdressOIB>
  <DomainObject.Predmet.ProtustrankaWithAdress>
    <izvorni_sadrzaj>DITARE RES d.o.o. Ilica 41, 10000 Zagreb</izvorni_sadrzaj>
    <derivirana_varijabla naziv="DomainObject.Predmet.ProtustrankaWithAdress_1">DITARE RES d.o.o. Ilica 41, 10000 Zagreb</derivirana_varijabla>
  </DomainObject.Predmet.ProtustrankaWithAdress>
  <DomainObject.Predmet.ProtustrankaWithAdressOIB>
    <izvorni_sadrzaj>DITARE RES d.o.o., OIB 22515411796, Ilica 41, 10000 Zagreb</izvorni_sadrzaj>
    <derivirana_varijabla naziv="DomainObject.Predmet.ProtustrankaWithAdressOIB_1">DITARE RES d.o.o., OIB 22515411796, Ilica 41, 10000 Zagreb</derivirana_varijabla>
  </DomainObject.Predmet.ProtustrankaWithAdressOIB>
  <DomainObject.Predmet.ProtustrankaNazivFormated>
    <izvorni_sadrzaj>DITARE RES d.o.o.</izvorni_sadrzaj>
    <derivirana_varijabla naziv="DomainObject.Predmet.ProtustrankaNazivFormated_1">DITARE RES d.o.o.</derivirana_varijabla>
  </DomainObject.Predmet.ProtustrankaNazivFormated>
  <DomainObject.Predmet.ProtustrankaNazivFormatedOIB>
    <izvorni_sadrzaj>DITARE RES d.o.o., OIB 22515411796</izvorni_sadrzaj>
    <derivirana_varijabla naziv="DomainObject.Predmet.ProtustrankaNazivFormatedOIB_1">DITARE RES d.o.o., OIB 22515411796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DITARE RES d.o.o. zastupanog po punomoćniku Krista Kačinari</item>
    </izvorni_sadrzaj>
    <derivirana_varijabla naziv="DomainObject.Predmet.ProtuStrankaListFormated_1">
      <item>DITARE RES d.o.o. zastupanog po punomoćniku Krista Kačinari</item>
    </derivirana_varijabla>
  </DomainObject.Predmet.ProtuStrankaListFormated>
  <DomainObject.Predmet.ProtuStrankaListFormatedOIB>
    <izvorni_sadrzaj>
      <item>DITARE RES d.o.o., OIB 22515411796 zastupanog po punomoćniku Krista Kačinari</item>
    </izvorni_sadrzaj>
    <derivirana_varijabla naziv="DomainObject.Predmet.ProtuStrankaListFormatedOIB_1">
      <item>DITARE RES d.o.o., OIB 22515411796 zastupanog po punomoćniku Krista Kačinari</item>
    </derivirana_varijabla>
  </DomainObject.Predmet.ProtuStrankaListFormatedOIB>
  <DomainObject.Predmet.ProtuStrankaListFormatedWithAdress>
    <izvorni_sadrzaj>
      <item>DITARE RES d.o.o., Ilica 41, 10000 Zagreb zastupanog po punomoćniku Krista Kačinari</item>
    </izvorni_sadrzaj>
    <derivirana_varijabla naziv="DomainObject.Predmet.ProtuStrankaListFormatedWithAdress_1">
      <item>DITARE RES d.o.o., Ilica 41, 10000 Zagreb zastupanog po punomoćniku Krista Kačinari</item>
    </derivirana_varijabla>
  </DomainObject.Predmet.ProtuStrankaListFormatedWithAdress>
  <DomainObject.Predmet.ProtuStrankaListFormatedWithAdressOIB>
    <izvorni_sadrzaj>
      <item>DITARE RES d.o.o., OIB 22515411796, Ilica 41, 10000 Zagreb zastupanog po punomoćniku Krista Kačinari</item>
    </izvorni_sadrzaj>
    <derivirana_varijabla naziv="DomainObject.Predmet.ProtuStrankaListFormatedWithAdressOIB_1">
      <item>DITARE RES d.o.o., OIB 22515411796, Ilica 41, 10000 Zagreb zastupanog po punomoćniku Krista Kačinari</item>
    </derivirana_varijabla>
  </DomainObject.Predmet.ProtuStrankaListFormatedWithAdressOIB>
  <DomainObject.Predmet.ProtuStrankaListNazivFormated>
    <izvorni_sadrzaj>
      <item>DITARE RES d.o.o.</item>
    </izvorni_sadrzaj>
    <derivirana_varijabla naziv="DomainObject.Predmet.ProtuStrankaListNazivFormated_1">
      <item>DITARE RES d.o.o.</item>
    </derivirana_varijabla>
  </DomainObject.Predmet.ProtuStrankaListNazivFormated>
  <DomainObject.Predmet.ProtuStrankaListNazivFormatedOIB>
    <izvorni_sadrzaj>
      <item>DITARE RES d.o.o., OIB 22515411796</item>
    </izvorni_sadrzaj>
    <derivirana_varijabla naziv="DomainObject.Predmet.ProtuStrankaListNazivFormatedOIB_1">
      <item>DITARE RES d.o.o., OIB 22515411796</item>
    </derivirana_varijabla>
  </DomainObject.Predmet.ProtuStrankaListNazivFormatedOIB>
  <DomainObject.Predmet.OstaliListFormated>
    <izvorni_sadrzaj>
      <item>Krista Kačinari punomoćnik sudionika u postupku DITARE RES d.o.o.</item>
    </izvorni_sadrzaj>
    <derivirana_varijabla naziv="DomainObject.Predmet.OstaliListFormated_1">
      <item>Krista Kačinari punomoćnik sudionika u postupku DITARE RES d.o.o.</item>
    </derivirana_varijabla>
  </DomainObject.Predmet.OstaliListFormated>
  <DomainObject.Predmet.OstaliListFormatedOIB>
    <izvorni_sadrzaj>
      <item>Krista Kačinari, OIB 42433451148 punomoćnik sudionika u postupku DITARE RES d.o.o.</item>
    </izvorni_sadrzaj>
    <derivirana_varijabla naziv="DomainObject.Predmet.OstaliListFormatedOIB_1">
      <item>Krista Kačinari, OIB 42433451148 punomoćnik sudionika u postupku DITARE RES d.o.o.</item>
    </derivirana_varijabla>
  </DomainObject.Predmet.OstaliListFormatedOIB>
  <DomainObject.Predmet.OstaliListFormatedWithAdress>
    <izvorni_sadrzaj>
      <item>Krista Kačinari, Prišlinova Ulica 37, 10000 Zagreb punomoćnik sudionika u postupku DITARE RES d.o.o.</item>
    </izvorni_sadrzaj>
    <derivirana_varijabla naziv="DomainObject.Predmet.OstaliListFormatedWithAdress_1">
      <item>Krista Kačinari, Prišlinova Ulica 37, 10000 Zagreb punomoćnik sudionika u postupku DITARE RES d.o.o.</item>
    </derivirana_varijabla>
  </DomainObject.Predmet.OstaliListFormatedWithAdress>
  <DomainObject.Predmet.OstaliListFormatedWithAdressOIB>
    <izvorni_sadrzaj>
      <item>Krista Kačinari, OIB 42433451148, Prišlinova Ulica 37, 10000 Zagreb punomoćnik sudionika u postupku DITARE RES d.o.o.</item>
    </izvorni_sadrzaj>
    <derivirana_varijabla naziv="DomainObject.Predmet.OstaliListFormatedWithAdressOIB_1">
      <item>Krista Kačinari, OIB 42433451148, Prišlinova Ulica 37, 10000 Zagreb punomoćnik sudionika u postupku DITARE RES d.o.o.</item>
    </derivirana_varijabla>
  </DomainObject.Predmet.OstaliListFormatedWithAdressOIB>
  <DomainObject.Predmet.OstaliListNazivFormated>
    <izvorni_sadrzaj>
      <item>Krista Kačinari</item>
    </izvorni_sadrzaj>
    <derivirana_varijabla naziv="DomainObject.Predmet.OstaliListNazivFormated_1">
      <item>Krista Kačinari</item>
    </derivirana_varijabla>
  </DomainObject.Predmet.OstaliListNazivFormated>
  <DomainObject.Predmet.OstaliListNazivFormatedOIB>
    <izvorni_sadrzaj>
      <item>Krista Kačinari, OIB 42433451148</item>
    </izvorni_sadrzaj>
    <derivirana_varijabla naziv="DomainObject.Predmet.OstaliListNazivFormatedOIB_1">
      <item>Krista Kačinari, OIB 42433451148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DITARE RES d.o.o.</izvorni_sadrzaj>
    <derivirana_varijabla naziv="DomainObject.Predmet.ProtustrankaIDrugi_1">DITARE 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DITARE RES d.o.o., OIB 22515411796, Ilica 41, 10000 Zagreb</izvorni_sadrzaj>
    <derivirana_varijabla naziv="DomainObject.Predmet.ProtustrankaIDrugiAdressOIB_1">DITARE RES d.o.o., OIB 22515411796, Ilica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DITARE RES d.o.o.</item>
      <item>Krista Kačinari</item>
    </izvorni_sadrzaj>
    <derivirana_varijabla naziv="DomainObject.Predmet.SudioniciListNaziv_1">
      <item>FINA Regionalni centar Zagreb</item>
      <item>DITARE RES d.o.o.</item>
      <item>Krista Kačinari</item>
    </derivirana_varijabla>
  </DomainObject.Predmet.SudioniciListNaziv>
  <DomainObject.Predmet.SudioniciListAdressOIB>
    <izvorni_sadrzaj>
      <item>FINA Regionalni centar Zagreb, OIB 85821130368, Trg svibanjskih žrtava 1995. 1,10000 Zagreb</item>
      <item>DITARE RES d.o.o., OIB 22515411796, Ilica 41,10000 Zagreb</item>
      <item>Krista Kačinari, OIB 42433451148, Prišlinova Ulica 37,10000 Zagreb</item>
    </izvorni_sadrzaj>
    <derivirana_varijabla naziv="DomainObject.Predmet.SudioniciListAdressOIB_1">
      <item>FINA Regionalni centar Zagreb, OIB 85821130368, Trg svibanjskih žrtava 1995. 1,10000 Zagreb</item>
      <item>DITARE RES d.o.o., OIB 22515411796, Ilica 41,10000 Zagreb</item>
      <item>Krista Kačinari, OIB 42433451148, Prišlinova Ulica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22515411796</item>
      <item>, OIB 42433451148</item>
    </izvorni_sadrzaj>
    <derivirana_varijabla naziv="DomainObject.Predmet.SudioniciListNazivOIB_1">
      <item>, OIB 85821130368</item>
      <item>, OIB 22515411796</item>
      <item>, OIB 42433451148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2750</properties:Characters>
  <properties:Lines>80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2016-07-21T07:05:00Z</dcterms:created>
  <dc:creator>Ivan Turčić</dc:creator>
  <cp:lastModifiedBy>Ivan Turčić</cp:lastModifiedBy>
  <dcterms:modified xmlns:xsi="http://www.w3.org/2001/XMLSchema-instance" xsi:type="dcterms:W3CDTF">2016-07-21T07:09:00Z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