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d7a75" w14:paraId="2ad7a75" w:rsidRDefault="00C473BF" w:rsidP="00C473BF" w:rsidR="00C473BF">
      <w:pPr>
        <w15:collapsed w:val="false"/>
      </w:pPr>
      <w:bookmarkStart w:name="_GoBack" w:id="0"/>
      <w:bookmarkEnd w:id="0"/>
    </w:p>
    <w:p w:rsidRDefault="00C473BF" w:rsidP="00C473BF" w:rsidR="00C473BF">
      <w:pPr>
        <w:jc w:val="right"/>
      </w:pPr>
      <w:r>
        <w:t>14 St-</w:t>
      </w:r>
      <w:r w:rsidR="00F73011">
        <w:t>112</w:t>
      </w:r>
      <w:r>
        <w:t>/1</w:t>
      </w:r>
      <w:r w:rsidR="00F73011">
        <w:t>3</w:t>
      </w:r>
      <w:r>
        <w:t>-</w:t>
      </w:r>
      <w:r w:rsidR="00F73011">
        <w:t>997</w:t>
      </w:r>
    </w:p>
    <w:p w:rsidRDefault="00452702" w:rsidP="00452702" w:rsidR="00452702">
      <w:r>
        <w:rPr>
          <w:rStyle w:val="Naglaeno"/>
        </w:rPr>
        <w:t xml:space="preserve">               </w:t>
      </w:r>
      <w:r w:rsidR="00B176CD">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452702" w:rsidP="00452702" w:rsidR="00452702" w:rsidRPr="00D21A2C"/>
    <w:p w:rsidRDefault="00452702" w:rsidP="00452702" w:rsidR="00452702">
      <w:pPr>
        <w:ind w:hanging="720" w:left="360"/>
        <w:rPr>
          <w:b/>
        </w:rPr>
      </w:pPr>
      <w:r w:rsidRPr="00B82754">
        <w:rPr>
          <w:b/>
        </w:rPr>
        <w:t xml:space="preserve">     REPUBLIKA HRVATSKA</w:t>
      </w:r>
    </w:p>
    <w:p w:rsidRDefault="00452702" w:rsidP="00452702" w:rsidR="00C473BF" w:rsidRPr="00452702">
      <w:pPr>
        <w:ind w:hanging="720" w:left="360"/>
        <w:rPr>
          <w:b/>
        </w:rPr>
      </w:pPr>
      <w:r>
        <w:rPr>
          <w:b/>
        </w:rPr>
        <w:t xml:space="preserve">    </w:t>
      </w:r>
      <w:r w:rsidRPr="00B82754">
        <w:rPr>
          <w:sz w:val="22"/>
          <w:szCs w:val="22"/>
        </w:rPr>
        <w:t>TRGOVAČKI SUD U OSIJEKU</w:t>
      </w:r>
    </w:p>
    <w:p w:rsidRDefault="00C473BF" w:rsidP="00C473BF" w:rsidR="00C473BF"/>
    <w:p w:rsidRDefault="00C473BF" w:rsidP="00C473BF" w:rsidR="00C473BF"/>
    <w:p w:rsidRDefault="005C0B75" w:rsidP="00452702" w:rsidR="00C473BF">
      <w:pPr>
        <w:jc w:val="center"/>
      </w:pPr>
      <w:r>
        <w:t>REPUBLIKA HRVATSKA</w:t>
      </w:r>
    </w:p>
    <w:p w:rsidRDefault="00C473BF" w:rsidP="00C473BF" w:rsidR="00C473BF">
      <w:pPr>
        <w:jc w:val="center"/>
      </w:pPr>
      <w:r>
        <w:t>R J E Š E N J E</w:t>
      </w:r>
    </w:p>
    <w:p w:rsidRDefault="00C473BF" w:rsidP="00C473BF" w:rsidR="00C473BF"/>
    <w:p w:rsidRDefault="00C473BF" w:rsidP="00C473BF" w:rsidR="00C473BF"/>
    <w:p w:rsidRDefault="00F73011" w:rsidP="00F73011" w:rsidR="00F73011">
      <w:pPr>
        <w:ind w:firstLine="720"/>
        <w:jc w:val="both"/>
      </w:pPr>
      <w:r>
        <w:t xml:space="preserve">Trgovački sud u Osijeku, po sucu mr. sc. Tihomiru Kovačeviću, kao stečajnom sucu, u stečajnom postupku nad dužnikom: </w:t>
      </w:r>
      <w:r w:rsidRPr="00D53A3A">
        <w:rPr>
          <w:bCs/>
        </w:rPr>
        <w:t>Biljemerkant društvo s ograničenom odgovornošću za proizvodnju, promet i trgovinu u stečaju, Osijek, Kneza Trpimira 12, MBS 030002305, OIB 59922178515,</w:t>
      </w:r>
      <w:r>
        <w:t xml:space="preserve"> dana 3. listopada 2017. </w:t>
      </w:r>
    </w:p>
    <w:p w:rsidRDefault="00C473BF" w:rsidP="00C473BF" w:rsidR="00C473BF"/>
    <w:p w:rsidRDefault="00C473BF" w:rsidP="00C473BF" w:rsidR="00C473BF"/>
    <w:p w:rsidRDefault="00C473BF" w:rsidP="00C473BF" w:rsidR="00C473BF">
      <w:pPr>
        <w:jc w:val="center"/>
      </w:pPr>
      <w:r>
        <w:t>r i j e š i o  j e</w:t>
      </w:r>
    </w:p>
    <w:p w:rsidRDefault="00C473BF" w:rsidP="00C473BF" w:rsidR="00C473BF"/>
    <w:p w:rsidRDefault="00C473BF" w:rsidP="00C473BF" w:rsidR="00C473BF"/>
    <w:p w:rsidRDefault="00C473BF" w:rsidP="00754860" w:rsidR="00C473BF">
      <w:pPr>
        <w:numPr>
          <w:ilvl w:val="0"/>
          <w:numId w:val="2"/>
        </w:numPr>
        <w:ind w:hanging="284" w:left="1418"/>
        <w:jc w:val="both"/>
      </w:pPr>
      <w:r>
        <w:t>Stečajno</w:t>
      </w:r>
      <w:r w:rsidR="00F321ED">
        <w:t>j</w:t>
      </w:r>
      <w:r>
        <w:t xml:space="preserve"> upravitelj</w:t>
      </w:r>
      <w:r w:rsidR="00F321ED">
        <w:t>ici</w:t>
      </w:r>
      <w:r>
        <w:t xml:space="preserve"> </w:t>
      </w:r>
      <w:r w:rsidR="00F321ED" w:rsidRPr="00F321ED">
        <w:rPr>
          <w:bCs/>
        </w:rPr>
        <w:t>Boj</w:t>
      </w:r>
      <w:r w:rsidR="00F321ED">
        <w:rPr>
          <w:bCs/>
        </w:rPr>
        <w:t>i</w:t>
      </w:r>
      <w:r w:rsidR="00F321ED" w:rsidRPr="00F321ED">
        <w:rPr>
          <w:bCs/>
        </w:rPr>
        <w:t xml:space="preserve"> Stanković, </w:t>
      </w:r>
      <w:r w:rsidR="00534A2E">
        <w:rPr>
          <w:bCs/>
        </w:rPr>
        <w:t>Osijek, Ilirska 48</w:t>
      </w:r>
      <w:r w:rsidR="00F321ED" w:rsidRPr="00F321ED">
        <w:t>,</w:t>
      </w:r>
      <w:r w:rsidR="00F321ED">
        <w:rPr>
          <w:b/>
        </w:rPr>
        <w:t xml:space="preserve"> </w:t>
      </w:r>
      <w:r w:rsidR="00F321ED">
        <w:t>OIB 96757479881</w:t>
      </w:r>
      <w:r w:rsidR="0049079F">
        <w:t xml:space="preserve"> </w:t>
      </w:r>
      <w:r>
        <w:t xml:space="preserve">odobrava se ukupna </w:t>
      </w:r>
      <w:r w:rsidR="00856363">
        <w:t xml:space="preserve">neto </w:t>
      </w:r>
      <w:r>
        <w:t xml:space="preserve">nagrada za rad za obnašanje dužnosti stečajnog upravitelja </w:t>
      </w:r>
      <w:r w:rsidR="0049079F">
        <w:t>do stupanja na snagu Uredbe o kriterijima i načinu obračuna i plaćanja nagrad</w:t>
      </w:r>
      <w:r w:rsidR="00010BFE">
        <w:t>e</w:t>
      </w:r>
      <w:r w:rsidR="0049079F">
        <w:t xml:space="preserve"> stečajnim</w:t>
      </w:r>
      <w:r w:rsidR="00010BFE">
        <w:t xml:space="preserve"> upraviteljima (NN 105/15)</w:t>
      </w:r>
      <w:r w:rsidR="0049079F">
        <w:t xml:space="preserve"> </w:t>
      </w:r>
      <w:r>
        <w:t xml:space="preserve">u neto iznosu od </w:t>
      </w:r>
      <w:r w:rsidR="00672800">
        <w:t>278.580,00</w:t>
      </w:r>
      <w:r w:rsidR="009B7532">
        <w:t xml:space="preserve"> </w:t>
      </w:r>
      <w:r w:rsidR="0049079F">
        <w:t xml:space="preserve"> </w:t>
      </w:r>
      <w:r>
        <w:t>kn.</w:t>
      </w:r>
    </w:p>
    <w:p w:rsidRDefault="008B3151" w:rsidP="00754860" w:rsidR="008B3151">
      <w:pPr>
        <w:ind w:hanging="284" w:left="1418"/>
        <w:jc w:val="both"/>
      </w:pPr>
    </w:p>
    <w:p w:rsidRDefault="00C473BF" w:rsidP="00754860" w:rsidR="001575D1">
      <w:pPr>
        <w:numPr>
          <w:ilvl w:val="0"/>
          <w:numId w:val="2"/>
        </w:numPr>
        <w:ind w:hanging="284" w:left="1418"/>
        <w:jc w:val="both"/>
      </w:pPr>
      <w:r>
        <w:t>Dozvoljava se stečajno</w:t>
      </w:r>
      <w:r w:rsidR="00672800">
        <w:t>j</w:t>
      </w:r>
      <w:r>
        <w:t xml:space="preserve"> upravitelj</w:t>
      </w:r>
      <w:r w:rsidR="00672800">
        <w:t>ici</w:t>
      </w:r>
      <w:r>
        <w:t xml:space="preserve"> da nakon pravomoćnosti ovoga rješenja isplati razliku </w:t>
      </w:r>
      <w:r w:rsidR="001575D1">
        <w:t xml:space="preserve">između isplaćene akontacije </w:t>
      </w:r>
      <w:r w:rsidR="00672800">
        <w:t xml:space="preserve">u neto iznosu od 200.000,00 kn </w:t>
      </w:r>
      <w:r w:rsidR="001575D1">
        <w:t>i iznosa iz točke 1. izreke ovoga rješenja</w:t>
      </w:r>
      <w:r w:rsidR="00ED4F62">
        <w:t>, odnosno da isplati neto iznos od 178.580,00 kn</w:t>
      </w:r>
      <w:r w:rsidR="001575D1">
        <w:t xml:space="preserve"> s žiro-računa stečajnog dužnika.</w:t>
      </w:r>
    </w:p>
    <w:p w:rsidRDefault="00C473BF" w:rsidP="00754860" w:rsidR="00C473BF">
      <w:pPr>
        <w:ind w:hanging="284" w:left="1418"/>
        <w:jc w:val="both"/>
      </w:pPr>
    </w:p>
    <w:p w:rsidRDefault="00ED4F62" w:rsidP="00754860" w:rsidR="00010BFE">
      <w:pPr>
        <w:numPr>
          <w:ilvl w:val="0"/>
          <w:numId w:val="2"/>
        </w:numPr>
        <w:ind w:hanging="284" w:left="1418"/>
        <w:jc w:val="both"/>
      </w:pPr>
      <w:r>
        <w:t xml:space="preserve">Stečajnoj upraviteljici </w:t>
      </w:r>
      <w:r w:rsidRPr="00F321ED">
        <w:rPr>
          <w:bCs/>
        </w:rPr>
        <w:t>Boj</w:t>
      </w:r>
      <w:r>
        <w:rPr>
          <w:bCs/>
        </w:rPr>
        <w:t>i</w:t>
      </w:r>
      <w:r w:rsidRPr="00F321ED">
        <w:rPr>
          <w:bCs/>
        </w:rPr>
        <w:t xml:space="preserve"> Stanković, </w:t>
      </w:r>
      <w:r w:rsidR="00534A2E">
        <w:rPr>
          <w:bCs/>
        </w:rPr>
        <w:t>Osijek, Ilirska 48</w:t>
      </w:r>
      <w:r w:rsidRPr="00F321ED">
        <w:t>,</w:t>
      </w:r>
      <w:r>
        <w:rPr>
          <w:b/>
        </w:rPr>
        <w:t xml:space="preserve"> </w:t>
      </w:r>
      <w:r>
        <w:t xml:space="preserve">OIB 96757479881 </w:t>
      </w:r>
      <w:r w:rsidR="00010BFE">
        <w:t xml:space="preserve">odobrava se ukupna </w:t>
      </w:r>
      <w:r w:rsidR="00856363">
        <w:t xml:space="preserve">bruto </w:t>
      </w:r>
      <w:r w:rsidR="00010BFE">
        <w:t xml:space="preserve">nagrada za rad za obnašanje dužnosti stečajnog upravitelja </w:t>
      </w:r>
      <w:r w:rsidR="00FB62DF">
        <w:t>nakon stupanja</w:t>
      </w:r>
      <w:r w:rsidR="00010BFE">
        <w:t xml:space="preserve"> na snagu Uredbe o kriterijima i načinu obračuna i plaćanja nagrade stečajnim upraviteljima (NN 105/15) u </w:t>
      </w:r>
      <w:r w:rsidR="00FB62DF">
        <w:t>bruto</w:t>
      </w:r>
      <w:r w:rsidR="00010BFE">
        <w:t xml:space="preserve"> iznosu od </w:t>
      </w:r>
      <w:r w:rsidR="00A775BE">
        <w:t>119.347,71</w:t>
      </w:r>
      <w:r w:rsidR="00856363">
        <w:t xml:space="preserve"> kn</w:t>
      </w:r>
      <w:r w:rsidR="00010BFE">
        <w:t>.</w:t>
      </w:r>
    </w:p>
    <w:p w:rsidRDefault="00856363" w:rsidP="00754860" w:rsidR="00856363">
      <w:pPr>
        <w:ind w:hanging="284" w:left="1418"/>
        <w:jc w:val="both"/>
      </w:pPr>
    </w:p>
    <w:p w:rsidRDefault="00010BFE" w:rsidP="00754860" w:rsidR="00010BFE">
      <w:pPr>
        <w:numPr>
          <w:ilvl w:val="0"/>
          <w:numId w:val="2"/>
        </w:numPr>
        <w:ind w:hanging="284" w:left="1418"/>
        <w:jc w:val="both"/>
      </w:pPr>
      <w:r>
        <w:t>Dozvoljava se stečajno</w:t>
      </w:r>
      <w:r w:rsidR="00A775BE">
        <w:t>j</w:t>
      </w:r>
      <w:r>
        <w:t xml:space="preserve"> upravitelj</w:t>
      </w:r>
      <w:r w:rsidR="00A775BE">
        <w:t>ici</w:t>
      </w:r>
      <w:r>
        <w:t xml:space="preserve"> da nakon pravomoćnosti ovoga rješenja isplati iznos iz točke 3. izreke ovoga rješenja s žiro-računa stečajnog dužnika.</w:t>
      </w:r>
    </w:p>
    <w:p w:rsidRDefault="00010BFE" w:rsidP="00754860" w:rsidR="00010BFE">
      <w:pPr>
        <w:ind w:hanging="284" w:left="1418"/>
        <w:jc w:val="both"/>
      </w:pPr>
    </w:p>
    <w:p w:rsidRDefault="00C473BF" w:rsidP="00754860" w:rsidR="00C473BF">
      <w:pPr>
        <w:numPr>
          <w:ilvl w:val="0"/>
          <w:numId w:val="2"/>
        </w:numPr>
        <w:ind w:hanging="284" w:left="1418"/>
        <w:jc w:val="both"/>
      </w:pPr>
      <w:r>
        <w:t xml:space="preserve">Ovo rješenje objaviti će se </w:t>
      </w:r>
      <w:r w:rsidR="00FB62DF">
        <w:t>na mrežnoj stranici e-Oglasna ploča sudova</w:t>
      </w:r>
      <w:r>
        <w:t>.</w:t>
      </w:r>
    </w:p>
    <w:p w:rsidRDefault="00C473BF" w:rsidP="00C473BF" w:rsidR="00C473BF"/>
    <w:p w:rsidRDefault="00C473BF" w:rsidP="00C473BF" w:rsidR="00C473BF"/>
    <w:p w:rsidRDefault="00C473BF" w:rsidP="001575D1" w:rsidR="00C473BF">
      <w:pPr>
        <w:jc w:val="center"/>
      </w:pPr>
      <w:r>
        <w:t>Obrazloženje</w:t>
      </w:r>
    </w:p>
    <w:p w:rsidRDefault="00C473BF" w:rsidP="00C473BF" w:rsidR="00C473BF"/>
    <w:p w:rsidRDefault="00C473BF" w:rsidP="00C473BF" w:rsidR="00C473BF"/>
    <w:p w:rsidRDefault="00C473BF" w:rsidP="00C473BF" w:rsidR="00C473BF"/>
    <w:p w:rsidRDefault="00C473BF" w:rsidP="00FB62DF" w:rsidR="00C473BF">
      <w:pPr>
        <w:ind w:firstLine="720"/>
        <w:jc w:val="both"/>
      </w:pPr>
      <w:r>
        <w:t>Rješenjem ovoga suda broj 14 St-</w:t>
      </w:r>
      <w:r w:rsidR="00A775BE">
        <w:t>11</w:t>
      </w:r>
      <w:r w:rsidR="00FB62DF">
        <w:t>2</w:t>
      </w:r>
      <w:r>
        <w:t>/1</w:t>
      </w:r>
      <w:r w:rsidR="00A775BE">
        <w:t>3</w:t>
      </w:r>
      <w:r>
        <w:t>-1</w:t>
      </w:r>
      <w:r w:rsidR="00A775BE">
        <w:t>4</w:t>
      </w:r>
      <w:r>
        <w:t xml:space="preserve"> od </w:t>
      </w:r>
      <w:r w:rsidR="00A775BE">
        <w:t>1</w:t>
      </w:r>
      <w:r>
        <w:t>.</w:t>
      </w:r>
      <w:r w:rsidR="00A775BE">
        <w:t>03</w:t>
      </w:r>
      <w:r>
        <w:t>.201</w:t>
      </w:r>
      <w:r w:rsidR="00A775BE">
        <w:t>3</w:t>
      </w:r>
      <w:r>
        <w:t>. godine otvoren je stečajni postupak nad dužnikom i imenovan</w:t>
      </w:r>
      <w:r w:rsidR="00F618A3">
        <w:t>a</w:t>
      </w:r>
      <w:r>
        <w:t xml:space="preserve"> je </w:t>
      </w:r>
      <w:r w:rsidR="00F618A3">
        <w:t>Boja Stanković</w:t>
      </w:r>
      <w:r w:rsidR="00534A2E">
        <w:t xml:space="preserve"> iz Osijeka</w:t>
      </w:r>
      <w:r>
        <w:t xml:space="preserve"> za stečajnog upravitelja.</w:t>
      </w:r>
    </w:p>
    <w:p w:rsidRDefault="00C473BF" w:rsidP="001575D1" w:rsidR="00C473BF">
      <w:pPr>
        <w:jc w:val="both"/>
      </w:pPr>
    </w:p>
    <w:p w:rsidRDefault="00C473BF" w:rsidP="00FB62DF" w:rsidR="00C473BF">
      <w:pPr>
        <w:ind w:firstLine="720"/>
        <w:jc w:val="both"/>
      </w:pPr>
      <w:r>
        <w:t>Stečajn</w:t>
      </w:r>
      <w:r w:rsidR="009B36EB">
        <w:t>a</w:t>
      </w:r>
      <w:r>
        <w:t xml:space="preserve"> upr</w:t>
      </w:r>
      <w:r w:rsidR="001575D1">
        <w:t>avitelj</w:t>
      </w:r>
      <w:r w:rsidR="009B36EB">
        <w:t>ica</w:t>
      </w:r>
      <w:r w:rsidR="001575D1">
        <w:t xml:space="preserve"> je svojim podneskom od </w:t>
      </w:r>
      <w:r w:rsidR="009B36EB">
        <w:t>29</w:t>
      </w:r>
      <w:r w:rsidR="001575D1">
        <w:t>.</w:t>
      </w:r>
      <w:r w:rsidR="009B36EB">
        <w:t>09</w:t>
      </w:r>
      <w:r>
        <w:t>.201</w:t>
      </w:r>
      <w:r w:rsidR="009B36EB">
        <w:t>7</w:t>
      </w:r>
      <w:r>
        <w:t xml:space="preserve">., a budući je unovčena stečajna masa u ukupnom iznosu od </w:t>
      </w:r>
      <w:r w:rsidR="009B36EB">
        <w:t>101.153.659,02</w:t>
      </w:r>
      <w:r>
        <w:t xml:space="preserve"> kn, predloži</w:t>
      </w:r>
      <w:r w:rsidR="009B36EB">
        <w:t>la</w:t>
      </w:r>
      <w:r>
        <w:t xml:space="preserve"> da </w:t>
      </w:r>
      <w:r w:rsidR="009B36EB">
        <w:t>joj</w:t>
      </w:r>
      <w:r>
        <w:t xml:space="preserve"> se odredi </w:t>
      </w:r>
      <w:r w:rsidR="001575D1">
        <w:t>konačna</w:t>
      </w:r>
      <w:r>
        <w:t xml:space="preserve"> nagrad</w:t>
      </w:r>
      <w:r w:rsidR="001575D1">
        <w:t>a</w:t>
      </w:r>
      <w:r>
        <w:t>.</w:t>
      </w:r>
    </w:p>
    <w:p w:rsidRDefault="00C473BF" w:rsidP="001575D1" w:rsidR="00C473BF">
      <w:pPr>
        <w:jc w:val="both"/>
      </w:pPr>
    </w:p>
    <w:p w:rsidRDefault="00C473BF" w:rsidP="00225659" w:rsidR="00746287">
      <w:pPr>
        <w:ind w:firstLine="720"/>
        <w:jc w:val="both"/>
      </w:pPr>
      <w:r>
        <w:t xml:space="preserve">Uvidom u spis i dokumente u spisu utvrđeno je da je u ovom stečajnom postupku unovčena stečajna masa u ukupnom iznosu </w:t>
      </w:r>
      <w:r w:rsidR="009B36EB" w:rsidRPr="009B36EB">
        <w:t xml:space="preserve">101.153.659,02 </w:t>
      </w:r>
      <w:r>
        <w:t>kn</w:t>
      </w:r>
      <w:r w:rsidR="00643FCF">
        <w:t xml:space="preserve"> i to </w:t>
      </w:r>
      <w:r w:rsidR="00746287">
        <w:t xml:space="preserve">u iznosu od </w:t>
      </w:r>
      <w:r w:rsidR="001B22F6">
        <w:t>93.927.296,71</w:t>
      </w:r>
      <w:r w:rsidR="00643FCF">
        <w:t xml:space="preserve"> kn </w:t>
      </w:r>
      <w:r w:rsidR="00683E87">
        <w:t>(9</w:t>
      </w:r>
      <w:r w:rsidR="001B22F6">
        <w:t>2</w:t>
      </w:r>
      <w:r w:rsidR="00683E87">
        <w:t>,</w:t>
      </w:r>
      <w:r w:rsidR="001B22F6">
        <w:t>86</w:t>
      </w:r>
      <w:r w:rsidR="00683E87">
        <w:t xml:space="preserve"> % od ukupne stečajne mase) </w:t>
      </w:r>
      <w:r w:rsidR="00643FCF">
        <w:t xml:space="preserve">prije stupanja na snagu </w:t>
      </w:r>
      <w:r w:rsidR="00746287">
        <w:t>Uredbe o kriterijima i načinu obračuna i plaćanja nagrade stečajnim upraviteljima (NN 105/15)</w:t>
      </w:r>
      <w:r>
        <w:t xml:space="preserve">, </w:t>
      </w:r>
      <w:r w:rsidR="00746287">
        <w:t xml:space="preserve">a u iznosu od </w:t>
      </w:r>
      <w:r w:rsidR="001B22F6">
        <w:t>7.226.362,31</w:t>
      </w:r>
      <w:r w:rsidR="00746287">
        <w:t xml:space="preserve"> kn </w:t>
      </w:r>
      <w:r w:rsidR="00683E87">
        <w:t>(</w:t>
      </w:r>
      <w:r w:rsidR="001B22F6">
        <w:t>7,14</w:t>
      </w:r>
      <w:r w:rsidR="00683E87">
        <w:t xml:space="preserve"> % od ukupne stečajne mase) </w:t>
      </w:r>
      <w:r w:rsidR="00746287">
        <w:t>nakon stupanj na snagu predmetne Uredbe.</w:t>
      </w:r>
    </w:p>
    <w:p w:rsidRDefault="00746287" w:rsidP="00F47863" w:rsidR="00746287">
      <w:pPr>
        <w:jc w:val="both"/>
      </w:pPr>
    </w:p>
    <w:p w:rsidRDefault="00746287" w:rsidP="00F47863" w:rsidR="00F47863">
      <w:pPr>
        <w:pStyle w:val="t-9-8"/>
        <w:spacing w:afterAutospacing="false" w:after="0" w:beforeAutospacing="false" w:before="0"/>
        <w:ind w:firstLine="720"/>
        <w:jc w:val="both"/>
        <w:rPr>
          <w:color w:val="000000"/>
        </w:rPr>
      </w:pPr>
      <w:r>
        <w:t xml:space="preserve">Člankom 16. Uredbe o kriterijima i načinu obračuna i plaćanja nagrade stečajnim upraviteljima (NN 105/15) </w:t>
      </w:r>
      <w:r w:rsidR="00F47863">
        <w:t xml:space="preserve">u stavku 1. </w:t>
      </w:r>
      <w:r>
        <w:t xml:space="preserve">određeno je </w:t>
      </w:r>
      <w:r w:rsidR="00F47863">
        <w:rPr>
          <w:color w:val="000000"/>
        </w:rPr>
        <w:t>da danom stupanja na snagu ove Uredbe prestaje važiti Uredba o kriterijima i načinu obračuna i plaćanja nagrada stečajnim upraviteljima (NN 189/03), stavkom 2. je određeno da za rad stečajnom upravitelju koji je obavljen do stupanja na snagu ove Uredbe obračunat će se nagrada po pravilima Uredbe o kriterijima i načinu obračuna i plaćanja nagrada stečajnim upraviteljima (NN 189/03) pri čemu je sud dužan utvrditi postotak nagrade koja stečajnom upravitelju pripada prema pravilima te Uredbe, a stavkom 3. je određeno je da za poslove obavljene nakon stupanja na snagu ove Uredbe, nagrada će se odrediti po njenim pravilima, vodeći računa o postotku namirenja iz stavka 2. ovoga članka.</w:t>
      </w:r>
    </w:p>
    <w:p w:rsidRDefault="00746287" w:rsidP="00F47863" w:rsidR="00746287">
      <w:pPr>
        <w:jc w:val="both"/>
      </w:pPr>
    </w:p>
    <w:p w:rsidRDefault="00F47863" w:rsidP="00225659" w:rsidR="00C473BF">
      <w:pPr>
        <w:ind w:firstLine="720"/>
        <w:jc w:val="both"/>
      </w:pPr>
      <w:r>
        <w:t>Slijedom navedenoga budući je č</w:t>
      </w:r>
      <w:r w:rsidR="00C473BF">
        <w:t>lankom 4. Uredbe o kriterijima i načinu obračuna i plaćanja nagrad</w:t>
      </w:r>
      <w:r w:rsidR="009B7532">
        <w:t>a</w:t>
      </w:r>
      <w:r w:rsidR="00C473BF">
        <w:t xml:space="preserve"> stečajnim upraviteljima (NN 189/03) određen način obračuna konačne nagrade stečajnom upravitelju temeljem kojega za vrijednost unovčene stečajne mase u iznosu od </w:t>
      </w:r>
      <w:r w:rsidR="009E6DD6">
        <w:t>2.0</w:t>
      </w:r>
      <w:r w:rsidR="00C473BF">
        <w:t xml:space="preserve">00.000,00 kn do </w:t>
      </w:r>
      <w:r w:rsidR="009E6DD6">
        <w:t>3</w:t>
      </w:r>
      <w:r w:rsidR="00C473BF">
        <w:t xml:space="preserve">.000.000,00 kn nagrada stečajnom upravitelju iznosi </w:t>
      </w:r>
      <w:r w:rsidR="009E6DD6">
        <w:t>2-</w:t>
      </w:r>
      <w:r w:rsidR="00C473BF">
        <w:t>5% vrijednosti unovčene stečajne mase</w:t>
      </w:r>
      <w:r w:rsidR="009E6DD6">
        <w:t>, a nakon toga na svakih daljnjih 1.000.000,00 kn obračunava se nagrada u visini od 1 % (10.000,00 kn), do maksimalno 300.000,00 kn</w:t>
      </w:r>
      <w:r w:rsidR="00C473BF">
        <w:t xml:space="preserve">. </w:t>
      </w:r>
      <w:r w:rsidR="00683E87">
        <w:t>Uzimajući u obzir obujam poslova i rad</w:t>
      </w:r>
      <w:r w:rsidR="00C473BF">
        <w:t xml:space="preserve"> </w:t>
      </w:r>
      <w:r w:rsidR="00683E87">
        <w:t xml:space="preserve">stečajnog upravitelja </w:t>
      </w:r>
      <w:r w:rsidR="00C473BF">
        <w:t xml:space="preserve">određena </w:t>
      </w:r>
      <w:r w:rsidR="00EC416F">
        <w:t>joj</w:t>
      </w:r>
      <w:r w:rsidR="00C473BF">
        <w:t xml:space="preserve"> je nagrada u neto iznosu od </w:t>
      </w:r>
      <w:r w:rsidR="00EC416F">
        <w:t>150.000,00</w:t>
      </w:r>
      <w:r w:rsidR="00C473BF">
        <w:t xml:space="preserve"> kn, pri čemu je sukladno čl. 4. Uredbe korišten postotak od </w:t>
      </w:r>
      <w:r w:rsidR="00683E87">
        <w:t xml:space="preserve">5 </w:t>
      </w:r>
      <w:r w:rsidR="00C473BF">
        <w:t>% na iznos unovčene stečajne mase</w:t>
      </w:r>
      <w:r w:rsidR="00683E87">
        <w:t>,</w:t>
      </w:r>
      <w:r w:rsidR="00EC416F">
        <w:t xml:space="preserve"> te za iznos od 4.000.000,00 kn – 101.153.659,02 kn još 150.000,00 kn</w:t>
      </w:r>
      <w:r w:rsidR="006E55EA">
        <w:t>,</w:t>
      </w:r>
      <w:r w:rsidR="00683E87">
        <w:t xml:space="preserve"> a budući je </w:t>
      </w:r>
      <w:r w:rsidR="00304C1D">
        <w:t>9</w:t>
      </w:r>
      <w:r w:rsidR="006E55EA">
        <w:t>2</w:t>
      </w:r>
      <w:r w:rsidR="00304C1D">
        <w:t>,</w:t>
      </w:r>
      <w:r w:rsidR="006E55EA">
        <w:t>86</w:t>
      </w:r>
      <w:r w:rsidR="00304C1D">
        <w:t xml:space="preserve"> % stečajne mase unovčen do stupanja na snagu Uredbe o kriterijima i načinu obračuna i plaćanja nagrade stečajnim upraviteljima (NN 105/15) stečajno</w:t>
      </w:r>
      <w:r w:rsidR="006E55EA">
        <w:t>j</w:t>
      </w:r>
      <w:r w:rsidR="00304C1D">
        <w:t xml:space="preserve"> upravitelj</w:t>
      </w:r>
      <w:r w:rsidR="006E55EA">
        <w:t>ici</w:t>
      </w:r>
      <w:r w:rsidR="00304C1D">
        <w:t xml:space="preserve"> pripada </w:t>
      </w:r>
      <w:r w:rsidR="006E55EA" w:rsidRPr="006E55EA">
        <w:t xml:space="preserve">92,86 </w:t>
      </w:r>
      <w:r w:rsidR="00304C1D">
        <w:t xml:space="preserve">% nagrade prema pravilima </w:t>
      </w:r>
      <w:r w:rsidR="009B7532">
        <w:t xml:space="preserve">Uredbe o kriterijima i načinu obračuna i plaćanja nagrada </w:t>
      </w:r>
      <w:r w:rsidR="009B7532">
        <w:lastRenderedPageBreak/>
        <w:t>stečajnim upraviteljima (NN 189/03), odnosno</w:t>
      </w:r>
      <w:r w:rsidR="006E55EA">
        <w:t xml:space="preserve"> neto</w:t>
      </w:r>
      <w:r w:rsidR="009B7532">
        <w:t xml:space="preserve"> iznos od </w:t>
      </w:r>
      <w:r w:rsidR="006E55EA">
        <w:t>278.580,00</w:t>
      </w:r>
      <w:r w:rsidR="009B7532">
        <w:t xml:space="preserve"> kn</w:t>
      </w:r>
      <w:r w:rsidR="00A3738B">
        <w:t xml:space="preserve"> (bruto 424.716,43 kn)</w:t>
      </w:r>
      <w:r w:rsidR="00C473BF">
        <w:t>.</w:t>
      </w:r>
    </w:p>
    <w:p w:rsidRDefault="00C473BF" w:rsidP="00C473BF" w:rsidR="00C473BF"/>
    <w:p w:rsidRDefault="00CF6D20" w:rsidP="00225659" w:rsidR="00CF6D20">
      <w:pPr>
        <w:ind w:firstLine="720"/>
        <w:jc w:val="both"/>
      </w:pPr>
      <w:r>
        <w:t xml:space="preserve">Sukladno čl. 29. </w:t>
      </w:r>
      <w:r w:rsidR="008B3151" w:rsidRPr="00FA0EF9">
        <w:t>S</w:t>
      </w:r>
      <w:r w:rsidR="008B3151">
        <w:t xml:space="preserve">tečajnog zakona (NN 44/96, 29/99, 129/00, 123/03, 82/06, 116/10, 25/12 i 133/12) </w:t>
      </w:r>
      <w:r>
        <w:t>i čl. 4. Uredbe o kriterijima i načinu obračuna i plaćanja nagrada stečajnim upraviteljima</w:t>
      </w:r>
      <w:r w:rsidR="008B3151">
        <w:t xml:space="preserve"> (NN 189/03)</w:t>
      </w:r>
      <w:r>
        <w:t>, stečajno</w:t>
      </w:r>
      <w:r w:rsidR="00A3738B">
        <w:t>j</w:t>
      </w:r>
      <w:r>
        <w:t xml:space="preserve"> upravitelj</w:t>
      </w:r>
      <w:r w:rsidR="00A3738B">
        <w:t>ici</w:t>
      </w:r>
      <w:r>
        <w:t xml:space="preserve"> je uzimajući u obzir obujam poslova i nje</w:t>
      </w:r>
      <w:r w:rsidR="00A3738B">
        <w:t>zin</w:t>
      </w:r>
      <w:r>
        <w:t xml:space="preserve"> rad, određena konačna nagrada u iznosu kao u t. 1. izreke ovoga rješenja, a budući je rješenjem ovoga suda </w:t>
      </w:r>
      <w:r w:rsidR="00256A4B" w:rsidRPr="00256A4B">
        <w:t>14 St-</w:t>
      </w:r>
      <w:r w:rsidR="00A3738B">
        <w:t>112</w:t>
      </w:r>
      <w:r w:rsidR="00256A4B" w:rsidRPr="00256A4B">
        <w:t>/1</w:t>
      </w:r>
      <w:r w:rsidR="00A3738B">
        <w:t>3</w:t>
      </w:r>
      <w:r w:rsidR="00256A4B" w:rsidRPr="00256A4B">
        <w:t>-6</w:t>
      </w:r>
      <w:r w:rsidR="00A2763A">
        <w:t>11</w:t>
      </w:r>
      <w:r w:rsidR="008B3151">
        <w:t xml:space="preserve"> od </w:t>
      </w:r>
      <w:r w:rsidR="00A2763A">
        <w:t>3</w:t>
      </w:r>
      <w:r>
        <w:t>.</w:t>
      </w:r>
      <w:r w:rsidR="008B3151">
        <w:t>1</w:t>
      </w:r>
      <w:r w:rsidR="00256A4B">
        <w:t>2</w:t>
      </w:r>
      <w:r>
        <w:t>.201</w:t>
      </w:r>
      <w:r w:rsidR="008B3151">
        <w:t>4</w:t>
      </w:r>
      <w:r>
        <w:t>. određen predujam nagrade</w:t>
      </w:r>
      <w:r w:rsidR="00A2763A">
        <w:t xml:space="preserve"> u neto iznosu od 200.000,00 kn</w:t>
      </w:r>
      <w:r>
        <w:t>, odlučeno je kao u t. 2. izreke ovoga rješenja.</w:t>
      </w:r>
    </w:p>
    <w:p w:rsidRDefault="000E658B" w:rsidP="00225659" w:rsidR="000E658B">
      <w:pPr>
        <w:ind w:firstLine="720"/>
        <w:jc w:val="both"/>
      </w:pPr>
    </w:p>
    <w:p w:rsidRDefault="000E658B" w:rsidP="00225659" w:rsidR="00CF3F29">
      <w:pPr>
        <w:ind w:firstLine="720"/>
        <w:jc w:val="both"/>
      </w:pPr>
      <w:r>
        <w:t xml:space="preserve">Temeljem odredbe čl. 94. Stečajnog zakona (NN 71/15) i odredbe čl. </w:t>
      </w:r>
      <w:r w:rsidR="00A2763A">
        <w:t xml:space="preserve">6., </w:t>
      </w:r>
      <w:r>
        <w:t>7., 15. i 16. Uredbe o kriterijima i načinu obračuna i plaćanja nagrade stečajnim upraviteljima (NN 105/15)</w:t>
      </w:r>
      <w:r w:rsidR="008D497C">
        <w:t xml:space="preserve"> određena </w:t>
      </w:r>
      <w:r w:rsidR="00FF4591">
        <w:t xml:space="preserve">je </w:t>
      </w:r>
      <w:r w:rsidR="007126F9">
        <w:t xml:space="preserve">bruto </w:t>
      </w:r>
      <w:r w:rsidR="008D497C">
        <w:t>nagrada za poslove obavljene nakon stupanja na snagu Uredbe o kriterijima i načinu obračuna i plaćanja nagrade stečajnim upraviteljima (NN 105/15)</w:t>
      </w:r>
      <w:r w:rsidR="00C44CC3">
        <w:t xml:space="preserve"> prema vrijednosti unovčene stečajne mase u ukupnom iznosu od </w:t>
      </w:r>
      <w:r w:rsidR="00A2763A">
        <w:t>7.226.362,31</w:t>
      </w:r>
      <w:r w:rsidR="007451C4">
        <w:t xml:space="preserve"> kn u odnosu na ukupno unovčenu stečajnu masu u iznosu od 101.153.659,02 </w:t>
      </w:r>
      <w:r w:rsidR="007126F9">
        <w:t xml:space="preserve">kn, </w:t>
      </w:r>
      <w:r w:rsidR="00C44CC3">
        <w:t>kako slijedi: za iznos od 100.000,00 kn 16% što iznosi 16.000,00 kn</w:t>
      </w:r>
      <w:r w:rsidR="007126F9">
        <w:t xml:space="preserve">, za </w:t>
      </w:r>
      <w:r w:rsidR="00CF3F29">
        <w:t xml:space="preserve">daljnji </w:t>
      </w:r>
      <w:r w:rsidR="007126F9">
        <w:t xml:space="preserve">iznos od 200.000,00 kn 12% što iznosi 24.000,00 kn, za </w:t>
      </w:r>
      <w:r w:rsidR="00CF3F29">
        <w:t xml:space="preserve">daljnji </w:t>
      </w:r>
      <w:r w:rsidR="007126F9">
        <w:t xml:space="preserve">iznos od 200.000,00 kn 10% što iznosi 20.000,00 kn, za </w:t>
      </w:r>
      <w:r w:rsidR="00CF3F29">
        <w:t xml:space="preserve">daljnji </w:t>
      </w:r>
      <w:r w:rsidR="007126F9">
        <w:t xml:space="preserve">iznos od </w:t>
      </w:r>
      <w:r w:rsidR="00CF3F29">
        <w:t>5</w:t>
      </w:r>
      <w:r w:rsidR="007126F9">
        <w:t xml:space="preserve">00.000,00 kn </w:t>
      </w:r>
      <w:r w:rsidR="00CF3F29">
        <w:t>8</w:t>
      </w:r>
      <w:r w:rsidR="007126F9">
        <w:t xml:space="preserve">% što iznosi </w:t>
      </w:r>
      <w:r w:rsidR="00CF3F29">
        <w:t>40</w:t>
      </w:r>
      <w:r w:rsidR="007126F9">
        <w:t xml:space="preserve">.000,00 kn </w:t>
      </w:r>
      <w:r w:rsidR="007E0A01">
        <w:t>za razliku od 1.000.000,00 kn do 5.000.000,00 kn 7 % što iznosi 280.000,00 kn, za razliku od 5.000.000,01 kn do 10.000.000,00 kn 6 % što iznosi 300.000,00 kn, za razliku od 10.000,00,0</w:t>
      </w:r>
      <w:r w:rsidR="0010616C">
        <w:t>1</w:t>
      </w:r>
      <w:r w:rsidR="007E0A01">
        <w:t xml:space="preserve">kn do 12.000.000,00 kn 5 % što iznosi 100.000,00 kn te </w:t>
      </w:r>
      <w:r w:rsidR="006946CC">
        <w:t>n</w:t>
      </w:r>
      <w:r w:rsidR="007E0A01">
        <w:t xml:space="preserve">a razliku </w:t>
      </w:r>
      <w:r w:rsidR="006946CC">
        <w:t xml:space="preserve">iznad </w:t>
      </w:r>
      <w:r w:rsidR="0010616C">
        <w:t>iznos</w:t>
      </w:r>
      <w:r w:rsidR="006946CC">
        <w:t>a</w:t>
      </w:r>
      <w:r w:rsidR="0010616C">
        <w:t xml:space="preserve"> od 12.000.000,01 kn, odnosno za iznos od 89.153.659,01 kn 1 % što iznosi 891.536,59 kn</w:t>
      </w:r>
      <w:r w:rsidR="007126F9">
        <w:t xml:space="preserve"> što </w:t>
      </w:r>
      <w:r w:rsidR="003954BA">
        <w:t xml:space="preserve">ukupno bruto </w:t>
      </w:r>
      <w:r w:rsidR="007126F9">
        <w:t xml:space="preserve">iznosi </w:t>
      </w:r>
      <w:r w:rsidR="003954BA">
        <w:t xml:space="preserve">1.671.536,59 </w:t>
      </w:r>
      <w:r w:rsidR="007126F9">
        <w:t>kn</w:t>
      </w:r>
      <w:r w:rsidR="00CF3F29">
        <w:t>.</w:t>
      </w:r>
      <w:r w:rsidR="00FF4591">
        <w:t xml:space="preserve"> </w:t>
      </w:r>
      <w:r w:rsidR="00CF3F29">
        <w:t xml:space="preserve">Budući je </w:t>
      </w:r>
      <w:r w:rsidR="003954BA">
        <w:t>7,14</w:t>
      </w:r>
      <w:r w:rsidR="00CF3F29">
        <w:t xml:space="preserve"> % stečajne mase unovčen nakon stupanja na snagu Uredbe o kriterijima i načinu obračuna i plaćanja nagrade stečajnim upraviteljima (NN 105/15) stečajnom upravitelju pripada </w:t>
      </w:r>
      <w:r w:rsidR="003954BA">
        <w:t>7,14</w:t>
      </w:r>
      <w:r w:rsidR="00CF3F29">
        <w:t xml:space="preserve"> % nagrade prema pravilima </w:t>
      </w:r>
      <w:r w:rsidR="00FF4591">
        <w:t xml:space="preserve">ove </w:t>
      </w:r>
      <w:r w:rsidR="00CF3F29">
        <w:t xml:space="preserve">Uredbe, odnosno </w:t>
      </w:r>
      <w:r w:rsidR="00FF4591">
        <w:t xml:space="preserve">bruto </w:t>
      </w:r>
      <w:r w:rsidR="00CF3F29">
        <w:t xml:space="preserve">iznos od </w:t>
      </w:r>
      <w:r w:rsidR="000479F0">
        <w:t>119.347,71</w:t>
      </w:r>
      <w:r w:rsidR="00CF3F29">
        <w:t xml:space="preserve"> kn</w:t>
      </w:r>
      <w:r w:rsidR="00FF4591">
        <w:t>, te</w:t>
      </w:r>
      <w:r w:rsidR="000479F0">
        <w:t xml:space="preserve"> je</w:t>
      </w:r>
      <w:r w:rsidR="00FF4591">
        <w:t xml:space="preserve"> slijedom navedenoga odlučeno kao u t. 3. izreke ovoga rješenja.</w:t>
      </w:r>
    </w:p>
    <w:p w:rsidRDefault="00C473BF" w:rsidP="00C473BF" w:rsidR="00C473BF"/>
    <w:p w:rsidRDefault="00C473BF" w:rsidP="00C473BF" w:rsidR="00C473BF"/>
    <w:p w:rsidRDefault="005D2830" w:rsidP="005D2830" w:rsidR="00C473BF">
      <w:pPr>
        <w:jc w:val="center"/>
      </w:pPr>
      <w:r>
        <w:t xml:space="preserve">U Osijeku </w:t>
      </w:r>
      <w:r w:rsidR="000479F0" w:rsidRPr="000479F0">
        <w:t>3. listopada 2017</w:t>
      </w:r>
      <w:r w:rsidR="00CD090E">
        <w:t>.</w:t>
      </w:r>
    </w:p>
    <w:p w:rsidRDefault="00C473BF" w:rsidP="00C473BF" w:rsidR="00C473BF"/>
    <w:p w:rsidRDefault="00C473BF" w:rsidP="00C473BF" w:rsidR="00C473BF"/>
    <w:p w:rsidRDefault="00C473BF" w:rsidP="00C473BF" w:rsidR="00C473BF"/>
    <w:p w:rsidRDefault="00C473BF" w:rsidP="00C473BF" w:rsidR="00C473BF">
      <w:r>
        <w:t>Zapisničar:</w:t>
      </w:r>
      <w:r w:rsidR="00CD090E">
        <w:tab/>
      </w:r>
      <w:r w:rsidR="00CD090E">
        <w:tab/>
      </w:r>
      <w:r w:rsidR="00CD090E">
        <w:tab/>
      </w:r>
      <w:r w:rsidR="00CD090E">
        <w:tab/>
      </w:r>
      <w:r w:rsidR="00CD090E">
        <w:tab/>
      </w:r>
      <w:r w:rsidR="00CD090E">
        <w:tab/>
      </w:r>
      <w:r w:rsidR="00CD090E">
        <w:tab/>
      </w:r>
      <w:r>
        <w:t>STEČAJNI SUDAC:</w:t>
      </w:r>
    </w:p>
    <w:p w:rsidRDefault="00C473BF" w:rsidP="00C473BF" w:rsidR="00C473BF">
      <w:r>
        <w:t xml:space="preserve">Elizabeta Đeke                                                                  mr. sc. </w:t>
      </w:r>
      <w:smartTag w:element="PersonName" w:uri="urn:schemas-microsoft-com:office:smarttags">
        <w:r>
          <w:t>Tihomir Kovačević</w:t>
        </w:r>
      </w:smartTag>
    </w:p>
    <w:p w:rsidRDefault="00C473BF" w:rsidP="00C473BF" w:rsidR="00C473BF"/>
    <w:p w:rsidRDefault="00C473BF" w:rsidP="00C473BF" w:rsidR="00C473BF"/>
    <w:p w:rsidRDefault="00C473BF" w:rsidP="00C473BF" w:rsidR="00C473BF">
      <w:r>
        <w:t>PORUKA O PRAVNOM LIJEKU:</w:t>
      </w:r>
    </w:p>
    <w:p w:rsidRDefault="00C473BF" w:rsidP="00C473BF" w:rsidR="00C473BF">
      <w:r>
        <w:t>Protiv ovog rješenja može nezadovoljna stranka uložiti žalbu Visokom trgovačkom sudu Republike Hrvatske u roku od 8 dana pismeno u 3 primjerka putem ovog suda.</w:t>
      </w:r>
    </w:p>
    <w:p w:rsidRDefault="00C473BF" w:rsidP="00C473BF" w:rsidR="00C473BF"/>
    <w:p w:rsidRDefault="00C473BF" w:rsidP="00C473BF" w:rsidR="00C473BF"/>
    <w:p w:rsidRDefault="00237A6B" w:rsidP="00C473BF" w:rsidR="00237A6B"/>
    <w:p w:rsidRDefault="00237A6B" w:rsidP="00C473BF" w:rsidR="00237A6B"/>
    <w:p w:rsidRDefault="00237A6B" w:rsidP="00C473BF" w:rsidR="00237A6B"/>
    <w:p w:rsidRDefault="00237A6B" w:rsidP="00C473BF" w:rsidR="00237A6B"/>
    <w:p w:rsidRDefault="00237A6B" w:rsidP="00C473BF" w:rsidR="00237A6B"/>
    <w:p w:rsidRDefault="00C473BF" w:rsidP="00C473BF" w:rsidR="00C473BF">
      <w:r>
        <w:t>D N A :</w:t>
      </w:r>
    </w:p>
    <w:p w:rsidRDefault="00C473BF" w:rsidP="00C473BF" w:rsidR="00C473BF">
      <w:r>
        <w:t>1.</w:t>
      </w:r>
      <w:r w:rsidR="006B4028">
        <w:t xml:space="preserve"> </w:t>
      </w:r>
      <w:r>
        <w:t>stečajn</w:t>
      </w:r>
      <w:r w:rsidR="00AB379B">
        <w:t>a</w:t>
      </w:r>
      <w:r>
        <w:t xml:space="preserve"> upravitelj</w:t>
      </w:r>
      <w:r w:rsidR="00AB379B">
        <w:t>ica Boja Stanković</w:t>
      </w:r>
    </w:p>
    <w:p w:rsidRDefault="00376146" w:rsidP="00C473BF" w:rsidR="00CB17CD">
      <w:r>
        <w:t>2. članovi OV</w:t>
      </w:r>
    </w:p>
    <w:p w:rsidRDefault="00AB379B" w:rsidP="00AB379B" w:rsidR="00AB379B">
      <w:pPr>
        <w:numPr>
          <w:ilvl w:val="1"/>
          <w:numId w:val="3"/>
        </w:numPr>
        <w:jc w:val="both"/>
      </w:pPr>
      <w:r>
        <w:t>Privredna banka Zagreb d.d. Zagreb po punomoćniku Josip Jelić, odvjetnik u Sl. Broda</w:t>
      </w:r>
    </w:p>
    <w:p w:rsidRDefault="00AB379B" w:rsidP="00AB379B" w:rsidR="00AB379B">
      <w:pPr>
        <w:numPr>
          <w:ilvl w:val="1"/>
          <w:numId w:val="3"/>
        </w:numPr>
        <w:jc w:val="both"/>
      </w:pPr>
      <w:r>
        <w:t>Lukoi Croatia d.o.o. Zagreb zastupana po punomoćniku Damir</w:t>
      </w:r>
      <w:r w:rsidR="002677C9">
        <w:t xml:space="preserve"> </w:t>
      </w:r>
      <w:r>
        <w:t>Pokupec odvjetnik u Zagrebu</w:t>
      </w:r>
    </w:p>
    <w:p w:rsidRDefault="002677C9" w:rsidP="002677C9" w:rsidR="002677C9" w:rsidRPr="002677C9">
      <w:pPr>
        <w:numPr>
          <w:ilvl w:val="1"/>
          <w:numId w:val="3"/>
        </w:numPr>
      </w:pPr>
      <w:r w:rsidRPr="002677C9">
        <w:t>HETA REAL ESTATE d.o.o. Beograd, zastupano po Renati Tot Ivezić, odvjetnici u Osijeku</w:t>
      </w:r>
    </w:p>
    <w:p w:rsidRDefault="002677C9" w:rsidP="00AB379B" w:rsidR="002677C9">
      <w:pPr>
        <w:numPr>
          <w:ilvl w:val="1"/>
          <w:numId w:val="3"/>
        </w:numPr>
        <w:jc w:val="both"/>
      </w:pPr>
      <w:r>
        <w:rPr>
          <w:bCs/>
        </w:rPr>
        <w:t>PRVO HRVATSKO PIVO 1664 d.o.o. Osijek</w:t>
      </w:r>
      <w:r>
        <w:t xml:space="preserve"> </w:t>
      </w:r>
    </w:p>
    <w:p w:rsidRDefault="002677C9" w:rsidP="00AB379B" w:rsidR="002677C9" w:rsidRPr="002677C9">
      <w:pPr>
        <w:numPr>
          <w:ilvl w:val="1"/>
          <w:numId w:val="3"/>
        </w:numPr>
        <w:jc w:val="both"/>
      </w:pPr>
      <w:r>
        <w:rPr>
          <w:bCs/>
        </w:rPr>
        <w:t xml:space="preserve">H-ABDUCO d.o.o. Zagreb,  zastupan po Tihomiru Zec </w:t>
      </w:r>
    </w:p>
    <w:p w:rsidRDefault="00AB379B" w:rsidP="00AB379B" w:rsidR="00AB379B">
      <w:pPr>
        <w:numPr>
          <w:ilvl w:val="1"/>
          <w:numId w:val="3"/>
        </w:numPr>
        <w:jc w:val="both"/>
      </w:pPr>
      <w:r>
        <w:t xml:space="preserve">Zagrebačka banka d.d. Zagreb </w:t>
      </w:r>
    </w:p>
    <w:p w:rsidRDefault="00AB379B" w:rsidP="00AB379B" w:rsidR="00CB17CD">
      <w:pPr>
        <w:numPr>
          <w:ilvl w:val="1"/>
          <w:numId w:val="3"/>
        </w:numPr>
        <w:jc w:val="both"/>
      </w:pPr>
      <w:r>
        <w:t xml:space="preserve">ŽDO GUO </w:t>
      </w:r>
      <w:r w:rsidR="00237A6B">
        <w:t xml:space="preserve">Osijek po </w:t>
      </w:r>
      <w:r>
        <w:t>Zorko Tomić</w:t>
      </w:r>
    </w:p>
    <w:p w:rsidRDefault="00376146" w:rsidP="00C473BF" w:rsidR="00C473BF">
      <w:r>
        <w:t>3</w:t>
      </w:r>
      <w:r w:rsidR="00C473BF">
        <w:t>.</w:t>
      </w:r>
      <w:r w:rsidR="006B4028">
        <w:t xml:space="preserve"> mrežna stranica e-Oglasna ploča sudova</w:t>
      </w:r>
    </w:p>
    <w:p w:rsidRDefault="009D3A79" w:rsidP="00C473BF" w:rsidR="009D3A79"/>
    <w:sectPr w:rsidSect="00CD090E"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01BA" w:rsidP="00221C2F" w:rsidR="00AA01BA">
      <w:r>
        <w:separator/>
      </w:r>
    </w:p>
  </w:endnote>
  <w:endnote w:id="0" w:type="continuationSeparator">
    <w:p w:rsidRDefault="00AA01BA" w:rsidP="00221C2F" w:rsidR="00AA01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01BA" w:rsidP="00221C2F" w:rsidR="00AA01BA">
      <w:r>
        <w:separator/>
      </w:r>
    </w:p>
  </w:footnote>
  <w:footnote w:id="0" w:type="continuationSeparator">
    <w:p w:rsidRDefault="00AA01BA" w:rsidP="00221C2F" w:rsidR="00AA01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90E" w:rsidR="00CD090E">
    <w:pPr>
      <w:pStyle w:val="Zaglavlje"/>
      <w:jc w:val="center"/>
    </w:pPr>
    <w:r>
      <w:fldChar w:fldCharType="begin"/>
    </w:r>
    <w:r>
      <w:instrText>PAGE   \* MERGEFORMAT</w:instrText>
    </w:r>
    <w:r>
      <w:fldChar w:fldCharType="separate"/>
    </w:r>
    <w:r w:rsidR="00590FA3">
      <w:rPr>
        <w:noProof/>
      </w:rPr>
      <w:t>4</w:t>
    </w:r>
    <w:r>
      <w:fldChar w:fldCharType="end"/>
    </w:r>
  </w:p>
  <w:p w:rsidRDefault="00211C23" w:rsidP="00211C23" w:rsidR="00211C23">
    <w:pPr>
      <w:jc w:val="right"/>
    </w:pPr>
    <w:r>
      <w:tab/>
    </w:r>
    <w:r>
      <w:tab/>
      <w:t>14 St-</w:t>
    </w:r>
    <w:r w:rsidR="00F73011" w:rsidRPr="00F73011">
      <w:t>112/13-997</w:t>
    </w:r>
  </w:p>
  <w:p w:rsidRDefault="00221C2F" w:rsidR="00221C2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B07279"/>
    <w:multiLevelType w:val="hybridMultilevel"/>
    <w:tmpl w:val="B2EC802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4781A79"/>
    <w:multiLevelType w:val="hybridMultilevel"/>
    <w:tmpl w:val="947250F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664B0750"/>
    <w:multiLevelType w:val="hybridMultilevel"/>
    <w:tmpl w:val="C74091FC"/>
    <w:lvl w:tplc="D654E208" w:ilvl="0">
      <w:start w:val="1"/>
      <w:numFmt w:val="decimal"/>
      <w:lvlText w:val="%1."/>
      <w:lvlJc w:val="left"/>
      <w:pPr>
        <w:tabs>
          <w:tab w:pos="720" w:val="num"/>
        </w:tabs>
        <w:ind w:hanging="360" w:left="720"/>
      </w:pPr>
      <w:rPr>
        <w:rFonts w:hint="default"/>
      </w:rPr>
    </w:lvl>
    <w:lvl w:tplc="07BE7FC0"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71AB0AFB"/>
    <w:multiLevelType w:val="hybridMultilevel"/>
    <w:tmpl w:val="8294EBA0"/>
    <w:lvl w:tplc="FE5E1D76" w:ilvl="0">
      <w:start w:val="1"/>
      <w:numFmt w:val="decimal"/>
      <w:lvlText w:val="%1."/>
      <w:lvlJc w:val="left"/>
      <w:pPr>
        <w:ind w:hanging="435" w:left="79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73BF"/>
    <w:rsid w:val="00010BFE"/>
    <w:rsid w:val="000479F0"/>
    <w:rsid w:val="000D43A5"/>
    <w:rsid w:val="000E658B"/>
    <w:rsid w:val="0010616C"/>
    <w:rsid w:val="00123A47"/>
    <w:rsid w:val="001575D1"/>
    <w:rsid w:val="001B22F6"/>
    <w:rsid w:val="00211C23"/>
    <w:rsid w:val="00221C2F"/>
    <w:rsid w:val="00225659"/>
    <w:rsid w:val="00237A6B"/>
    <w:rsid w:val="00256A4B"/>
    <w:rsid w:val="002677C9"/>
    <w:rsid w:val="002E2F82"/>
    <w:rsid w:val="002F7D33"/>
    <w:rsid w:val="00304C1D"/>
    <w:rsid w:val="00333984"/>
    <w:rsid w:val="00376146"/>
    <w:rsid w:val="003954BA"/>
    <w:rsid w:val="003F1FD5"/>
    <w:rsid w:val="00452702"/>
    <w:rsid w:val="0049079F"/>
    <w:rsid w:val="00534A2E"/>
    <w:rsid w:val="00590FA3"/>
    <w:rsid w:val="005C0B75"/>
    <w:rsid w:val="005D2830"/>
    <w:rsid w:val="00643FCF"/>
    <w:rsid w:val="00672800"/>
    <w:rsid w:val="00683E87"/>
    <w:rsid w:val="006946CC"/>
    <w:rsid w:val="006B4028"/>
    <w:rsid w:val="006E55EA"/>
    <w:rsid w:val="007126F9"/>
    <w:rsid w:val="007451C4"/>
    <w:rsid w:val="00746287"/>
    <w:rsid w:val="00754860"/>
    <w:rsid w:val="007E0A01"/>
    <w:rsid w:val="00856363"/>
    <w:rsid w:val="00884C61"/>
    <w:rsid w:val="008B3151"/>
    <w:rsid w:val="008D497C"/>
    <w:rsid w:val="009B36EB"/>
    <w:rsid w:val="009B7532"/>
    <w:rsid w:val="009D3A79"/>
    <w:rsid w:val="009E6DD6"/>
    <w:rsid w:val="00A2763A"/>
    <w:rsid w:val="00A3738B"/>
    <w:rsid w:val="00A5102B"/>
    <w:rsid w:val="00A775BE"/>
    <w:rsid w:val="00AA01BA"/>
    <w:rsid w:val="00AA7449"/>
    <w:rsid w:val="00AB379B"/>
    <w:rsid w:val="00B176CD"/>
    <w:rsid w:val="00B84963"/>
    <w:rsid w:val="00B92F21"/>
    <w:rsid w:val="00BD63CB"/>
    <w:rsid w:val="00C30255"/>
    <w:rsid w:val="00C44CC3"/>
    <w:rsid w:val="00C473BF"/>
    <w:rsid w:val="00CB17CD"/>
    <w:rsid w:val="00CD090E"/>
    <w:rsid w:val="00CF3F29"/>
    <w:rsid w:val="00CF6D20"/>
    <w:rsid w:val="00EC416F"/>
    <w:rsid w:val="00ED4F62"/>
    <w:rsid w:val="00F321ED"/>
    <w:rsid w:val="00F47641"/>
    <w:rsid w:val="00F47863"/>
    <w:rsid w:val="00F618A3"/>
    <w:rsid w:val="00F73011"/>
    <w:rsid w:val="00FB62DF"/>
    <w:rsid w:val="00FF459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CF6D20"/>
    <w:rPr>
      <w:rFonts w:cs="Tahoma" w:hAnsi="Tahoma" w:ascii="Tahoma"/>
      <w:sz w:val="16"/>
      <w:szCs w:val="16"/>
    </w:rPr>
  </w:style>
  <w:style w:customStyle="true" w:styleId="t-9-8" w:type="paragraph">
    <w:name w:val="t-9-8"/>
    <w:basedOn w:val="Normal"/>
    <w:rsid w:val="00F47863"/>
    <w:pPr>
      <w:spacing w:afterAutospacing="true" w:after="100" w:beforeAutospacing="true" w:before="100"/>
    </w:pPr>
    <w:rPr>
      <w:lang w:eastAsia="hr-HR"/>
    </w:rPr>
  </w:style>
  <w:style w:styleId="Naglaeno" w:type="character">
    <w:name w:val="Strong"/>
    <w:qFormat/>
    <w:rsid w:val="00452702"/>
    <w:rPr>
      <w:b/>
      <w:bCs/>
    </w:rPr>
  </w:style>
  <w:style w:styleId="Zaglavlje" w:type="paragraph">
    <w:name w:val="header"/>
    <w:basedOn w:val="Normal"/>
    <w:link w:val="ZaglavljeChar"/>
    <w:uiPriority w:val="99"/>
    <w:rsid w:val="00221C2F"/>
    <w:pPr>
      <w:tabs>
        <w:tab w:pos="4536" w:val="center"/>
        <w:tab w:pos="9072" w:val="right"/>
      </w:tabs>
    </w:pPr>
  </w:style>
  <w:style w:customStyle="true" w:styleId="ZaglavljeChar" w:type="character">
    <w:name w:val="Zaglavlje Char"/>
    <w:link w:val="Zaglavlje"/>
    <w:uiPriority w:val="99"/>
    <w:rsid w:val="00221C2F"/>
    <w:rPr>
      <w:sz w:val="24"/>
      <w:szCs w:val="24"/>
      <w:lang w:eastAsia="en-US"/>
    </w:rPr>
  </w:style>
  <w:style w:styleId="Podnoje" w:type="paragraph">
    <w:name w:val="footer"/>
    <w:basedOn w:val="Normal"/>
    <w:link w:val="PodnojeChar"/>
    <w:rsid w:val="00221C2F"/>
    <w:pPr>
      <w:tabs>
        <w:tab w:pos="4536" w:val="center"/>
        <w:tab w:pos="9072" w:val="right"/>
      </w:tabs>
    </w:pPr>
  </w:style>
  <w:style w:customStyle="true" w:styleId="PodnojeChar" w:type="character">
    <w:name w:val="Podnožje Char"/>
    <w:link w:val="Podnoje"/>
    <w:rsid w:val="00221C2F"/>
    <w:rPr>
      <w:sz w:val="24"/>
      <w:szCs w:val="24"/>
      <w:lang w:eastAsia="en-US"/>
    </w:rPr>
  </w:style>
  <w:style w:styleId="Tekstrezerviranogmjesta" w:type="character">
    <w:name w:val="Placeholder Text"/>
    <w:basedOn w:val="Zadanifontodlomka"/>
    <w:uiPriority w:val="99"/>
    <w:semiHidden/>
    <w:rsid w:val="00590FA3"/>
    <w:rPr>
      <w:color w:val="808080"/>
      <w:bdr w:space="0" w:sz="0" w:color="auto" w:val="none"/>
      <w:shd w:fill="auto" w:color="auto" w:val="clear"/>
    </w:rPr>
  </w:style>
  <w:style w:customStyle="true" w:styleId="eSPISCCParagraphDefaultFont" w:type="character">
    <w:name w:val="eSPIS_CC_Paragraph Default Font"/>
    <w:basedOn w:val="Zadanifontodlomka"/>
    <w:rsid w:val="00590F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0FA3"/>
    <w:rPr>
      <w:bdr w:space="0" w:sz="0" w:color="auto" w:val="none"/>
      <w:shd w:fill="FFFFCC" w:color="auto" w:val="clear"/>
      <w:lang w:val="hr-HR"/>
    </w:rPr>
  </w:style>
  <w:style w:customStyle="true" w:styleId="PozadinaSvijetloCrvena" w:type="character">
    <w:name w:val="Pozadina_SvijetloCrvena"/>
    <w:basedOn w:val="eSPISCCParagraphDefaultFont"/>
    <w:rsid w:val="00590FA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0FA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CF6D20"/>
    <w:rPr>
      <w:rFonts w:ascii="Tahoma" w:cs="Tahoma" w:hAnsi="Tahoma"/>
      <w:sz w:val="16"/>
      <w:szCs w:val="16"/>
    </w:rPr>
  </w:style>
  <w:style w:customStyle="1" w:styleId="t-9-8" w:type="paragraph">
    <w:name w:val="t-9-8"/>
    <w:basedOn w:val="Normal"/>
    <w:rsid w:val="00F47863"/>
    <w:pPr>
      <w:spacing w:after="100" w:afterAutospacing="1" w:before="100" w:beforeAutospacing="1"/>
    </w:pPr>
    <w:rPr>
      <w:lang w:eastAsia="hr-HR"/>
    </w:rPr>
  </w:style>
  <w:style w:styleId="Naglaeno" w:type="character">
    <w:name w:val="Strong"/>
    <w:qFormat/>
    <w:rsid w:val="00452702"/>
    <w:rPr>
      <w:b/>
      <w:bCs/>
    </w:rPr>
  </w:style>
  <w:style w:styleId="Zaglavlje" w:type="paragraph">
    <w:name w:val="header"/>
    <w:basedOn w:val="Normal"/>
    <w:link w:val="ZaglavljeChar"/>
    <w:uiPriority w:val="99"/>
    <w:rsid w:val="00221C2F"/>
    <w:pPr>
      <w:tabs>
        <w:tab w:pos="4536" w:val="center"/>
        <w:tab w:pos="9072" w:val="right"/>
      </w:tabs>
    </w:pPr>
  </w:style>
  <w:style w:customStyle="1" w:styleId="ZaglavljeChar" w:type="character">
    <w:name w:val="Zaglavlje Char"/>
    <w:link w:val="Zaglavlje"/>
    <w:uiPriority w:val="99"/>
    <w:rsid w:val="00221C2F"/>
    <w:rPr>
      <w:sz w:val="24"/>
      <w:szCs w:val="24"/>
      <w:lang w:eastAsia="en-US"/>
    </w:rPr>
  </w:style>
  <w:style w:styleId="Podnoje" w:type="paragraph">
    <w:name w:val="footer"/>
    <w:basedOn w:val="Normal"/>
    <w:link w:val="PodnojeChar"/>
    <w:rsid w:val="00221C2F"/>
    <w:pPr>
      <w:tabs>
        <w:tab w:pos="4536" w:val="center"/>
        <w:tab w:pos="9072" w:val="right"/>
      </w:tabs>
    </w:pPr>
  </w:style>
  <w:style w:customStyle="1" w:styleId="PodnojeChar" w:type="character">
    <w:name w:val="Podnožje Char"/>
    <w:link w:val="Podnoje"/>
    <w:rsid w:val="00221C2F"/>
    <w:rPr>
      <w:sz w:val="24"/>
      <w:szCs w:val="24"/>
      <w:lang w:eastAsia="en-US"/>
    </w:rPr>
  </w:style>
  <w:style w:styleId="Tekstrezerviranogmjesta" w:type="character">
    <w:name w:val="Placeholder Text"/>
    <w:basedOn w:val="Zadanifontodlomka"/>
    <w:uiPriority w:val="99"/>
    <w:semiHidden/>
    <w:rsid w:val="00590FA3"/>
    <w:rPr>
      <w:color w:val="808080"/>
      <w:bdr w:color="auto" w:space="0" w:sz="0" w:val="none"/>
      <w:shd w:color="auto" w:fill="auto" w:val="clear"/>
    </w:rPr>
  </w:style>
  <w:style w:customStyle="1" w:styleId="eSPISCCParagraphDefaultFont" w:type="character">
    <w:name w:val="eSPIS_CC_Paragraph Default Font"/>
    <w:basedOn w:val="Zadanifontodlomka"/>
    <w:rsid w:val="00590FA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0FA3"/>
    <w:rPr>
      <w:bdr w:color="auto" w:space="0" w:sz="0" w:val="none"/>
      <w:shd w:color="auto" w:fill="FFFFCC" w:val="clear"/>
      <w:lang w:val="hr-HR"/>
    </w:rPr>
  </w:style>
  <w:style w:customStyle="1" w:styleId="PozadinaSvijetloCrvena" w:type="character">
    <w:name w:val="Pozadina_SvijetloCrvena"/>
    <w:basedOn w:val="eSPISCCParagraphDefaultFont"/>
    <w:rsid w:val="00590FA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0FA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910909">
      <w:bodyDiv w:val="true"/>
      <w:marLeft w:val="0"/>
      <w:marRight w:val="0"/>
      <w:marTop w:val="0"/>
      <w:marBottom w:val="0"/>
      <w:divBdr>
        <w:top w:space="0" w:sz="0" w:color="auto" w:val="none"/>
        <w:left w:space="0" w:sz="0" w:color="auto" w:val="none"/>
        <w:bottom w:space="0" w:sz="0" w:color="auto" w:val="none"/>
        <w:right w:space="0" w:sz="0" w:color="auto" w:val="none"/>
      </w:divBdr>
      <w:divsChild>
        <w:div w:id="224147743">
          <w:marLeft w:val="0"/>
          <w:marRight w:val="0"/>
          <w:marTop w:val="0"/>
          <w:marBottom w:val="0"/>
          <w:divBdr>
            <w:top w:space="0" w:sz="0" w:color="auto" w:val="none"/>
            <w:left w:space="0" w:sz="0" w:color="auto" w:val="none"/>
            <w:bottom w:space="0" w:sz="0" w:color="auto" w:val="none"/>
            <w:right w:space="0" w:sz="0" w:color="auto" w:val="none"/>
          </w:divBdr>
          <w:divsChild>
            <w:div w:id="1712684995">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2017.</izvorni_sadrzaj>
    <derivirana_varijabla naziv="DomainObject.DatumDonosenjaOdluke_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2013.</izvorni_sadrzaj>
    <derivirana_varijabla naziv="DomainObject.Predmet.DatumOsnivanja_1">26.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St-112/2013</izvorni_sadrzaj>
    <derivirana_varijabla naziv="DomainObject.Predmet.OznakaBroj_1">St-112/2013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Biljemerkant društvo s ograničenom odgovornošću za proizvodnju, promet i trgovinu</izvorni_sadrzaj>
    <derivirana_varijabla naziv="DomainObject.Predmet.ProtustrankaFormated_1">  Biljemerkant društvo s ograničenom odgovornošću za proizvodnju, promet i trgovinu</derivirana_varijabla>
  </DomainObject.Predmet.ProtustrankaFormated>
  <DomainObject.Predmet.ProtustrankaFormatedOIB>
    <izvorni_sadrzaj>  Biljemerkant društvo s ograničenom odgovornošću za proizvodnju, promet i trgovinu, OIB 59922178515</izvorni_sadrzaj>
    <derivirana_varijabla naziv="DomainObject.Predmet.ProtustrankaFormatedOIB_1">  Biljemerkant društvo s ograničenom odgovornošću za proizvodnju, promet i trgovinu, OIB 59922178515</derivirana_varijabla>
  </DomainObject.Predmet.ProtustrankaFormatedOIB>
  <DomainObject.Predmet.ProtustrankaFormatedWithAdress>
    <izvorni_sadrzaj> Biljemerkant društvo s ograničenom odgovornošću za proizvodnju, promet i trgovinu, Kneza Trpimira 12, Osijek</izvorni_sadrzaj>
    <derivirana_varijabla naziv="DomainObject.Predmet.ProtustrankaFormatedWithAdress_1"> Biljemerkant društvo s ograničenom odgovornošću za proizvodnju, promet i trgovinu, Kneza Trpimira 12, Osijek</derivirana_varijabla>
  </DomainObject.Predmet.ProtustrankaFormatedWithAdress>
  <DomainObject.Predmet.ProtustrankaFormatedWithAdressOIB>
    <izvorni_sadrzaj> Biljemerkant društvo s ograničenom odgovornošću za proizvodnju, promet i trgovinu, OIB 59922178515, Kneza Trpimira 12, Osijek</izvorni_sadrzaj>
    <derivirana_varijabla naziv="DomainObject.Predmet.ProtustrankaFormatedWithAdressOIB_1"> Biljemerkant društvo s ograničenom odgovornošću za proizvodnju, promet i trgovinu, OIB 59922178515, Kneza Trpimira 12, Osijek</derivirana_varijabla>
  </DomainObject.Predmet.ProtustrankaFormatedWithAdressOIB>
  <DomainObject.Predmet.ProtustrankaWithAdress>
    <izvorni_sadrzaj>Biljemerkant društvo s ograničenom odgovornošću za proizvodnju, promet i trgovinu Kneza Trpimira 12, Osijek</izvorni_sadrzaj>
    <derivirana_varijabla naziv="DomainObject.Predmet.ProtustrankaWithAdress_1">Biljemerkant društvo s ograničenom odgovornošću za proizvodnju, promet i trgovinu Kneza Trpimira 12, Osijek</derivirana_varijabla>
  </DomainObject.Predmet.ProtustrankaWithAdress>
  <DomainObject.Predmet.ProtustrankaWithAdressOIB>
    <izvorni_sadrzaj>Biljemerkant društvo s ograničenom odgovornošću za proizvodnju, promet i trgovinu, OIB 59922178515, Kneza Trpimira 12, Osijek</izvorni_sadrzaj>
    <derivirana_varijabla naziv="DomainObject.Predmet.ProtustrankaWithAdressOIB_1">Biljemerkant društvo s ograničenom odgovornošću za proizvodnju, promet i trgovinu, OIB 59922178515, Kneza Trpimira 12, Osijek</derivirana_varijabla>
  </DomainObject.Predmet.ProtustrankaWithAdressOIB>
  <DomainObject.Predmet.ProtustrankaNazivFormated>
    <izvorni_sadrzaj>Biljemerkant društvo s ograničenom odgovornošću za proizvodnju, promet i trgovinu</izvorni_sadrzaj>
    <derivirana_varijabla naziv="DomainObject.Predmet.ProtustrankaNazivFormated_1">Biljemerkant društvo s ograničenom odgovornošću za proizvodnju, promet i trgovinu</derivirana_varijabla>
  </DomainObject.Predmet.ProtustrankaNazivFormated>
  <DomainObject.Predmet.ProtustrankaNazivFormatedOIB>
    <izvorni_sadrzaj>Biljemerkant društvo s ograničenom odgovornošću za proizvodnju, promet i trgovinu, OIB 59922178515</izvorni_sadrzaj>
    <derivirana_varijabla naziv="DomainObject.Predmet.ProtustrankaNazivFormatedOIB_1">Biljemerkant društvo s ograničenom odgovornošću za proizvodnju, promet i trgovinu, OIB 59922178515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DUŽNIK; LUKOIL CROATIA d.o.o. ZAGREB; Podravka d.d.; OTP banka Hrvatska dioničko društvo; PRVO HRVATSKO PIVO 1664 d.o.o. Osijek</izvorni_sadrzaj>
    <derivirana_varijabla naziv="DomainObject.Predmet.StrankaFormated_1">  DUŽNIK; LUKOIL CROATIA d.o.o. ZAGREB; Podravka d.d.; OTP banka Hrvatska dioničko društvo; PRVO HRVATSKO PIVO 1664 d.o.o. Osijek</derivirana_varijabla>
  </DomainObject.Predmet.StrankaFormated>
  <DomainObject.Predmet.StrankaFormatedOIB>
    <izvorni_sadrzaj>  DUŽNIK, OIB 59922178515; LUKOIL CROATIA d.o.o. ZAGREB, OIB 84740716328; Podravka d.d., OIB 18928523252; OTP banka Hrvatska dioničko društvo, OIB 52508873833; PRVO HRVATSKO PIVO 1664 d.o.o. Osijek</izvorni_sadrzaj>
    <derivirana_varijabla naziv="DomainObject.Predmet.StrankaFormatedOIB_1">  DUŽNIK, OIB 59922178515; LUKOIL CROATIA d.o.o. ZAGREB, OIB 84740716328; Podravka d.d., OIB 18928523252; OTP banka Hrvatska dioničko društvo, OIB 52508873833; PRVO HRVATSKO PIVO 1664 d.o.o. Osijek</derivirana_varijabla>
  </DomainObject.Predmet.StrankaFormatedOIB>
  <DomainObject.Predmet.StrankaFormatedWithAdress>
    <izvorni_sadrzaj> DUŽNIK; LUKOIL CROATIA d.o.o. ZAGREB, Ul.grada Vukovara 284, 10000 Zagreb; Podravka d.d., Ante Starčevića 32, 48000 Koprivnica; OTP banka Hrvatska dioničko društvo, Ulica Domovinskog rata 3, Zadar; PRVO HRVATSKO PIVO 1664 d.o.o. Osijek</izvorni_sadrzaj>
    <derivirana_varijabla naziv="DomainObject.Predmet.StrankaFormatedWithAdress_1"> DUŽNIK; LUKOIL CROATIA d.o.o. ZAGREB, Ul.grada Vukovara 284, 10000 Zagreb; Podravka d.d., Ante Starčevića 32, 48000 Koprivnica; OTP banka Hrvatska dioničko društvo, Ulica Domovinskog rata 3, Zadar; PRVO HRVATSKO PIVO 1664 d.o.o. Osijek</derivirana_varijabla>
  </DomainObject.Predmet.StrankaFormatedWithAdress>
  <DomainObject.Predmet.StrankaFormatedWithAdressOIB>
    <izvorni_sadrzaj>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izvorni_sadrzaj>
    <derivirana_varijabla naziv="DomainObject.Predmet.StrankaFormatedWithAdressOIB_1">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derivirana_varijabla>
  </DomainObject.Predmet.StrankaFormatedWithAdressOIB>
  <DomainObject.Predmet.StrankaWithAdress>
    <izvorni_sadrzaj>DUŽNIK ,LUKOIL CROATIA d.o.o. ZAGREB Ul.grada Vukovara 284,10000 Zagreb,Podravka d.d. Ante Starčevića 32,48000 Koprivnica,OTP banka Hrvatska dioničko društvo Ulica Domovinskog rata 3,Zadar,PRVO HRVATSKO PIVO 1664 d.o.o. Osijek </izvorni_sadrzaj>
    <derivirana_varijabla naziv="DomainObject.Predmet.StrankaWithAdress_1">DUŽNIK ,LUKOIL CROATIA d.o.o. ZAGREB Ul.grada Vukovara 284,10000 Zagreb,Podravka d.d. Ante Starčevića 32,48000 Koprivnica,OTP banka Hrvatska dioničko društvo Ulica Domovinskog rata 3,Zadar,PRVO HRVATSKO PIVO 1664 d.o.o. Osijek </derivirana_varijabla>
  </DomainObject.Predmet.StrankaWithAdress>
  <DomainObject.Predmet.StrankaWithAdressOIB>
    <izvorni_sadrzaj>DUŽNIK, OIB 59922178515,LUKOIL CROATIA d.o.o. ZAGREB, OIB 84740716328, Ul.grada Vukovara 284,10000 Zagreb,Podravka d.d., OIB 18928523252, Ante Starčevića 32,48000 Koprivnica,OTP banka Hrvatska dioničko društvo, OIB 52508873833, Ulica Domovinskog rata 3,Zadar,PRVO HRVATSKO PIVO 1664 d.o.o. Osijek</izvorni_sadrzaj>
    <derivirana_varijabla naziv="DomainObject.Predmet.StrankaWithAdressOIB_1">DUŽNIK, OIB 59922178515,LUKOIL CROATIA d.o.o. ZAGREB, OIB 84740716328, Ul.grada Vukovara 284,10000 Zagreb,Podravka d.d., OIB 18928523252, Ante Starčevića 32,48000 Koprivnica,OTP banka Hrvatska dioničko društvo, OIB 52508873833, Ulica Domovinskog rata 3,Zadar,PRVO HRVATSKO PIVO 1664 d.o.o. Osijek</derivirana_varijabla>
  </DomainObject.Predmet.StrankaWithAdressOIB>
  <DomainObject.Predmet.StrankaNazivFormated>
    <izvorni_sadrzaj>DUŽNIK,LUKOIL CROATIA d.o.o. ZAGREB,Podravka d.d.,OTP banka Hrvatska dioničko društvo,PRVO HRVATSKO PIVO 1664 d.o.o. Osijek</izvorni_sadrzaj>
    <derivirana_varijabla naziv="DomainObject.Predmet.StrankaNazivFormated_1">DUŽNIK,LUKOIL CROATIA d.o.o. ZAGREB,Podravka d.d.,OTP banka Hrvatska dioničko društvo,PRVO HRVATSKO PIVO 1664 d.o.o. Osijek</derivirana_varijabla>
  </DomainObject.Predmet.StrankaNazivFormated>
  <DomainObject.Predmet.StrankaNazivFormatedOIB>
    <izvorni_sadrzaj>DUŽNIK, OIB 59922178515,LUKOIL CROATIA d.o.o. ZAGREB, OIB 84740716328,Podravka d.d., OIB 18928523252,OTP banka Hrvatska dioničko društvo, OIB 52508873833,PRVO HRVATSKO PIVO 1664 d.o.o. Osijek</izvorni_sadrzaj>
    <derivirana_varijabla naziv="DomainObject.Predmet.StrankaNazivFormatedOIB_1">DUŽNIK, OIB 59922178515,LUKOIL CROATIA d.o.o. ZAGREB, OIB 84740716328,Podravka d.d., OIB 18928523252,OTP banka Hrvatska dioničko društvo, OIB 52508873833,PRVO HRVATSKO PIVO 1664 d.o.o.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DUŽNIK</item>
      <item>LUKOIL CROATIA d.o.o. ZAGREB</item>
      <item>Podravka d.d.</item>
      <item>OTP banka Hrvatska dioničko društvo</item>
      <item>PRVO HRVATSKO PIVO 1664 d.o.o. Osijek</item>
    </izvorni_sadrzaj>
    <derivirana_varijabla naziv="DomainObject.Predmet.StrankaListFormated_1">
      <item>DUŽNIK</item>
      <item>LUKOIL CROATIA d.o.o. ZAGREB</item>
      <item>Podravka d.d.</item>
      <item>OTP banka Hrvatska dioničko društvo</item>
      <item>PRVO HRVATSKO PIVO 1664 d.o.o. Osijek</item>
    </derivirana_varijabla>
  </DomainObject.Predmet.StrankaListFormated>
  <DomainObject.Predmet.StrankaList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FormatedOIB>
  <DomainObject.Predmet.StrankaListFormatedWithAdress>
    <izvorni_sadrzaj>
      <item>DUŽNIK</item>
      <item>LUKOIL CROATIA d.o.o. ZAGREB, Ul.grada Vukovara 284, 10000 Zagreb</item>
      <item>Podravka d.d., Ante Starčevića 32, 48000 Koprivnica</item>
      <item>OTP banka Hrvatska dioničko društvo, Ulica Domovinskog rata 3, Zadar</item>
      <item>PRVO HRVATSKO PIVO 1664 d.o.o. Osijek</item>
    </izvorni_sadrzaj>
    <derivirana_varijabla naziv="DomainObject.Predmet.StrankaListFormatedWithAdress_1">
      <item>DUŽNIK</item>
      <item>LUKOIL CROATIA d.o.o. ZAGREB, Ul.grada Vukovara 284, 10000 Zagreb</item>
      <item>Podravka d.d., Ante Starčevića 32, 48000 Koprivnica</item>
      <item>OTP banka Hrvatska dioničko društvo, Ulica Domovinskog rata 3, Zadar</item>
      <item>PRVO HRVATSKO PIVO 1664 d.o.o. Osijek</item>
    </derivirana_varijabla>
  </DomainObject.Predmet.StrankaListFormatedWithAdress>
  <DomainObject.Predmet.StrankaListFormatedWithAdressOIB>
    <izvorni_sadrzaj>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izvorni_sadrzaj>
    <derivirana_varijabla naziv="DomainObject.Predmet.StrankaListFormatedWithAdressOIB_1">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derivirana_varijabla>
  </DomainObject.Predmet.StrankaListFormatedWithAdressOIB>
  <DomainObject.Predmet.StrankaListNazivFormated>
    <izvorni_sadrzaj>
      <item>DUŽNIK</item>
      <item>LUKOIL CROATIA d.o.o. ZAGREB</item>
      <item>Podravka d.d.</item>
      <item>OTP banka Hrvatska dioničko društvo</item>
      <item>PRVO HRVATSKO PIVO 1664 d.o.o. Osijek</item>
    </izvorni_sadrzaj>
    <derivirana_varijabla naziv="DomainObject.Predmet.StrankaListNazivFormated_1">
      <item>DUŽNIK</item>
      <item>LUKOIL CROATIA d.o.o. ZAGREB</item>
      <item>Podravka d.d.</item>
      <item>OTP banka Hrvatska dioničko društvo</item>
      <item>PRVO HRVATSKO PIVO 1664 d.o.o. Osijek</item>
    </derivirana_varijabla>
  </DomainObject.Predmet.StrankaListNazivFormated>
  <DomainObject.Predmet.StrankaListNaziv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Naziv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NazivFormatedOIB>
  <DomainObject.Predmet.ProtuStrankaListFormated>
    <izvorni_sadrzaj>
      <item>Biljemerkant društvo s ograničenom odgovornošću za proizvodnju, promet i trgovinu</item>
    </izvorni_sadrzaj>
    <derivirana_varijabla naziv="DomainObject.Predmet.ProtuStrankaListFormated_1">
      <item>Biljemerkant društvo s ograničenom odgovornošću za proizvodnju, promet i trgovinu</item>
    </derivirana_varijabla>
  </DomainObject.Predmet.ProtuStrankaListFormated>
  <DomainObject.Predmet.ProtuStrankaListFormatedOIB>
    <izvorni_sadrzaj>
      <item>Biljemerkant društvo s ograničenom odgovornošću za proizvodnju, promet i trgovinu, OIB 59922178515</item>
    </izvorni_sadrzaj>
    <derivirana_varijabla naziv="DomainObject.Predmet.ProtuStrankaListFormatedOIB_1">
      <item>Biljemerkant društvo s ograničenom odgovornošću za proizvodnju, promet i trgovinu, OIB 59922178515</item>
    </derivirana_varijabla>
  </DomainObject.Predmet.ProtuStrankaListFormatedOIB>
  <DomainObject.Predmet.ProtuStrankaListFormatedWithAdress>
    <izvorni_sadrzaj>
      <item>Biljemerkant društvo s ograničenom odgovornošću za proizvodnju, promet i trgovinu, Kneza Trpimira 12, Osijek</item>
    </izvorni_sadrzaj>
    <derivirana_varijabla naziv="DomainObject.Predmet.ProtuStrankaListFormatedWithAdress_1">
      <item>Biljemerkant društvo s ograničenom odgovornošću za proizvodnju, promet i trgovinu, Kneza Trpimira 12, Osijek</item>
    </derivirana_varijabla>
  </DomainObject.Predmet.ProtuStrankaListFormatedWithAdress>
  <DomainObject.Predmet.ProtuStrankaListFormatedWithAdressOIB>
    <izvorni_sadrzaj>
      <item>Biljemerkant društvo s ograničenom odgovornošću za proizvodnju, promet i trgovinu, OIB 59922178515, Kneza Trpimira 12, Osijek</item>
    </izvorni_sadrzaj>
    <derivirana_varijabla naziv="DomainObject.Predmet.ProtuStrankaListFormatedWithAdressOIB_1">
      <item>Biljemerkant društvo s ograničenom odgovornošću za proizvodnju, promet i trgovinu, OIB 59922178515, Kneza Trpimira 12, Osijek</item>
    </derivirana_varijabla>
  </DomainObject.Predmet.ProtuStrankaListFormatedWithAdressOIB>
  <DomainObject.Predmet.ProtuStrankaListNazivFormated>
    <izvorni_sadrzaj>
      <item>Biljemerkant društvo s ograničenom odgovornošću za proizvodnju, promet i trgovinu</item>
    </izvorni_sadrzaj>
    <derivirana_varijabla naziv="DomainObject.Predmet.ProtuStrankaListNazivFormated_1">
      <item>Biljemerkant društvo s ograničenom odgovornošću za proizvodnju, promet i trgovinu</item>
    </derivirana_varijabla>
  </DomainObject.Predmet.ProtuStrankaListNazivFormated>
  <DomainObject.Predmet.ProtuStrankaListNazivFormatedOIB>
    <izvorni_sadrzaj>
      <item>Biljemerkant društvo s ograničenom odgovornošću za proizvodnju, promet i trgovinu, OIB 59922178515</item>
    </izvorni_sadrzaj>
    <derivirana_varijabla naziv="DomainObject.Predmet.ProtuStrankaListNazivFormatedOIB_1">
      <item>Biljemerkant društvo s ograničenom odgovornošću za proizvodnju, promet i trgovinu, OIB 59922178515</item>
    </derivirana_varijabla>
  </DomainObject.Predmet.ProtuStrankaListNazivFormatedOIB>
  <DomainObject.Predmet.OstaliList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OstaliList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OstaliListFormated>
  <DomainObject.Predmet.OstaliList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izvorni_sadrzaj>
    <derivirana_varijabla naziv="DomainObject.Predmet.OstaliList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derivirana_varijabla>
  </DomainObject.Predmet.OstaliListFormatedOIB>
  <DomainObject.Predmet.OstaliListFormatedWithAdress>
    <izvorni_sadrzaj>
      <item>PRIVREDNA BANKA ZAGREB d.d. Zagreb</item>
      <item>ZAGREBAČKA BANKA d.d. Zagreb, Savska 60, 10000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tem>HRVATSKA POŠTANSKA BANKA d.d., Jurišićeva 4, 10000 Zagreb</item>
    </izvorni_sadrzaj>
    <derivirana_varijabla naziv="DomainObject.Predmet.OstaliListFormatedWithAdress_1">
      <item>PRIVREDNA BANKA ZAGREB d.d. Zagreb</item>
      <item>ZAGREBAČKA BANKA d.d. Zagreb, Savska 60, 10000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tem>HRVATSKA POŠTANSKA BANKA d.d., Jurišićeva 4, 10000 Zagreb</item>
    </derivirana_varijabla>
  </DomainObject.Predmet.OstaliListFormatedWithAdress>
  <DomainObject.Predmet.OstaliListFormatedWithAdressOIB>
    <izvorni_sadrzaj>
      <item>PRIVREDNA BANKA ZAGREB d.d. Zagreb</item>
      <item>ZAGREBAČKA BANKA d.d. Zagreb, Savska 60, 10000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tem>HRVATSKA POŠTANSKA BANKA d.d., Jurišićeva 4, 10000 Zagreb</item>
    </izvorni_sadrzaj>
    <derivirana_varijabla naziv="DomainObject.Predmet.OstaliListFormatedWithAdressOIB_1">
      <item>PRIVREDNA BANKA ZAGREB d.d. Zagreb</item>
      <item>ZAGREBAČKA BANKA d.d. Zagreb, Savska 60, 10000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tem>HRVATSKA POŠTANSKA BANKA d.d., Jurišićeva 4, 10000 Zagreb</item>
    </derivirana_varijabla>
  </DomainObject.Predmet.OstaliListFormatedWithAdressOIB>
  <DomainObject.Predmet.OstaliListNaziv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OstaliListNaziv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OstaliListNazivFormated>
  <DomainObject.Predmet.OstaliListNaziv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izvorni_sadrzaj>
    <derivirana_varijabla naziv="DomainObject.Predmet.OstaliListNaziv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2017.</izvorni_sadrzaj>
    <derivirana_varijabla naziv="DomainObject.Datum_1">3. listopada 2017.</derivirana_varijabla>
  </DomainObject.Datum>
  <DomainObject.PoslovniBrojDokumenta>
    <izvorni_sadrzaj/>
    <derivirana_varijabla naziv="DomainObject.PoslovniBrojDokumenta_1"/>
  </DomainObject.PoslovniBrojDokumenta>
  <DomainObject.Predmet.StrankaIDrugi>
    <izvorni_sadrzaj>DUŽNIK i dr.</izvorni_sadrzaj>
    <derivirana_varijabla naziv="DomainObject.Predmet.StrankaIDrugi_1">DUŽNIK i dr.</derivirana_varijabla>
  </DomainObject.Predmet.StrankaIDrugi>
  <DomainObject.Predmet.ProtustrankaIDrugi>
    <izvorni_sadrzaj>Biljemerkant društvo s ograničenom odgovornošću za proizvodnju, promet i trgovinu</izvorni_sadrzaj>
    <derivirana_varijabla naziv="DomainObject.Predmet.ProtustrankaIDrugi_1">Biljemerkant društvo s ograničenom odgovornošću za proizvodnju, promet i trgovinu</derivirana_varijabla>
  </DomainObject.Predmet.ProtustrankaIDrugi>
  <DomainObject.Predmet.StrankaIDrugiAdressOIB>
    <izvorni_sadrzaj>DUŽNIK, OIB 59922178515 i dr.</izvorni_sadrzaj>
    <derivirana_varijabla naziv="DomainObject.Predmet.StrankaIDrugiAdressOIB_1">DUŽNIK, OIB 59922178515 i dr.</derivirana_varijabla>
  </DomainObject.Predmet.StrankaIDrugiAdressOIB>
  <DomainObject.Predmet.ProtustrankaIDrugiAdressOIB>
    <izvorni_sadrzaj>Biljemerkant društvo s ograničenom odgovornošću za proizvodnju, promet i trgovinu, OIB 59922178515, Kneza Trpimira 12, Osijek</izvorni_sadrzaj>
    <derivirana_varijabla naziv="DomainObject.Predmet.ProtustrankaIDrugiAdressOIB_1">Biljemerkant društvo s ograničenom odgovornošću za proizvodnju, promet i trgovinu, OIB 59922178515, Kneza Trpimira 12,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SudioniciListNaziv_1">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SudioniciListNaziv>
  <DomainObject.Predmet.SudioniciListAdressOIB>
    <izvorni_sadrzaj>
      <item>DUŽNIK, OIB 59922178515</item>
      <item>Biljemerkant društvo s ograničenom odgovornošću za proizvodnju, promet i trgovinu, OIB 59922178515, Kneza Trpimira 12,Osijek</item>
      <item>PRIVREDNA BANKA ZAGREB d.d. Zagreb</item>
      <item>ZAGREBAČKA BANKA d.d. Zagreb, Savska 60,10000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 Slavonska avenija 6,10000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tem>HRVATSKA POŠTANSKA BANKA d.d., Jurišićeva 4,10000 Zagreb</item>
    </izvorni_sadrzaj>
    <derivirana_varijabla naziv="DomainObject.Predmet.SudioniciListAdressOIB_1">
      <item>DUŽNIK, OIB 59922178515</item>
      <item>Biljemerkant društvo s ograničenom odgovornošću za proizvodnju, promet i trgovinu, OIB 59922178515, Kneza Trpimira 12,Osijek</item>
      <item>PRIVREDNA BANKA ZAGREB d.d. Zagreb</item>
      <item>ZAGREBAČKA BANKA d.d. Zagreb, Savska 60,10000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 Slavonska avenija 6,10000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tem>HRVATSKA POŠTANSKA BANKA d.d.,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tem>, OIB null</item>
    </izvorni_sadrzaj>
    <derivirana_varijabla naziv="DomainObject.Predmet.SudioniciListNazivOIB_1">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066D10-7088-4F72-8DB1-08444D5002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1110</properties:Words>
  <properties:Characters>5999</properties:Characters>
  <properties:Lines>150</properties:Lines>
  <properties:Paragraphs>36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St-118/10-</vt:lpstr>
    </vt:vector>
  </properties:TitlesOfParts>
  <properties:LinksUpToDate>false</properties:LinksUpToDate>
  <properties:CharactersWithSpaces>7176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2017-10-03T11:57:00Z</dcterms:created>
  <dc:creator>tkovacevic</dc:creator>
  <cp:lastModifiedBy>Elizabeta Đeke</cp:lastModifiedBy>
  <cp:lastPrinted>2017-10-03T11:28:00Z</cp:lastPrinted>
  <dcterms:modified xmlns:xsi="http://www.w3.org/2001/XMLSchema-instance" xsi:type="dcterms:W3CDTF">2017-10-03T11:57:00Z</dcterms:modified>
  <cp:revision>3</cp:revision>
  <dc:title>14 St-118/10-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