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79c8" w14:paraId="e6a79c8" w:rsidRDefault="0022158D" w:rsidR="0022158D" w:rsidRPr="00775F93">
      <w:pPr>
        <w15:collapsed w:val="false"/>
      </w:pPr>
      <w:bookmarkStart w:name="_GoBack" w:id="0"/>
      <w:bookmarkEnd w:id="0"/>
      <w:r w:rsidRPr="00775F93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 w:rsidRPr="00775F93">
      <w:r w:rsidRPr="00775F93">
        <w:t>REPUBLIKA HRVATSKA</w:t>
      </w:r>
    </w:p>
    <w:p w:rsidRDefault="002873FF" w:rsidP="002873FF" w:rsidR="002873FF" w:rsidRPr="00775F93">
      <w:r w:rsidRPr="00775F93">
        <w:t xml:space="preserve">TRGOVAČKI SUD U ZAGREBU   </w:t>
      </w:r>
    </w:p>
    <w:p w:rsidRDefault="002873FF" w:rsidP="002873FF" w:rsidR="002873FF" w:rsidRPr="00775F93">
      <w:r w:rsidRPr="00775F93">
        <w:t xml:space="preserve">Zagreb, Amruševa 2/II                        </w:t>
      </w:r>
      <w:r w:rsidR="0022158D" w:rsidRPr="00775F93">
        <w:t xml:space="preserve">                             </w:t>
      </w:r>
      <w:r w:rsidR="0022158D" w:rsidRPr="00775F93">
        <w:tab/>
      </w:r>
      <w:r w:rsidR="0022158D" w:rsidRPr="00775F93">
        <w:tab/>
      </w:r>
    </w:p>
    <w:p w:rsidRDefault="004A5DAA" w:rsidP="002873FF" w:rsidR="004A5DAA" w:rsidRPr="00775F93"/>
    <w:p w:rsidRDefault="004A5DAA" w:rsidP="002873FF" w:rsidR="004A5DAA" w:rsidRPr="00775F93"/>
    <w:p w:rsidRDefault="004A5DAA" w:rsidP="004A5DAA" w:rsidR="00352B7A" w:rsidRPr="00775F93">
      <w:pPr>
        <w:jc w:val="center"/>
      </w:pPr>
      <w:r w:rsidRPr="00775F93">
        <w:t>REPUBLIKA HRVATSKA</w:t>
      </w:r>
    </w:p>
    <w:p w:rsidRDefault="002873FF" w:rsidP="002873FF" w:rsidR="002873FF" w:rsidRPr="00775F93">
      <w:pPr>
        <w:jc w:val="center"/>
        <w:rPr>
          <w:b/>
        </w:rPr>
      </w:pPr>
      <w:r w:rsidRPr="00775F93">
        <w:t xml:space="preserve">Z  A  K  LJ  U  Č  A  K </w:t>
      </w:r>
    </w:p>
    <w:p w:rsidRDefault="002873FF" w:rsidP="002873FF" w:rsidR="002873FF" w:rsidRPr="00775F93">
      <w:pPr>
        <w:jc w:val="center"/>
        <w:rPr>
          <w:b/>
        </w:rPr>
      </w:pPr>
    </w:p>
    <w:p w:rsidRDefault="00C27928" w:rsidP="00C27928" w:rsidR="00C27928" w:rsidRPr="00775F93">
      <w:pPr>
        <w:jc w:val="both"/>
      </w:pPr>
    </w:p>
    <w:p w:rsidRDefault="00FB3FAA" w:rsidP="00FB3FAA" w:rsidR="00FB3FAA" w:rsidRPr="00775F93">
      <w:pPr>
        <w:rPr>
          <w:lang w:eastAsia="en-US"/>
        </w:rPr>
      </w:pPr>
      <w:r w:rsidRPr="00775F93">
        <w:rPr>
          <w:lang w:eastAsia="en-US"/>
        </w:rPr>
        <w:t>Trgovački sud u Zagrebu, po sucu Nikoli Ribariću, u stečajnom predmetu u povodu zahtjeva FINANCIJSKE AGENCIJE, za provedbu stečajnog postupka nad dužnikom  MURALIS d.o.o., Zagreb (Grad Zagreb), Lazinska 58, OIB: 85532811748, dana 21. studenoga 2017. godine</w:t>
      </w:r>
    </w:p>
    <w:p w:rsidRDefault="00FD5BE2" w:rsidP="002873FF" w:rsidR="00FD5BE2" w:rsidRPr="00775F93">
      <w:pPr>
        <w:jc w:val="center"/>
      </w:pPr>
    </w:p>
    <w:p w:rsidRDefault="002873FF" w:rsidP="002873FF" w:rsidR="002873FF" w:rsidRPr="00775F93">
      <w:pPr>
        <w:jc w:val="center"/>
      </w:pPr>
      <w:r w:rsidRPr="00775F93">
        <w:t>z  a  k  lj  u  č  i  o         j   e</w:t>
      </w:r>
    </w:p>
    <w:p w:rsidRDefault="002873FF" w:rsidP="002873FF" w:rsidR="002873FF" w:rsidRPr="00775F93">
      <w:pPr>
        <w:jc w:val="center"/>
      </w:pPr>
    </w:p>
    <w:p w:rsidRDefault="00BB093B" w:rsidP="002B3E70" w:rsidR="00BB093B" w:rsidRPr="00775F93">
      <w:pPr>
        <w:ind w:firstLine="696" w:left="12"/>
        <w:jc w:val="both"/>
      </w:pPr>
      <w:r w:rsidRPr="00775F93">
        <w:t xml:space="preserve">Nalaže se </w:t>
      </w:r>
      <w:r w:rsidR="002B3E70" w:rsidRPr="00775F93">
        <w:t xml:space="preserve">Ministarstvu unutarnjih poslova, Policijska uprava Zagrebačka, Sektor upravnih i inspekcijskih poslova, Služba za upravne poslove, </w:t>
      </w:r>
      <w:r w:rsidRPr="00775F93">
        <w:t xml:space="preserve">dostaviti ovom sudu </w:t>
      </w:r>
      <w:r w:rsidR="002B3E70" w:rsidRPr="00775F93">
        <w:t xml:space="preserve">uvjerenje </w:t>
      </w:r>
      <w:r w:rsidRPr="00775F93">
        <w:t>iz koje</w:t>
      </w:r>
      <w:r w:rsidR="002B3E70" w:rsidRPr="00775F93">
        <w:t>g</w:t>
      </w:r>
      <w:r w:rsidRPr="00775F93">
        <w:t xml:space="preserve"> će biti vidljivo da li je </w:t>
      </w:r>
      <w:r w:rsidR="002B3E70" w:rsidRPr="00775F93">
        <w:t xml:space="preserve">predloženi stečajni dužnik </w:t>
      </w:r>
      <w:r w:rsidR="00FB3FAA" w:rsidRPr="00775F93">
        <w:rPr>
          <w:lang w:eastAsia="en-US"/>
        </w:rPr>
        <w:t>MURALIS d.o.o., Zagreb (Grad Zagreb), Lazinska 58, OIB: 85532811748</w:t>
      </w:r>
      <w:r w:rsidR="002B3E70" w:rsidRPr="00775F93">
        <w:t>, evidentiran kao vlasnik vozila</w:t>
      </w:r>
      <w:r w:rsidRPr="00775F93">
        <w:t>, a sve u roku od 8 dana od dana primitka ovog zaključka</w:t>
      </w:r>
      <w:r w:rsidRPr="00775F93">
        <w:tab/>
      </w:r>
    </w:p>
    <w:p w:rsidRDefault="002873FF" w:rsidP="002873FF" w:rsidR="002873FF" w:rsidRPr="00775F93">
      <w:pPr>
        <w:jc w:val="center"/>
      </w:pPr>
    </w:p>
    <w:p w:rsidRDefault="002873FF" w:rsidP="002873FF" w:rsidR="002873FF" w:rsidRPr="00775F93">
      <w:pPr>
        <w:jc w:val="center"/>
      </w:pPr>
      <w:r w:rsidRPr="00775F93">
        <w:t>O b r a z l o ž e n j e</w:t>
      </w:r>
    </w:p>
    <w:p w:rsidRDefault="002873FF" w:rsidP="002873FF" w:rsidR="002873FF" w:rsidRPr="00775F93">
      <w:pPr>
        <w:jc w:val="center"/>
      </w:pPr>
    </w:p>
    <w:p w:rsidRDefault="00FB3FAA" w:rsidP="00FB3FAA" w:rsidR="00FB3FAA" w:rsidRPr="00775F93">
      <w:pPr>
        <w:jc w:val="both"/>
      </w:pPr>
      <w:r w:rsidRPr="00775F93">
        <w:t>FINA-e Regionalni centar Zagreb, podnijela je ovom sudu prijedlog za otvaranje stečajnog postupka nad dužnikom.</w:t>
      </w:r>
    </w:p>
    <w:p w:rsidRDefault="00FB3FAA" w:rsidP="00FB3FAA" w:rsidR="00FB3FAA" w:rsidRPr="00775F93">
      <w:pPr>
        <w:jc w:val="both"/>
      </w:pPr>
    </w:p>
    <w:p w:rsidRDefault="00FB3FAA" w:rsidP="00FB3FAA" w:rsidR="00FB3FAA" w:rsidRPr="00775F93">
      <w:pPr>
        <w:jc w:val="both"/>
      </w:pPr>
      <w:r w:rsidRPr="00775F9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B3FAA" w:rsidP="00FB3FAA" w:rsidR="00FB3FAA" w:rsidRPr="00775F93">
      <w:pPr>
        <w:jc w:val="both"/>
      </w:pPr>
    </w:p>
    <w:p w:rsidRDefault="00FB3FAA" w:rsidP="00FB3FAA" w:rsidR="00FB3FAA" w:rsidRPr="00775F93">
      <w:pPr>
        <w:jc w:val="both"/>
      </w:pPr>
      <w:r w:rsidRPr="00775F93">
        <w:t xml:space="preserve">Financijska agencija, kao predlagatelj, navela je u prijedlogu za otvaranje stečajnog postupka kako dužnik na dan 14.4.2016. u Očevidniku redoslijeda osnova za plaćanje ima evidentirane neizvršene osnove za plaćanje u neprekinutom razdoblju od 120 dana, u ukupnom iznosu od 80.350,47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775F93">
      <w:pPr>
        <w:jc w:val="both"/>
      </w:pPr>
    </w:p>
    <w:p w:rsidRDefault="001313C3" w:rsidP="00D62269" w:rsidR="001313C3" w:rsidRPr="00775F93">
      <w:pPr>
        <w:ind w:firstLine="708"/>
        <w:jc w:val="both"/>
      </w:pPr>
      <w:r w:rsidRPr="00775F93">
        <w:t>Člankom 11.st.3. Stečajnog zakona (NN 71/15: dalje SZ) određeno je kako sud po službenoj dužnosti utvrđuje sve činjenice koje su važne za predstečajni i stečajni postupak te radi toga može izvoditi sve potrebne dokaze.</w:t>
      </w:r>
    </w:p>
    <w:p w:rsidRDefault="001313C3" w:rsidP="001313C3" w:rsidR="001313C3" w:rsidRPr="00775F93">
      <w:pPr>
        <w:ind w:firstLine="708"/>
        <w:jc w:val="both"/>
      </w:pPr>
    </w:p>
    <w:p w:rsidRDefault="0093632C" w:rsidP="001313C3" w:rsidR="001313C3" w:rsidRPr="00775F93">
      <w:pPr>
        <w:ind w:firstLine="708"/>
        <w:jc w:val="both"/>
      </w:pPr>
      <w:r w:rsidRPr="00775F93">
        <w:lastRenderedPageBreak/>
        <w:t>S</w:t>
      </w:r>
      <w:r w:rsidR="001313C3" w:rsidRPr="00775F93">
        <w:t xml:space="preserve"> obzirom da je podatak o imovini dužnika, eventualnom vlasništvu vozila, bitan za daljnji tijek postupka, odlučeno je kao u izreci.</w:t>
      </w:r>
    </w:p>
    <w:p w:rsidRDefault="00BB093B" w:rsidP="002873FF" w:rsidR="00BB093B" w:rsidRPr="00775F93">
      <w:pPr>
        <w:jc w:val="both"/>
      </w:pPr>
    </w:p>
    <w:p w:rsidRDefault="00A67BB5" w:rsidP="002873FF" w:rsidR="002873FF" w:rsidRPr="00775F93">
      <w:pPr>
        <w:jc w:val="center"/>
      </w:pPr>
      <w:r w:rsidRPr="00775F93">
        <w:t xml:space="preserve">U Zagrebu, </w:t>
      </w:r>
      <w:r w:rsidR="00FB3FAA" w:rsidRPr="00775F93">
        <w:t>21</w:t>
      </w:r>
      <w:r w:rsidR="00031C9C" w:rsidRPr="00775F93">
        <w:t>.</w:t>
      </w:r>
      <w:r w:rsidRPr="00775F93">
        <w:t xml:space="preserve"> studenoga</w:t>
      </w:r>
      <w:r w:rsidR="002873FF" w:rsidRPr="00775F93">
        <w:t xml:space="preserve"> 201</w:t>
      </w:r>
      <w:r w:rsidR="001313C3" w:rsidRPr="00775F93">
        <w:t>7</w:t>
      </w:r>
      <w:r w:rsidR="002873FF" w:rsidRPr="00775F93">
        <w:t>. godine</w:t>
      </w:r>
    </w:p>
    <w:p w:rsidRDefault="002873FF" w:rsidP="002873FF" w:rsidR="002873FF" w:rsidRPr="00775F93">
      <w:pPr>
        <w:jc w:val="center"/>
      </w:pPr>
    </w:p>
    <w:p w:rsidRDefault="002873FF" w:rsidP="00D26A33" w:rsidR="00D26A3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775F93">
        <w:rPr>
          <w:szCs w:val="24"/>
        </w:rPr>
        <w:t xml:space="preserve">                                                                                                      </w:t>
      </w:r>
      <w:r w:rsidR="0022158D" w:rsidRPr="00775F93">
        <w:rPr>
          <w:szCs w:val="24"/>
        </w:rPr>
        <w:t xml:space="preserve">  </w:t>
      </w:r>
      <w:r w:rsidR="00D26A3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6A33" w:rsidP="00E91121" w:rsidR="00D26A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6A33" w:rsidP="00E91121" w:rsidR="00D26A3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6A33" w:rsidP="00E91121" w:rsidR="00D26A3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6A33" w:rsidP="00E91121" w:rsidR="00D26A3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17865" w:rsidP="00D26A33" w:rsidR="00F17865" w:rsidRPr="00775F9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F17865" w:rsidR="002873FF" w:rsidRPr="00775F93">
      <w:pPr>
        <w:pStyle w:val="Podnaslov"/>
        <w:ind w:left="5664"/>
        <w:rPr>
          <w:szCs w:val="24"/>
        </w:rPr>
      </w:pPr>
    </w:p>
    <w:p w:rsidRDefault="002873FF" w:rsidP="002873FF" w:rsidR="002873FF" w:rsidRPr="00775F93">
      <w:r w:rsidRPr="00775F93">
        <w:t>Uputa o pravnom lijeku:</w:t>
      </w:r>
    </w:p>
    <w:p w:rsidRDefault="002873FF" w:rsidP="002873FF" w:rsidR="002873FF" w:rsidRPr="00775F93">
      <w:pPr>
        <w:rPr>
          <w:rFonts w:cs="Arial" w:hAnsi="Arial" w:ascii="Arial"/>
        </w:rPr>
      </w:pPr>
      <w:r w:rsidRPr="00775F93">
        <w:t xml:space="preserve">Protiv zaključka žalba nije dopuštena ( čl. 11. stavak 9. Stečajnog zakona).                                                                                     </w:t>
      </w:r>
      <w:r w:rsidRPr="00775F93">
        <w:tab/>
      </w:r>
      <w:r w:rsidRPr="00775F93">
        <w:tab/>
      </w:r>
    </w:p>
    <w:p w:rsidRDefault="002873FF" w:rsidP="002873FF" w:rsidR="00352B7A" w:rsidRPr="00775F93">
      <w:r w:rsidRPr="00775F93">
        <w:rPr>
          <w:rFonts w:cs="Arial" w:hAnsi="Arial" w:ascii="Arial"/>
        </w:rPr>
        <w:tab/>
      </w:r>
    </w:p>
    <w:p w:rsidRDefault="00F17865" w:rsidP="002873FF" w:rsidR="00F17865" w:rsidRPr="00775F93"/>
    <w:p w:rsidRDefault="00F17865" w:rsidP="002873FF" w:rsidR="00F17865" w:rsidRPr="00775F93"/>
    <w:p w:rsidRDefault="00F17865" w:rsidP="002873FF" w:rsidR="00F17865" w:rsidRPr="00775F93"/>
    <w:p w:rsidRDefault="00F17865" w:rsidP="002873FF" w:rsidR="00F17865" w:rsidRPr="00775F9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p w:rsidRDefault="00D26A33" w:rsidP="002873FF" w:rsidR="00D26A33"/>
    <w:sectPr w:rsidR="00D26A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588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FB3FAA">
          <w:t>3734/2016</w:t>
        </w:r>
        <w:r w:rsidR="00D26A33">
          <w:t>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75F93"/>
    <w:rsid w:val="00780ADF"/>
    <w:rsid w:val="00787FF5"/>
    <w:rsid w:val="007D5C26"/>
    <w:rsid w:val="007D6952"/>
    <w:rsid w:val="007E5AB4"/>
    <w:rsid w:val="008A1328"/>
    <w:rsid w:val="008F4182"/>
    <w:rsid w:val="009055A4"/>
    <w:rsid w:val="009110DF"/>
    <w:rsid w:val="0093632C"/>
    <w:rsid w:val="00957952"/>
    <w:rsid w:val="00963A90"/>
    <w:rsid w:val="00965028"/>
    <w:rsid w:val="00975376"/>
    <w:rsid w:val="00982611"/>
    <w:rsid w:val="00A1675F"/>
    <w:rsid w:val="00A26588"/>
    <w:rsid w:val="00A50227"/>
    <w:rsid w:val="00A673EA"/>
    <w:rsid w:val="00A67BB5"/>
    <w:rsid w:val="00A846C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26A33"/>
    <w:rsid w:val="00D62269"/>
    <w:rsid w:val="00D66118"/>
    <w:rsid w:val="00D808B9"/>
    <w:rsid w:val="00D86B61"/>
    <w:rsid w:val="00D90299"/>
    <w:rsid w:val="00DE27FD"/>
    <w:rsid w:val="00E4588F"/>
    <w:rsid w:val="00EB6BEB"/>
    <w:rsid w:val="00F0429C"/>
    <w:rsid w:val="00F17865"/>
    <w:rsid w:val="00F8277C"/>
    <w:rsid w:val="00FB3FAA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3734</izvorni_sadrzaj>
    <derivirana_varijabla naziv="DomainObject.Predmet.Broj_1">3734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St-3734/2016</izvorni_sadrzaj>
    <derivirana_varijabla naziv="DomainObject.Predmet.OznakaBroj_1">St-3734/2016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MURALIS d.o.o.</izvorni_sadrzaj>
    <derivirana_varijabla naziv="DomainObject.Predmet.ProtustrankaFormated_1">  MURALIS d.o.o.</derivirana_varijabla>
  </DomainObject.Predmet.ProtustrankaFormated>
  <DomainObject.Predmet.ProtustrankaFormatedOIB>
    <izvorni_sadrzaj>  MURALIS d.o.o., OIB 85532811748</izvorni_sadrzaj>
    <derivirana_varijabla naziv="DomainObject.Predmet.ProtustrankaFormatedOIB_1">  MURALIS d.o.o., OIB 85532811748</derivirana_varijabla>
  </DomainObject.Predmet.ProtustrankaFormatedOIB>
  <DomainObject.Predmet.ProtustrankaFormatedWithAdress>
    <izvorni_sadrzaj> MURALIS d.o.o., Lazinska 58, 10000 Zagreb</izvorni_sadrzaj>
    <derivirana_varijabla naziv="DomainObject.Predmet.ProtustrankaFormatedWithAdress_1"> MURALIS d.o.o., Lazinska 58, 10000 Zagreb</derivirana_varijabla>
  </DomainObject.Predmet.ProtustrankaFormatedWithAdress>
  <DomainObject.Predmet.ProtustrankaFormatedWithAdressOIB>
    <izvorni_sadrzaj> MURALIS d.o.o., OIB 85532811748, Lazinska 58, 10000 Zagreb</izvorni_sadrzaj>
    <derivirana_varijabla naziv="DomainObject.Predmet.ProtustrankaFormatedWithAdressOIB_1"> MURALIS d.o.o., OIB 85532811748, Lazinska 58, 10000 Zagreb</derivirana_varijabla>
  </DomainObject.Predmet.ProtustrankaFormatedWithAdressOIB>
  <DomainObject.Predmet.ProtustrankaWithAdress>
    <izvorni_sadrzaj>MURALIS d.o.o. Lazinska 58, 10000 Zagreb</izvorni_sadrzaj>
    <derivirana_varijabla naziv="DomainObject.Predmet.ProtustrankaWithAdress_1">MURALIS d.o.o. Lazinska 58, 10000 Zagreb</derivirana_varijabla>
  </DomainObject.Predmet.ProtustrankaWithAdress>
  <DomainObject.Predmet.ProtustrankaWithAdressOIB>
    <izvorni_sadrzaj>MURALIS d.o.o., OIB 85532811748, Lazinska 58, 10000 Zagreb</izvorni_sadrzaj>
    <derivirana_varijabla naziv="DomainObject.Predmet.ProtustrankaWithAdressOIB_1">MURALIS d.o.o., OIB 85532811748, Lazinska 58, 10000 Zagreb</derivirana_varijabla>
  </DomainObject.Predmet.ProtustrankaWithAdressOIB>
  <DomainObject.Predmet.ProtustrankaNazivFormated>
    <izvorni_sadrzaj>MURALIS d.o.o.</izvorni_sadrzaj>
    <derivirana_varijabla naziv="DomainObject.Predmet.ProtustrankaNazivFormated_1">MURALIS d.o.o.</derivirana_varijabla>
  </DomainObject.Predmet.ProtustrankaNazivFormated>
  <DomainObject.Predmet.ProtustrankaNazivFormatedOIB>
    <izvorni_sadrzaj>MURALIS d.o.o., OIB 85532811748</izvorni_sadrzaj>
    <derivirana_varijabla naziv="DomainObject.Predmet.ProtustrankaNazivFormatedOIB_1">MURALIS d.o.o., OIB 85532811748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MURALIS d.o.o.</item>
    </izvorni_sadrzaj>
    <derivirana_varijabla naziv="DomainObject.Predmet.ProtuStrankaListFormated_1">
      <item>MURALIS d.o.o.</item>
    </derivirana_varijabla>
  </DomainObject.Predmet.ProtuStrankaListFormated>
  <DomainObject.Predmet.ProtuStrankaListFormatedOIB>
    <izvorni_sadrzaj>
      <item>MURALIS d.o.o., OIB 85532811748</item>
    </izvorni_sadrzaj>
    <derivirana_varijabla naziv="DomainObject.Predmet.ProtuStrankaListFormatedOIB_1">
      <item>MURALIS d.o.o., OIB 85532811748</item>
    </derivirana_varijabla>
  </DomainObject.Predmet.ProtuStrankaListFormatedOIB>
  <DomainObject.Predmet.ProtuStrankaListFormatedWithAdress>
    <izvorni_sadrzaj>
      <item>MURALIS d.o.o., Lazinska 58, 10000 Zagreb</item>
    </izvorni_sadrzaj>
    <derivirana_varijabla naziv="DomainObject.Predmet.ProtuStrankaListFormatedWithAdress_1">
      <item>MURALIS d.o.o., Lazinska 58, 10000 Zagreb</item>
    </derivirana_varijabla>
  </DomainObject.Predmet.ProtuStrankaListFormatedWithAdress>
  <DomainObject.Predmet.ProtuStrankaListFormatedWithAdressOIB>
    <izvorni_sadrzaj>
      <item>MURALIS d.o.o., OIB 85532811748, Lazinska 58, 10000 Zagreb</item>
    </izvorni_sadrzaj>
    <derivirana_varijabla naziv="DomainObject.Predmet.ProtuStrankaListFormatedWithAdressOIB_1">
      <item>MURALIS d.o.o., OIB 85532811748, Lazinska 58, 10000 Zagreb</item>
    </derivirana_varijabla>
  </DomainObject.Predmet.ProtuStrankaListFormatedWithAdressOIB>
  <DomainObject.Predmet.ProtuStrankaListNazivFormated>
    <izvorni_sadrzaj>
      <item>MURALIS d.o.o.</item>
    </izvorni_sadrzaj>
    <derivirana_varijabla naziv="DomainObject.Predmet.ProtuStrankaListNazivFormated_1">
      <item>MURALIS d.o.o.</item>
    </derivirana_varijabla>
  </DomainObject.Predmet.ProtuStrankaListNazivFormated>
  <DomainObject.Predmet.ProtuStrankaListNazivFormatedOIB>
    <izvorni_sadrzaj>
      <item>MURALIS d.o.o., OIB 85532811748</item>
    </izvorni_sadrzaj>
    <derivirana_varijabla naziv="DomainObject.Predmet.ProtuStrankaListNazivFormatedOIB_1">
      <item>MURALIS d.o.o., OIB 85532811748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MURALIS d.o.o.</izvorni_sadrzaj>
    <derivirana_varijabla naziv="DomainObject.Predmet.ProtustrankaIDrugi_1">MURALIS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MURALIS d.o.o., OIB 85532811748, Lazinska 58, 10000 Zagreb</izvorni_sadrzaj>
    <derivirana_varijabla naziv="DomainObject.Predmet.ProtustrankaIDrugiAdressOIB_1">MURALIS d.o.o., OIB 85532811748, Lazinska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MURALIS d.o.o.</item>
    </izvorni_sadrzaj>
    <derivirana_varijabla naziv="DomainObject.Predmet.SudioniciListNaziv_1">
      <item>FINA Regionalni centar Zagreb</item>
      <item>MURALIS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MURALIS d.o.o., OIB 85532811748, Lazinska 58,10000 Zagreb</item>
    </izvorni_sadrzaj>
    <derivirana_varijabla naziv="DomainObject.Predmet.SudioniciListAdressOIB_1">
      <item>FINA Regionalni centar Zagreb, OIB 85821130368, Trg svibanjskih žrtava 1995. br. 1,10000 Zagreb</item>
      <item>MURALIS d.o.o., OIB 85532811748, Lazinska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85532811748</item>
    </izvorni_sadrzaj>
    <derivirana_varijabla naziv="DomainObject.Predmet.SudioniciListNazivOIB_1">
      <item>, OIB 85821130368</item>
      <item>, OIB 85532811748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2059</properties:Characters>
  <properties:Lines>96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2017-11-21T11:14:00Z</dcterms:created>
  <dc:creator>nribaric</dc:creator>
  <cp:lastModifiedBy>Jadranka Zelić</cp:lastModifiedBy>
  <cp:lastPrinted>2017-11-21T12:12:00Z</cp:lastPrinted>
  <dcterms:modified xmlns:xsi="http://www.w3.org/2001/XMLSchema-instance" xsi:type="dcterms:W3CDTF">2017-11-21T12:14:00Z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