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4c5c" w14:paraId="5ac4c5c" w:rsidRDefault="00102069" w:rsidP="00102069" w:rsidR="00102069" w:rsidRPr="005A7B3B">
      <w:pPr>
        <w:ind w:firstLine="426"/>
        <w15:collapsed w:val="false"/>
      </w:pPr>
      <w:bookmarkStart w:name="_GoBack" w:id="0"/>
      <w:bookmarkEnd w:id="0"/>
      <w:r w:rsidRPr="005A7B3B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5A7B3B">
      <w:pPr>
        <w:rPr>
          <w:lang w:val="hr-HR"/>
        </w:rPr>
      </w:pPr>
      <w:r w:rsidRPr="005A7B3B">
        <w:rPr>
          <w:lang w:val="hr-HR"/>
        </w:rPr>
        <w:t xml:space="preserve"> </w:t>
      </w:r>
      <w:r w:rsidR="00102069" w:rsidRPr="005A7B3B">
        <w:rPr>
          <w:lang w:val="hr-HR"/>
        </w:rPr>
        <w:t xml:space="preserve">  </w:t>
      </w:r>
      <w:r w:rsidRPr="005A7B3B">
        <w:rPr>
          <w:lang w:val="hr-HR"/>
        </w:rPr>
        <w:t xml:space="preserve"> Republika Hrvatska</w:t>
      </w:r>
    </w:p>
    <w:p w:rsidRDefault="00E658A1" w:rsidP="00E658A1" w:rsidR="00E658A1" w:rsidRPr="005A7B3B">
      <w:pPr>
        <w:rPr>
          <w:lang w:val="hr-HR"/>
        </w:rPr>
      </w:pPr>
      <w:r w:rsidRPr="005A7B3B">
        <w:rPr>
          <w:lang w:val="hr-HR"/>
        </w:rPr>
        <w:t>Trgovački sud u Zagrebu</w:t>
      </w:r>
    </w:p>
    <w:p w:rsidRDefault="00E658A1" w:rsidP="00AA4FDE" w:rsidR="00E658A1" w:rsidRPr="005A7B3B">
      <w:pPr>
        <w:rPr>
          <w:lang w:val="hr-HR"/>
        </w:rPr>
      </w:pPr>
      <w:r w:rsidRPr="005A7B3B">
        <w:rPr>
          <w:lang w:val="hr-HR"/>
        </w:rPr>
        <w:t xml:space="preserve">  Zagreb, </w:t>
      </w:r>
      <w:proofErr w:type="spellStart"/>
      <w:r w:rsidRPr="005A7B3B">
        <w:rPr>
          <w:lang w:val="hr-HR"/>
        </w:rPr>
        <w:t>Amruševa</w:t>
      </w:r>
      <w:proofErr w:type="spellEnd"/>
      <w:r w:rsidRPr="005A7B3B">
        <w:rPr>
          <w:lang w:val="hr-HR"/>
        </w:rPr>
        <w:t xml:space="preserve"> 2/II</w:t>
      </w:r>
      <w:r w:rsidR="00AA4FDE" w:rsidRPr="005A7B3B">
        <w:rPr>
          <w:lang w:val="hr-HR"/>
        </w:rPr>
        <w:tab/>
      </w:r>
      <w:r w:rsidR="00AA4FDE" w:rsidRPr="005A7B3B">
        <w:rPr>
          <w:lang w:val="hr-HR"/>
        </w:rPr>
        <w:tab/>
      </w:r>
      <w:r w:rsidR="00AA4FDE" w:rsidRPr="005A7B3B">
        <w:rPr>
          <w:lang w:val="hr-HR"/>
        </w:rPr>
        <w:tab/>
      </w:r>
      <w:r w:rsidR="00AA4FDE" w:rsidRPr="005A7B3B">
        <w:rPr>
          <w:lang w:val="hr-HR"/>
        </w:rPr>
        <w:tab/>
      </w:r>
      <w:r w:rsidR="00AA4FDE" w:rsidRPr="005A7B3B">
        <w:rPr>
          <w:lang w:val="hr-HR"/>
        </w:rPr>
        <w:tab/>
      </w:r>
      <w:r w:rsidR="00AA4FDE" w:rsidRPr="005A7B3B">
        <w:rPr>
          <w:lang w:val="hr-HR"/>
        </w:rPr>
        <w:tab/>
      </w:r>
      <w:r w:rsidR="00AA4FDE" w:rsidRPr="005A7B3B">
        <w:rPr>
          <w:lang w:val="hr-HR"/>
        </w:rPr>
        <w:tab/>
      </w:r>
      <w:r w:rsidR="00AA4FDE" w:rsidRPr="005A7B3B">
        <w:rPr>
          <w:lang w:val="hr-HR"/>
        </w:rPr>
        <w:tab/>
      </w:r>
      <w:r w:rsidR="0099225A" w:rsidRPr="005A7B3B">
        <w:rPr>
          <w:lang w:val="hr-HR"/>
        </w:rPr>
        <w:t>66</w:t>
      </w:r>
      <w:r w:rsidRPr="005A7B3B">
        <w:rPr>
          <w:lang w:val="hr-HR"/>
        </w:rPr>
        <w:t xml:space="preserve"> St-</w:t>
      </w:r>
      <w:r w:rsidR="000C0B50" w:rsidRPr="005A7B3B">
        <w:rPr>
          <w:lang w:val="hr-HR"/>
        </w:rPr>
        <w:t>932</w:t>
      </w:r>
      <w:r w:rsidRPr="005A7B3B">
        <w:rPr>
          <w:lang w:val="hr-HR"/>
        </w:rPr>
        <w:t>/</w:t>
      </w:r>
      <w:r w:rsidR="0099225A" w:rsidRPr="005A7B3B">
        <w:rPr>
          <w:lang w:val="hr-HR"/>
        </w:rPr>
        <w:t>1</w:t>
      </w:r>
      <w:r w:rsidR="001806A4" w:rsidRPr="005A7B3B">
        <w:rPr>
          <w:lang w:val="hr-HR"/>
        </w:rPr>
        <w:t>2</w:t>
      </w:r>
    </w:p>
    <w:p w:rsidRDefault="008F108B" w:rsidP="008F108B" w:rsidR="00E658A1" w:rsidRPr="005A7B3B">
      <w:pPr>
        <w:jc w:val="center"/>
        <w:rPr>
          <w:lang w:val="hr-HR"/>
        </w:rPr>
      </w:pPr>
      <w:r w:rsidRPr="005A7B3B">
        <w:rPr>
          <w:lang w:val="hr-HR"/>
        </w:rPr>
        <w:t>R E P U B L I K A   H R V A T S K A</w:t>
      </w:r>
    </w:p>
    <w:p w:rsidRDefault="00E658A1" w:rsidP="00E658A1" w:rsidR="00E658A1" w:rsidRPr="005A7B3B">
      <w:pPr>
        <w:jc w:val="center"/>
        <w:rPr>
          <w:bCs/>
          <w:lang w:val="hr-HR"/>
        </w:rPr>
      </w:pPr>
      <w:r w:rsidRPr="005A7B3B">
        <w:rPr>
          <w:bCs/>
          <w:lang w:val="hr-HR"/>
        </w:rPr>
        <w:t>R J E Š E N J E</w:t>
      </w:r>
    </w:p>
    <w:p w:rsidRDefault="00AA4FDE" w:rsidP="00E658A1" w:rsidR="00AA4FDE" w:rsidRPr="005A7B3B">
      <w:pPr>
        <w:pStyle w:val="Tijeloteksta"/>
      </w:pPr>
    </w:p>
    <w:p w:rsidRDefault="00E658A1" w:rsidP="00E658A1" w:rsidR="00E658A1" w:rsidRPr="005A7B3B">
      <w:pPr>
        <w:pStyle w:val="Tijeloteksta"/>
      </w:pPr>
      <w:r w:rsidRPr="005A7B3B">
        <w:tab/>
      </w:r>
      <w:r w:rsidR="001806A4" w:rsidRPr="005A7B3B">
        <w:t xml:space="preserve">Trgovački sud u Zagrebu po sucu pojedincu Mislavu Kolakušiću, kao stečajnom sucu u stečajnom postupku nad trgovačkim društvom </w:t>
      </w:r>
      <w:r w:rsidR="002B3C76" w:rsidRPr="005A7B3B">
        <w:t>PLANET B d.o.o u stečaju, Zagreb, Bosanska 28, MBS:080419859, OIB:58269543814</w:t>
      </w:r>
      <w:r w:rsidR="001806A4" w:rsidRPr="005A7B3B">
        <w:t xml:space="preserve">, </w:t>
      </w:r>
      <w:r w:rsidR="000C0B50" w:rsidRPr="005A7B3B">
        <w:t>7</w:t>
      </w:r>
      <w:r w:rsidR="001806A4" w:rsidRPr="005A7B3B">
        <w:t xml:space="preserve">. </w:t>
      </w:r>
      <w:r w:rsidR="000C0B50" w:rsidRPr="005A7B3B">
        <w:t>travnja</w:t>
      </w:r>
      <w:r w:rsidR="001806A4" w:rsidRPr="005A7B3B">
        <w:t xml:space="preserve"> 201</w:t>
      </w:r>
      <w:r w:rsidR="000C0B50" w:rsidRPr="005A7B3B">
        <w:t>7</w:t>
      </w:r>
      <w:r w:rsidR="001806A4" w:rsidRPr="005A7B3B">
        <w:t>.,</w:t>
      </w:r>
    </w:p>
    <w:p w:rsidRDefault="00E658A1" w:rsidP="00E658A1" w:rsidR="00E658A1" w:rsidRPr="005A7B3B">
      <w:pPr>
        <w:pStyle w:val="Tijeloteksta"/>
        <w:rPr>
          <w:b/>
          <w:bCs/>
        </w:rPr>
      </w:pPr>
    </w:p>
    <w:p w:rsidRDefault="00E658A1" w:rsidP="00E658A1" w:rsidR="00E658A1" w:rsidRPr="005A7B3B">
      <w:pPr>
        <w:pStyle w:val="Tijeloteksta"/>
        <w:jc w:val="center"/>
        <w:rPr>
          <w:bCs/>
        </w:rPr>
      </w:pPr>
      <w:r w:rsidRPr="005A7B3B">
        <w:rPr>
          <w:bCs/>
        </w:rPr>
        <w:t>r i j e š i o   j e</w:t>
      </w:r>
    </w:p>
    <w:p w:rsidRDefault="00E658A1" w:rsidP="00E658A1" w:rsidR="00E658A1" w:rsidRPr="005A7B3B">
      <w:pPr>
        <w:pStyle w:val="Tijeloteksta"/>
        <w:jc w:val="center"/>
        <w:rPr>
          <w:b/>
          <w:bCs/>
        </w:rPr>
      </w:pPr>
    </w:p>
    <w:p w:rsidRDefault="00E658A1" w:rsidP="002B3C76" w:rsidR="00E658A1" w:rsidRPr="005A7B3B">
      <w:pPr>
        <w:pStyle w:val="Tijeloteksta"/>
        <w:numPr>
          <w:ilvl w:val="0"/>
          <w:numId w:val="1"/>
        </w:numPr>
      </w:pPr>
      <w:r w:rsidRPr="005A7B3B">
        <w:t xml:space="preserve">Zaključuje se stečajni postupak nad dužnikom </w:t>
      </w:r>
      <w:r w:rsidR="00C57955" w:rsidRPr="005A7B3B">
        <w:t xml:space="preserve">stečajna masa </w:t>
      </w:r>
      <w:r w:rsidR="002B3C76" w:rsidRPr="005A7B3B">
        <w:t>PLANET B d.o.o u stečaju, Zagreb, Bosanska 28, MBS:080419859, OIB:58269543814</w:t>
      </w:r>
      <w:r w:rsidRPr="005A7B3B">
        <w:t>.</w:t>
      </w:r>
    </w:p>
    <w:p w:rsidRDefault="00304F27" w:rsidP="00304F27" w:rsidR="002B3C76" w:rsidRPr="005A7B3B">
      <w:pPr>
        <w:pStyle w:val="Tijeloteksta"/>
        <w:numPr>
          <w:ilvl w:val="0"/>
          <w:numId w:val="1"/>
        </w:numPr>
      </w:pPr>
      <w:r w:rsidRPr="005A7B3B">
        <w:t>Ovlašćuje se stečajni upravitelj MIRJANA ZUZIJA iz Velike Gorice, Slavka Kolara 25, OIB:26497768352, zastupati stečajnu masu, te pokrenuti i voditi u ime stečajne mase postupke radi prikupljanja imovine koja ulazi u stečajnu masu</w:t>
      </w:r>
    </w:p>
    <w:p w:rsidRDefault="00E658A1" w:rsidP="00E658A1" w:rsidR="00E658A1" w:rsidRPr="005A7B3B">
      <w:pPr>
        <w:pStyle w:val="Tijeloteksta"/>
        <w:numPr>
          <w:ilvl w:val="0"/>
          <w:numId w:val="1"/>
        </w:numPr>
      </w:pPr>
      <w:r w:rsidRPr="005A7B3B">
        <w:t xml:space="preserve">Ovo rješenje objavit će se </w:t>
      </w:r>
      <w:r w:rsidR="002B3C76" w:rsidRPr="005A7B3B">
        <w:t>na e-oglasna ploča suda</w:t>
      </w:r>
      <w:r w:rsidRPr="005A7B3B">
        <w:t>.</w:t>
      </w:r>
    </w:p>
    <w:p w:rsidRDefault="00E658A1" w:rsidP="00E658A1" w:rsidR="00E658A1" w:rsidRPr="005A7B3B">
      <w:pPr>
        <w:pStyle w:val="Tijeloteksta"/>
        <w:numPr>
          <w:ilvl w:val="0"/>
          <w:numId w:val="1"/>
        </w:numPr>
      </w:pPr>
      <w:r w:rsidRPr="005A7B3B">
        <w:t>Rješenje će se dostaviti Sudskom registru ovog suda radi brisanja dužnika iz Sudskog registra.</w:t>
      </w:r>
    </w:p>
    <w:p w:rsidRDefault="00AA4FDE" w:rsidP="00AA4FDE" w:rsidR="00AA4FDE" w:rsidRPr="005A7B3B">
      <w:pPr>
        <w:pStyle w:val="Tijeloteksta"/>
      </w:pPr>
    </w:p>
    <w:p w:rsidRDefault="00E658A1" w:rsidP="00E658A1" w:rsidR="00E658A1" w:rsidRPr="005A7B3B">
      <w:pPr>
        <w:pStyle w:val="Tijeloteksta"/>
        <w:jc w:val="center"/>
        <w:rPr>
          <w:bCs/>
        </w:rPr>
      </w:pPr>
      <w:r w:rsidRPr="005A7B3B">
        <w:rPr>
          <w:bCs/>
        </w:rPr>
        <w:t>Obrazloženje</w:t>
      </w:r>
    </w:p>
    <w:p w:rsidRDefault="00AA4FDE" w:rsidP="00E658A1" w:rsidR="00AA4FDE" w:rsidRPr="005A7B3B">
      <w:pPr>
        <w:pStyle w:val="Tijeloteksta"/>
        <w:jc w:val="center"/>
        <w:rPr>
          <w:b/>
          <w:bCs/>
        </w:rPr>
      </w:pPr>
    </w:p>
    <w:p w:rsidRDefault="00E658A1" w:rsidP="006E6732" w:rsidR="00E658A1" w:rsidRPr="005A7B3B">
      <w:pPr>
        <w:pStyle w:val="Tijeloteksta"/>
        <w:rPr>
          <w:bCs/>
        </w:rPr>
      </w:pPr>
      <w:r w:rsidRPr="005A7B3B">
        <w:rPr>
          <w:bCs/>
        </w:rPr>
        <w:tab/>
      </w:r>
      <w:r w:rsidR="00C57955" w:rsidRPr="005A7B3B">
        <w:rPr>
          <w:bCs/>
        </w:rPr>
        <w:t xml:space="preserve">Stečajni upravitelj je na završnom ročištu održanom </w:t>
      </w:r>
      <w:r w:rsidR="00304F27" w:rsidRPr="005A7B3B">
        <w:rPr>
          <w:bCs/>
        </w:rPr>
        <w:t>1</w:t>
      </w:r>
      <w:r w:rsidR="00C57955" w:rsidRPr="005A7B3B">
        <w:rPr>
          <w:bCs/>
        </w:rPr>
        <w:t xml:space="preserve">. </w:t>
      </w:r>
      <w:r w:rsidR="00304F27" w:rsidRPr="005A7B3B">
        <w:rPr>
          <w:bCs/>
        </w:rPr>
        <w:t>ožujka</w:t>
      </w:r>
      <w:r w:rsidR="00C57955" w:rsidRPr="005A7B3B">
        <w:rPr>
          <w:bCs/>
        </w:rPr>
        <w:t xml:space="preserve"> 201</w:t>
      </w:r>
      <w:r w:rsidR="00304F27" w:rsidRPr="005A7B3B">
        <w:rPr>
          <w:bCs/>
        </w:rPr>
        <w:t>7</w:t>
      </w:r>
      <w:r w:rsidR="00C57955" w:rsidRPr="005A7B3B">
        <w:rPr>
          <w:bCs/>
        </w:rPr>
        <w:t xml:space="preserve">. predložio da se vjerovnici I višeg isplatnog reda namire u </w:t>
      </w:r>
      <w:r w:rsidR="006E6732" w:rsidRPr="005A7B3B">
        <w:rPr>
          <w:bCs/>
        </w:rPr>
        <w:t>50</w:t>
      </w:r>
      <w:r w:rsidR="001806A4" w:rsidRPr="005A7B3B">
        <w:rPr>
          <w:bCs/>
        </w:rPr>
        <w:t>,</w:t>
      </w:r>
      <w:r w:rsidR="006E6732" w:rsidRPr="005A7B3B">
        <w:rPr>
          <w:bCs/>
        </w:rPr>
        <w:t>00</w:t>
      </w:r>
      <w:r w:rsidR="00C57955" w:rsidRPr="005A7B3B">
        <w:rPr>
          <w:bCs/>
        </w:rPr>
        <w:t xml:space="preserve">% </w:t>
      </w:r>
      <w:r w:rsidR="006E6732" w:rsidRPr="005A7B3B">
        <w:rPr>
          <w:bCs/>
        </w:rPr>
        <w:t>od utvrđenih</w:t>
      </w:r>
      <w:r w:rsidR="00C57955" w:rsidRPr="005A7B3B">
        <w:rPr>
          <w:bCs/>
        </w:rPr>
        <w:t xml:space="preserve"> tražbina</w:t>
      </w:r>
      <w:r w:rsidR="006E6732" w:rsidRPr="005A7B3B">
        <w:rPr>
          <w:bCs/>
        </w:rPr>
        <w:t>.</w:t>
      </w:r>
    </w:p>
    <w:p w:rsidRDefault="00E658A1" w:rsidP="00E658A1" w:rsidR="00E658A1" w:rsidRPr="005A7B3B">
      <w:pPr>
        <w:pStyle w:val="Tijeloteksta"/>
        <w:rPr>
          <w:bCs/>
        </w:rPr>
      </w:pPr>
      <w:r w:rsidRPr="005A7B3B">
        <w:rPr>
          <w:bCs/>
        </w:rPr>
        <w:tab/>
        <w:t>Na ročištu nije bilo prigovora na završni popis na koji je stečajni sudac dao suglasnost.</w:t>
      </w:r>
    </w:p>
    <w:p w:rsidRDefault="00162831" w:rsidP="00E658A1" w:rsidR="00E658A1" w:rsidRPr="005A7B3B">
      <w:pPr>
        <w:pStyle w:val="Tijeloteksta"/>
        <w:rPr>
          <w:bCs/>
        </w:rPr>
      </w:pPr>
      <w:r w:rsidRPr="005A7B3B">
        <w:rPr>
          <w:bCs/>
        </w:rPr>
        <w:tab/>
        <w:t xml:space="preserve">Podneskom od </w:t>
      </w:r>
      <w:r w:rsidR="006E6732" w:rsidRPr="005A7B3B">
        <w:rPr>
          <w:bCs/>
        </w:rPr>
        <w:t>3</w:t>
      </w:r>
      <w:r w:rsidR="0061619C" w:rsidRPr="005A7B3B">
        <w:rPr>
          <w:bCs/>
        </w:rPr>
        <w:t xml:space="preserve">. </w:t>
      </w:r>
      <w:r w:rsidR="006E6732" w:rsidRPr="005A7B3B">
        <w:rPr>
          <w:bCs/>
        </w:rPr>
        <w:t>ožujka</w:t>
      </w:r>
      <w:r w:rsidR="0061619C" w:rsidRPr="005A7B3B">
        <w:rPr>
          <w:bCs/>
        </w:rPr>
        <w:t xml:space="preserve"> </w:t>
      </w:r>
      <w:r w:rsidR="002E41FD" w:rsidRPr="005A7B3B">
        <w:rPr>
          <w:bCs/>
        </w:rPr>
        <w:t>201</w:t>
      </w:r>
      <w:r w:rsidR="006E6732" w:rsidRPr="005A7B3B">
        <w:rPr>
          <w:bCs/>
        </w:rPr>
        <w:t>7</w:t>
      </w:r>
      <w:r w:rsidR="00E658A1" w:rsidRPr="005A7B3B">
        <w:rPr>
          <w:bCs/>
        </w:rPr>
        <w:t>. stečajni upravitelj je izvijestio je stečajnog suca da je završna dioba provedena.</w:t>
      </w:r>
    </w:p>
    <w:p w:rsidRDefault="00E658A1" w:rsidP="00E658A1" w:rsidR="00162831" w:rsidRPr="005A7B3B">
      <w:pPr>
        <w:pStyle w:val="Tijeloteksta"/>
        <w:rPr>
          <w:bCs/>
        </w:rPr>
      </w:pPr>
      <w:r w:rsidRPr="005A7B3B">
        <w:rPr>
          <w:bCs/>
        </w:rPr>
        <w:tab/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Pr="005A7B3B">
          <w:rPr>
            <w:bCs/>
          </w:rPr>
          <w:t>196. st</w:t>
        </w:r>
      </w:smartTag>
      <w:r w:rsidRPr="005A7B3B">
        <w:rPr>
          <w:bCs/>
        </w:rPr>
        <w:t>. 1. Stečajnog zakona</w:t>
      </w:r>
      <w:r w:rsidR="00162831" w:rsidRPr="005A7B3B">
        <w:rPr>
          <w:bCs/>
        </w:rPr>
        <w:t xml:space="preserve"> ( NN 44/96, 29/99, 129/00, 123/03, 82/06, 116/10</w:t>
      </w:r>
      <w:r w:rsidR="00304F27" w:rsidRPr="005A7B3B">
        <w:rPr>
          <w:bCs/>
        </w:rPr>
        <w:t>, 25/12 i 133/12</w:t>
      </w:r>
      <w:r w:rsidR="00162831" w:rsidRPr="005A7B3B">
        <w:rPr>
          <w:bCs/>
        </w:rPr>
        <w:t>).</w:t>
      </w:r>
    </w:p>
    <w:p w:rsidRDefault="00E658A1" w:rsidP="00E658A1" w:rsidR="00E658A1" w:rsidRPr="005A7B3B">
      <w:pPr>
        <w:pStyle w:val="Tijeloteksta"/>
        <w:rPr>
          <w:bCs/>
        </w:rPr>
      </w:pPr>
    </w:p>
    <w:p w:rsidRDefault="00E658A1" w:rsidP="00E658A1" w:rsidR="00E658A1" w:rsidRPr="005A7B3B">
      <w:pPr>
        <w:pStyle w:val="Tijeloteksta"/>
        <w:jc w:val="center"/>
        <w:rPr>
          <w:bCs/>
        </w:rPr>
      </w:pPr>
      <w:r w:rsidRPr="005A7B3B">
        <w:rPr>
          <w:bCs/>
        </w:rPr>
        <w:t>U Z</w:t>
      </w:r>
      <w:r w:rsidR="00162831" w:rsidRPr="005A7B3B">
        <w:rPr>
          <w:bCs/>
        </w:rPr>
        <w:t xml:space="preserve">agrebu </w:t>
      </w:r>
      <w:r w:rsidR="000C0B50" w:rsidRPr="005A7B3B">
        <w:rPr>
          <w:bCs/>
        </w:rPr>
        <w:t>7. travnja 2017.</w:t>
      </w:r>
    </w:p>
    <w:p w:rsidRDefault="00E658A1" w:rsidP="00E658A1" w:rsidR="00E658A1" w:rsidRPr="005A7B3B">
      <w:pPr>
        <w:pStyle w:val="Tijeloteksta"/>
        <w:ind w:left="5760"/>
      </w:pPr>
    </w:p>
    <w:p w:rsidRDefault="00E658A1" w:rsidP="00E658A1" w:rsidR="00E658A1" w:rsidRPr="005A7B3B">
      <w:pPr>
        <w:pStyle w:val="Tijeloteksta"/>
        <w:ind w:left="5760"/>
      </w:pPr>
      <w:r w:rsidRPr="005A7B3B">
        <w:tab/>
      </w:r>
      <w:r w:rsidR="00AA4FDE" w:rsidRPr="005A7B3B">
        <w:tab/>
      </w:r>
      <w:r w:rsidR="00102069" w:rsidRPr="005A7B3B">
        <w:tab/>
      </w:r>
      <w:r w:rsidRPr="005A7B3B">
        <w:t>SUDAC:</w:t>
      </w:r>
    </w:p>
    <w:p w:rsidRDefault="00E658A1" w:rsidP="005A7B3B" w:rsidR="00E658A1" w:rsidRPr="005A7B3B">
      <w:pPr>
        <w:pStyle w:val="Tijeloteksta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9979" w:val="right"/>
        </w:tabs>
        <w:ind w:left="5760"/>
      </w:pPr>
      <w:r w:rsidRPr="005A7B3B">
        <w:t xml:space="preserve">    </w:t>
      </w:r>
      <w:r w:rsidR="00AA4FDE" w:rsidRPr="005A7B3B">
        <w:tab/>
        <w:t xml:space="preserve"> </w:t>
      </w:r>
      <w:r w:rsidR="00102069" w:rsidRPr="005A7B3B">
        <w:tab/>
      </w:r>
      <w:r w:rsidR="00AA4FDE" w:rsidRPr="005A7B3B">
        <w:t xml:space="preserve">  </w:t>
      </w:r>
      <w:r w:rsidRPr="005A7B3B">
        <w:t xml:space="preserve"> </w:t>
      </w:r>
      <w:r w:rsidR="00DE1B72" w:rsidRPr="005A7B3B">
        <w:t>Mislav Kolakušić</w:t>
      </w:r>
      <w:r w:rsidR="00305555">
        <w:t xml:space="preserve"> v.r.</w:t>
      </w:r>
    </w:p>
    <w:p w:rsidRDefault="00E658A1" w:rsidP="00E658A1" w:rsidR="00E658A1" w:rsidRPr="005A7B3B">
      <w:pPr>
        <w:pStyle w:val="Tijeloteksta"/>
      </w:pPr>
      <w:r w:rsidRPr="005A7B3B">
        <w:t>Pouka o pravnom lijeku:</w:t>
      </w:r>
    </w:p>
    <w:p w:rsidRDefault="00305555" w:rsidP="00E658A1" w:rsidR="00E658A1" w:rsidRPr="005A7B3B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5C68D0" w:rsidP="00E658A1" w:rsidR="005C68D0" w:rsidRPr="004A771F"/>
              </w:txbxContent>
            </v:textbox>
          </v:shape>
        </w:pict>
      </w:r>
      <w:r w:rsidR="00E658A1" w:rsidRPr="005A7B3B">
        <w:rPr>
          <w:lang w:val="hr-HR"/>
        </w:rPr>
        <w:t>Protiv ovog rješenja dopuštena je žalba u roku 8 dana.</w:t>
      </w:r>
    </w:p>
    <w:p w:rsidRDefault="00E658A1" w:rsidP="00E658A1" w:rsidR="00E658A1">
      <w:pPr>
        <w:rPr>
          <w:lang w:val="hr-HR"/>
        </w:rPr>
      </w:pPr>
      <w:r w:rsidRPr="005A7B3B">
        <w:rPr>
          <w:lang w:val="hr-HR"/>
        </w:rPr>
        <w:t>Žalba se podnosi u dva primjerka ovom sudu za</w:t>
      </w:r>
      <w:r w:rsidR="00C57955" w:rsidRPr="005A7B3B">
        <w:rPr>
          <w:lang w:val="hr-HR"/>
        </w:rPr>
        <w:t xml:space="preserve"> </w:t>
      </w:r>
      <w:r w:rsidRPr="005A7B3B">
        <w:rPr>
          <w:lang w:val="hr-HR"/>
        </w:rPr>
        <w:t>Visoki trgovački sud Republike Hrvatska.</w:t>
      </w:r>
    </w:p>
    <w:p w:rsidRDefault="005A7B3B" w:rsidP="00E658A1" w:rsidR="005A7B3B">
      <w:pPr>
        <w:rPr>
          <w:lang w:val="hr-HR"/>
        </w:rPr>
      </w:pPr>
    </w:p>
    <w:p w:rsidRDefault="00305555" w:rsidP="00E658A1" w:rsidR="00305555" w:rsidRPr="005A7B3B">
      <w:pPr>
        <w:rPr>
          <w:lang w:val="hr-HR"/>
        </w:rPr>
      </w:pPr>
    </w:p>
    <w:p w:rsidRDefault="00305555" w:rsidP="007A1486" w:rsidR="0030555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7A1486">
        <w:t>Za</w:t>
      </w:r>
      <w:proofErr w:type="spellEnd"/>
      <w:r w:rsidRPr="007A1486">
        <w:t xml:space="preserve"> </w:t>
      </w:r>
      <w:proofErr w:type="spellStart"/>
      <w:r w:rsidRPr="007A1486">
        <w:t>točnost</w:t>
      </w:r>
      <w:proofErr w:type="spellEnd"/>
      <w:r w:rsidRPr="007A1486">
        <w:t xml:space="preserve"> </w:t>
      </w:r>
      <w:proofErr w:type="spellStart"/>
      <w:r w:rsidRPr="007A1486">
        <w:t>otpravka</w:t>
      </w:r>
      <w:proofErr w:type="spellEnd"/>
      <w:r w:rsidRPr="007A1486">
        <w:t xml:space="preserve"> - </w:t>
      </w:r>
      <w:proofErr w:type="spellStart"/>
      <w:r w:rsidRPr="007A1486">
        <w:t>ovlašteni</w:t>
      </w:r>
      <w:proofErr w:type="spellEnd"/>
      <w:r w:rsidRPr="007A1486">
        <w:t xml:space="preserve"> </w:t>
      </w:r>
      <w:proofErr w:type="spellStart"/>
      <w:r w:rsidRPr="007A1486">
        <w:t>službenik</w:t>
      </w:r>
      <w:proofErr w:type="spellEnd"/>
    </w:p>
    <w:p w:rsidRDefault="00305555" w:rsidP="007A1486" w:rsidR="0030555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05555" w:rsidP="007A1486" w:rsidR="00305555" w:rsidRPr="007A1486">
      <w:pPr>
        <w:ind w:left="720"/>
      </w:pPr>
    </w:p>
    <w:p w:rsidRDefault="00E658A1" w:rsidP="00305555" w:rsidR="00E658A1" w:rsidRPr="005A7B3B">
      <w:pPr>
        <w:rPr>
          <w:lang w:val="hr-HR"/>
        </w:rPr>
      </w:pPr>
    </w:p>
    <w:sectPr w:rsidSect="005A7B3B" w:rsidR="00E658A1" w:rsidRPr="005A7B3B">
      <w:pgSz w:code="9" w:h="16840" w:w="11907"/>
      <w:pgMar w:gutter="0" w:footer="1440" w:header="873" w:left="1077" w:bottom="1276" w:right="851" w:top="993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C0B50"/>
    <w:rsid w:val="000D39DA"/>
    <w:rsid w:val="000D439C"/>
    <w:rsid w:val="00102069"/>
    <w:rsid w:val="00162831"/>
    <w:rsid w:val="001806A4"/>
    <w:rsid w:val="00180AE1"/>
    <w:rsid w:val="001A759F"/>
    <w:rsid w:val="0021077C"/>
    <w:rsid w:val="00237C4D"/>
    <w:rsid w:val="002B3C76"/>
    <w:rsid w:val="002B3EB6"/>
    <w:rsid w:val="002E41FD"/>
    <w:rsid w:val="00304F27"/>
    <w:rsid w:val="00305555"/>
    <w:rsid w:val="004B3AF8"/>
    <w:rsid w:val="004B6A44"/>
    <w:rsid w:val="00567FAF"/>
    <w:rsid w:val="00577C20"/>
    <w:rsid w:val="005A3297"/>
    <w:rsid w:val="005A7B3B"/>
    <w:rsid w:val="005C68D0"/>
    <w:rsid w:val="0061619C"/>
    <w:rsid w:val="006520E9"/>
    <w:rsid w:val="006E6732"/>
    <w:rsid w:val="008A286D"/>
    <w:rsid w:val="008F108B"/>
    <w:rsid w:val="00935ABA"/>
    <w:rsid w:val="0099225A"/>
    <w:rsid w:val="009953CA"/>
    <w:rsid w:val="009A5EBB"/>
    <w:rsid w:val="00AA4FDE"/>
    <w:rsid w:val="00B23EE8"/>
    <w:rsid w:val="00B2457C"/>
    <w:rsid w:val="00B9311E"/>
    <w:rsid w:val="00BE4F10"/>
    <w:rsid w:val="00C00CB9"/>
    <w:rsid w:val="00C53578"/>
    <w:rsid w:val="00C57955"/>
    <w:rsid w:val="00C80CFD"/>
    <w:rsid w:val="00CC0D06"/>
    <w:rsid w:val="00DE1B72"/>
    <w:rsid w:val="00E658A1"/>
    <w:rsid w:val="00EF5996"/>
    <w:rsid w:val="00F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2012.</izvorni_sadrzaj>
    <derivirana_varijabla naziv="DomainObject.Predmet.DatumOsnivanja_1">29.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St-932/2012</izvorni_sadrzaj>
    <derivirana_varijabla naziv="DomainObject.Predmet.OznakaBroj_1">St-932/2012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 B d.o.o.</izvorni_sadrzaj>
    <derivirana_varijabla naziv="DomainObject.Predmet.ProtustrankaFormated_1">  PLANET B d.o.o.</derivirana_varijabla>
  </DomainObject.Predmet.ProtustrankaFormated>
  <DomainObject.Predmet.ProtustrankaFormatedOIB>
    <izvorni_sadrzaj>  PLANET B d.o.o., OIB 58269543814</izvorni_sadrzaj>
    <derivirana_varijabla naziv="DomainObject.Predmet.ProtustrankaFormatedOIB_1">  PLANET B d.o.o., OIB 58269543814</derivirana_varijabla>
  </DomainObject.Predmet.ProtustrankaFormatedOIB>
  <DomainObject.Predmet.ProtustrankaFormatedWithAdress>
    <izvorni_sadrzaj> PLANET B d.o.o., BOSANSKA 28, 10000 Zagreb</izvorni_sadrzaj>
    <derivirana_varijabla naziv="DomainObject.Predmet.ProtustrankaFormatedWithAdress_1"> PLANET B d.o.o., BOSANSKA 28, 10000 Zagreb</derivirana_varijabla>
  </DomainObject.Predmet.ProtustrankaFormatedWithAdress>
  <DomainObject.Predmet.ProtustrankaFormatedWithAdressOIB>
    <izvorni_sadrzaj> PLANET B d.o.o., OIB 58269543814, BOSANSKA 28, 10000 Zagreb</izvorni_sadrzaj>
    <derivirana_varijabla naziv="DomainObject.Predmet.ProtustrankaFormatedWithAdressOIB_1"> PLANET B d.o.o., OIB 58269543814, BOSANSKA 28, 10000 Zagreb</derivirana_varijabla>
  </DomainObject.Predmet.ProtustrankaFormatedWithAdressOIB>
  <DomainObject.Predmet.ProtustrankaWithAdress>
    <izvorni_sadrzaj>PLANET B d.o.o. BOSANSKA 28, 10000 Zagreb</izvorni_sadrzaj>
    <derivirana_varijabla naziv="DomainObject.Predmet.ProtustrankaWithAdress_1">PLANET B d.o.o. BOSANSKA 28, 10000 Zagreb</derivirana_varijabla>
  </DomainObject.Predmet.ProtustrankaWithAdress>
  <DomainObject.Predmet.ProtustrankaWithAdressOIB>
    <izvorni_sadrzaj>PLANET B d.o.o., OIB 58269543814, BOSANSKA 28, 10000 Zagreb</izvorni_sadrzaj>
    <derivirana_varijabla naziv="DomainObject.Predmet.ProtustrankaWithAdressOIB_1">PLANET B d.o.o., OIB 58269543814, BOSANSKA 28, 10000 Zagreb</derivirana_varijabla>
  </DomainObject.Predmet.ProtustrankaWithAdressOIB>
  <DomainObject.Predmet.ProtustrankaNazivFormated>
    <izvorni_sadrzaj>PLANET B d.o.o.</izvorni_sadrzaj>
    <derivirana_varijabla naziv="DomainObject.Predmet.ProtustrankaNazivFormated_1">PLANET B d.o.o.</derivirana_varijabla>
  </DomainObject.Predmet.ProtustrankaNazivFormated>
  <DomainObject.Predmet.ProtustrankaNazivFormatedOIB>
    <izvorni_sadrzaj>PLANET B d.o.o., OIB 58269543814</izvorni_sadrzaj>
    <derivirana_varijabla naziv="DomainObject.Predmet.ProtustrankaNazivFormatedOIB_1">PLANET B d.o.o., OIB 58269543814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PLANET B d.o.o.; Nensi Baćar</izvorni_sadrzaj>
    <derivirana_varijabla naziv="DomainObject.Predmet.StrankaFormated_1">  PLANET B d.o.o.; Nensi Baćar</derivirana_varijabla>
  </DomainObject.Predmet.StrankaFormated>
  <DomainObject.Predmet.StrankaFormatedOIB>
    <izvorni_sadrzaj>  PLANET B d.o.o., OIB 58269543814; Nensi Baćar, OIB 84938752530</izvorni_sadrzaj>
    <derivirana_varijabla naziv="DomainObject.Predmet.StrankaFormatedOIB_1">  PLANET B d.o.o., OIB 58269543814; Nensi Baćar, OIB 84938752530</derivirana_varijabla>
  </DomainObject.Predmet.StrankaFormatedOIB>
  <DomainObject.Predmet.StrankaFormatedWithAdress>
    <izvorni_sadrzaj> PLANET B d.o.o., Bosanska 28, 10000 Zagreb; Nensi Baćar, Gornji Prečac 18, 10000 Zagreb</izvorni_sadrzaj>
    <derivirana_varijabla naziv="DomainObject.Predmet.StrankaFormatedWithAdress_1"> PLANET B d.o.o., Bosanska 28, 10000 Zagreb; Nensi Baćar, Gornji Prečac 18, 10000 Zagreb</derivirana_varijabla>
  </DomainObject.Predmet.StrankaFormatedWithAdress>
  <DomainObject.Predmet.StrankaFormatedWithAdressOIB>
    <izvorni_sadrzaj> PLANET B d.o.o., OIB 58269543814, Bosanska 28, 10000 Zagreb; Nensi Baćar, OIB 84938752530, Gornji Prečac 18, 10000 Zagreb</izvorni_sadrzaj>
    <derivirana_varijabla naziv="DomainObject.Predmet.StrankaFormatedWithAdressOIB_1"> PLANET B d.o.o., OIB 58269543814, Bosanska 28, 10000 Zagreb; Nensi Baćar, OIB 84938752530, Gornji Prečac 18, 10000 Zagreb</derivirana_varijabla>
  </DomainObject.Predmet.StrankaFormatedWithAdressOIB>
  <DomainObject.Predmet.StrankaWithAdress>
    <izvorni_sadrzaj>PLANET B d.o.o. Bosanska 28,10000 Zagreb,Nensi Baćar Gornji Prečac 18,10000 Zagreb</izvorni_sadrzaj>
    <derivirana_varijabla naziv="DomainObject.Predmet.StrankaWithAdress_1">PLANET B d.o.o. Bosanska 28,10000 Zagreb,Nensi Baćar Gornji Prečac 18,10000 Zagreb</derivirana_varijabla>
  </DomainObject.Predmet.StrankaWithAdress>
  <DomainObject.Predmet.StrankaWithAdressOIB>
    <izvorni_sadrzaj>PLANET B d.o.o., OIB 58269543814, Bosanska 28,10000 Zagreb,Nensi Baćar, OIB 84938752530, Gornji Prečac 18,10000 Zagreb</izvorni_sadrzaj>
    <derivirana_varijabla naziv="DomainObject.Predmet.StrankaWithAdressOIB_1">PLANET B d.o.o., OIB 58269543814, Bosanska 28,10000 Zagreb,Nensi Baćar, OIB 84938752530, Gornji Prečac 18,10000 Zagreb</derivirana_varijabla>
  </DomainObject.Predmet.StrankaWithAdressOIB>
  <DomainObject.Predmet.StrankaNazivFormated>
    <izvorni_sadrzaj>PLANET B d.o.o.,Nensi Baćar</izvorni_sadrzaj>
    <derivirana_varijabla naziv="DomainObject.Predmet.StrankaNazivFormated_1">PLANET B d.o.o.,Nensi Baćar</derivirana_varijabla>
  </DomainObject.Predmet.StrankaNazivFormated>
  <DomainObject.Predmet.StrankaNazivFormatedOIB>
    <izvorni_sadrzaj>PLANET B d.o.o., OIB 58269543814,Nensi Baćar, OIB 84938752530</izvorni_sadrzaj>
    <derivirana_varijabla naziv="DomainObject.Predmet.StrankaNazivFormatedOIB_1">PLANET B d.o.o., OIB 58269543814,Nensi Baćar, OIB 84938752530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PLANET B d.o.o.</item>
      <item>Nensi Baćar</item>
    </izvorni_sadrzaj>
    <derivirana_varijabla naziv="DomainObject.Predmet.StrankaListFormated_1">
      <item>PLANET B d.o.o.</item>
      <item>Nensi Baćar</item>
    </derivirana_varijabla>
  </DomainObject.Predmet.StrankaListFormated>
  <DomainObject.Predmet.StrankaListFormatedOIB>
    <izvorni_sadrzaj>
      <item>PLANET B d.o.o., OIB 58269543814</item>
      <item>Nensi Baćar, OIB 84938752530</item>
    </izvorni_sadrzaj>
    <derivirana_varijabla naziv="DomainObject.Predmet.StrankaListFormatedOIB_1">
      <item>PLANET B d.o.o., OIB 58269543814</item>
      <item>Nensi Baćar, OIB 84938752530</item>
    </derivirana_varijabla>
  </DomainObject.Predmet.StrankaListFormatedOIB>
  <DomainObject.Predmet.StrankaListFormatedWithAdress>
    <izvorni_sadrzaj>
      <item>PLANET B d.o.o., Bosanska 28, 10000 Zagreb</item>
      <item>Nensi Baćar, Gornji Prečac 18, 10000 Zagreb</item>
    </izvorni_sadrzaj>
    <derivirana_varijabla naziv="DomainObject.Predmet.StrankaListFormatedWithAdress_1">
      <item>PLANET B d.o.o., Bosanska 28, 10000 Zagreb</item>
      <item>Nensi Baćar, Gornji Prečac 18, 10000 Zagreb</item>
    </derivirana_varijabla>
  </DomainObject.Predmet.StrankaListFormatedWithAdress>
  <DomainObject.Predmet.StrankaListFormatedWithAdressOIB>
    <izvorni_sadrzaj>
      <item>PLANET B d.o.o., OIB 58269543814, Bosanska 28, 10000 Zagreb</item>
      <item>Nensi Baćar, OIB 84938752530, Gornji Prečac 18, 10000 Zagreb</item>
    </izvorni_sadrzaj>
    <derivirana_varijabla naziv="DomainObject.Predmet.StrankaListFormatedWithAdressOIB_1">
      <item>PLANET B d.o.o., OIB 58269543814, Bosanska 28, 10000 Zagreb</item>
      <item>Nensi Baćar, OIB 84938752530, Gornji Prečac 18, 10000 Zagreb</item>
    </derivirana_varijabla>
  </DomainObject.Predmet.StrankaListFormatedWithAdressOIB>
  <DomainObject.Predmet.StrankaListNazivFormated>
    <izvorni_sadrzaj>
      <item>PLANET B d.o.o.</item>
      <item>Nensi Baćar</item>
    </izvorni_sadrzaj>
    <derivirana_varijabla naziv="DomainObject.Predmet.StrankaListNazivFormated_1">
      <item>PLANET B d.o.o.</item>
      <item>Nensi Baćar</item>
    </derivirana_varijabla>
  </DomainObject.Predmet.StrankaListNazivFormated>
  <DomainObject.Predmet.StrankaListNazivFormatedOIB>
    <izvorni_sadrzaj>
      <item>PLANET B d.o.o., OIB 58269543814</item>
      <item>Nensi Baćar, OIB 84938752530</item>
    </izvorni_sadrzaj>
    <derivirana_varijabla naziv="DomainObject.Predmet.StrankaListNazivFormatedOIB_1">
      <item>PLANET B d.o.o., OIB 58269543814</item>
      <item>Nensi Baćar, OIB 84938752530</item>
    </derivirana_varijabla>
  </DomainObject.Predmet.StrankaListNazivFormatedOIB>
  <DomainObject.Predmet.ProtuStrankaListFormated>
    <izvorni_sadrzaj>
      <item>PLANET B d.o.o.</item>
    </izvorni_sadrzaj>
    <derivirana_varijabla naziv="DomainObject.Predmet.ProtuStrankaListFormated_1">
      <item>PLANET B d.o.o.</item>
    </derivirana_varijabla>
  </DomainObject.Predmet.ProtuStrankaListFormated>
  <DomainObject.Predmet.ProtuStrankaListFormatedOIB>
    <izvorni_sadrzaj>
      <item>PLANET B d.o.o., OIB 58269543814</item>
    </izvorni_sadrzaj>
    <derivirana_varijabla naziv="DomainObject.Predmet.ProtuStrankaListFormatedOIB_1">
      <item>PLANET B d.o.o., OIB 58269543814</item>
    </derivirana_varijabla>
  </DomainObject.Predmet.ProtuStrankaListFormatedOIB>
  <DomainObject.Predmet.ProtuStrankaListFormatedWithAdress>
    <izvorni_sadrzaj>
      <item>PLANET B d.o.o., BOSANSKA 28, 10000 Zagreb</item>
    </izvorni_sadrzaj>
    <derivirana_varijabla naziv="DomainObject.Predmet.ProtuStrankaListFormatedWithAdress_1">
      <item>PLANET B d.o.o., BOSANSKA 28, 10000 Zagreb</item>
    </derivirana_varijabla>
  </DomainObject.Predmet.ProtuStrankaListFormatedWithAdress>
  <DomainObject.Predmet.ProtuStrankaListFormatedWithAdressOIB>
    <izvorni_sadrzaj>
      <item>PLANET B d.o.o., OIB 58269543814, BOSANSKA 28, 10000 Zagreb</item>
    </izvorni_sadrzaj>
    <derivirana_varijabla naziv="DomainObject.Predmet.ProtuStrankaListFormatedWithAdressOIB_1">
      <item>PLANET B d.o.o., OIB 58269543814, BOSANSKA 28, 10000 Zagreb</item>
    </derivirana_varijabla>
  </DomainObject.Predmet.ProtuStrankaListFormatedWithAdressOIB>
  <DomainObject.Predmet.ProtuStrankaListNazivFormated>
    <izvorni_sadrzaj>
      <item>PLANET B d.o.o.</item>
    </izvorni_sadrzaj>
    <derivirana_varijabla naziv="DomainObject.Predmet.ProtuStrankaListNazivFormated_1">
      <item>PLANET B d.o.o.</item>
    </derivirana_varijabla>
  </DomainObject.Predmet.ProtuStrankaListNazivFormated>
  <DomainObject.Predmet.ProtuStrankaListNazivFormatedOIB>
    <izvorni_sadrzaj>
      <item>PLANET B d.o.o., OIB 58269543814</item>
    </izvorni_sadrzaj>
    <derivirana_varijabla naziv="DomainObject.Predmet.ProtuStrankaListNazivFormatedOIB_1">
      <item>PLANET B d.o.o., OIB 58269543814</item>
    </derivirana_varijabla>
  </DomainObject.Predmet.ProtuStrankaListNazivFormatedOIB>
  <DomainObject.Predmet.OstaliListFormated>
    <izvorni_sadrzaj>
      <item>Mario Klapčić</item>
      <item>Bianka Stojanov</item>
      <item>HYPO ALPE ADRIA BANK d.d.</item>
      <item>Mirjana Zuzija</item>
    </izvorni_sadrzaj>
    <derivirana_varijabla naziv="DomainObject.Predmet.OstaliListFormated_1">
      <item>Mario Klapčić</item>
      <item>Bianka Stojanov</item>
      <item>HYPO ALPE ADRIA BANK d.d.</item>
      <item>Mirjana Zuzija</item>
    </derivirana_varijabla>
  </DomainObject.Predmet.OstaliListFormated>
  <DomainObject.Predmet.OstaliList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FormatedOIB_1">
      <item>Mario Klapčić</item>
      <item>Bianka Stojanov</item>
      <item>HYPO ALPE ADRIA BANK d.d., OIB 14036333877</item>
      <item>Mirjana Zuzija, OIB 26497768352</item>
    </derivirana_varijabla>
  </DomainObject.Predmet.OstaliListFormatedOIB>
  <DomainObject.Predmet.OstaliListFormatedWithAdress>
    <izvorni_sadrzaj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izvorni_sadrzaj>
    <derivirana_varijabla naziv="DomainObject.Predmet.OstaliListFormatedWithAdress_1">
      <item>Mario Klapčić, Vinogradska cesta 94c, 10000 Zagreb</item>
      <item>Bianka Stojanov, Mahatma Gandhija 3, 10000 Zagreb</item>
      <item>HYPO ALPE ADRIA BANK d.d., Koturaška 47, 10000 Zagreb</item>
      <item>Mirjana Zuzija, Slavka Kolara 25, 10410 Velika Gorica</item>
    </derivirana_varijabla>
  </DomainObject.Predmet.OstaliListFormatedWithAdress>
  <DomainObject.Predmet.OstaliListFormatedWithAdressOIB>
    <izvorni_sadrzaj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izvorni_sadrzaj>
    <derivirana_varijabla naziv="DomainObject.Predmet.OstaliListFormatedWithAdressOIB_1">
      <item>Mario Klapčić, Vinogradska cesta 94c, 10000 Zagreb</item>
      <item>Bianka Stojanov, Mahatma Gandhija 3, 10000 Zagreb</item>
      <item>HYPO ALPE ADRIA BANK d.d., OIB 14036333877, Koturaška 47,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Mario Klapčić</item>
      <item>Bianka Stojanov</item>
      <item>HYPO ALPE ADRIA BANK d.d.</item>
      <item>Mirjana Zuzija</item>
    </izvorni_sadrzaj>
    <derivirana_varijabla naziv="DomainObject.Predmet.OstaliListNazivFormated_1">
      <item>Mario Klapčić</item>
      <item>Bianka Stojanov</item>
      <item>HYPO ALPE ADRIA BANK d.d.</item>
      <item>Mirjana Zuzija</item>
    </derivirana_varijabla>
  </DomainObject.Predmet.OstaliListNazivFormated>
  <DomainObject.Predmet.OstaliListNazivFormatedOIB>
    <izvorni_sadrzaj>
      <item>Mario Klapčić</item>
      <item>Bianka Stojanov</item>
      <item>HYPO ALPE ADRIA BANK d.d., OIB 14036333877</item>
      <item>Mirjana Zuzija, OIB 26497768352</item>
    </izvorni_sadrzaj>
    <derivirana_varijabla naziv="DomainObject.Predmet.OstaliListNazivFormatedOIB_1">
      <item>Mario Klapčić</item>
      <item>Bianka Stojanov</item>
      <item>HYPO ALPE ADRIA BANK d.d., OIB 14036333877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PLANET B d.o.o. i dr.</izvorni_sadrzaj>
    <derivirana_varijabla naziv="DomainObject.Predmet.StrankaIDrugi_1">PLANET B d.o.o. i dr.</derivirana_varijabla>
  </DomainObject.Predmet.StrankaIDrugi>
  <DomainObject.Predmet.ProtustrankaIDrugi>
    <izvorni_sadrzaj>PLANET B d.o.o.</izvorni_sadrzaj>
    <derivirana_varijabla naziv="DomainObject.Predmet.ProtustrankaIDrugi_1">PLANET B d.o.o.</derivirana_varijabla>
  </DomainObject.Predmet.ProtustrankaIDrugi>
  <DomainObject.Predmet.StrankaIDrugiAdressOIB>
    <izvorni_sadrzaj>PLANET B d.o.o., OIB 58269543814, Bosanska 28, 10000 Zagreb i dr.</izvorni_sadrzaj>
    <derivirana_varijabla naziv="DomainObject.Predmet.StrankaIDrugiAdressOIB_1">PLANET B d.o.o., OIB 58269543814, Bosanska 28, 10000 Zagreb i dr.</derivirana_varijabla>
  </DomainObject.Predmet.StrankaIDrugiAdressOIB>
  <DomainObject.Predmet.ProtustrankaIDrugiAdressOIB>
    <izvorni_sadrzaj>PLANET B d.o.o., OIB 58269543814, BOSANSKA 28, 10000 Zagreb</izvorni_sadrzaj>
    <derivirana_varijabla naziv="DomainObject.Predmet.ProtustrankaIDrugiAdressOIB_1">PLANET B d.o.o., OIB 58269543814, BOSANSKA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PLANET B d.o.o.</item>
      <item>PLANET B d.o.o.</item>
      <item>Mario Klapčić</item>
      <item>Bianka Stojanov</item>
      <item>HYPO ALPE ADRIA BANK d.d.</item>
      <item>Nensi Baćar</item>
      <item>Mirjana Zuzija</item>
    </izvorni_sadrzaj>
    <derivirana_varijabla naziv="DomainObject.Predmet.SudioniciListNaziv_1">
      <item>PLANET B d.o.o.</item>
      <item>PLANET B d.o.o.</item>
      <item>Mario Klapčić</item>
      <item>Bianka Stojanov</item>
      <item>HYPO ALPE ADRIA BANK d.d.</item>
      <item>Nensi Baćar</item>
      <item>Mirjana Zuzija</item>
    </derivirana_varijabla>
  </DomainObject.Predmet.SudioniciListNaziv>
  <DomainObject.Predmet.SudioniciListAdressOIB>
    <izvorni_sadrzaj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Baćar, OIB 84938752530, Gornji Prečac 18,10000 Zagreb</item>
      <item>Mirjana Zuzija, OIB 26497768352, Slavka Kolara 25,10410 Velika Gorica</item>
    </izvorni_sadrzaj>
    <derivirana_varijabla naziv="DomainObject.Predmet.SudioniciListAdressOIB_1">
      <item>PLANET B d.o.o., OIB 58269543814, BOSANSKA 28,10000 Zagreb</item>
      <item>PLANET B d.o.o., OIB 58269543814, Bosanska 28,10000 Zagreb</item>
      <item>Mario Klapčić, Vinogradska cesta 94c,10000 Zagreb</item>
      <item>Bianka Stojanov, Mahatma Gandhija 3,10000 Zagreb</item>
      <item>HYPO ALPE ADRIA BANK d.d., OIB 14036333877, Koturaška 47,10000 Zagreb</item>
      <item>Nensi Baćar, OIB 84938752530, Gornji Prečac 18,10000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58269543814</item>
      <item>, OIB 58269543814</item>
      <item>, OIB null</item>
      <item>, OIB null</item>
      <item>, OIB 14036333877</item>
      <item>, OIB 84938752530</item>
      <item>, OIB 26497768352</item>
    </izvorni_sadrzaj>
    <derivirana_varijabla naziv="DomainObject.Predmet.SudioniciListNazivOIB_1">
      <item>, OIB 58269543814</item>
      <item>, OIB 58269543814</item>
      <item>, OIB null</item>
      <item>, OIB null</item>
      <item>, OIB 14036333877</item>
      <item>, OIB 84938752530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1461</properties:Characters>
  <properties:Lines>45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2017-04-07T06:32:00Z</dcterms:created>
  <dc:creator>nmarkovic</dc:creator>
  <cp:lastModifiedBy>Ivana Stampf</cp:lastModifiedBy>
  <cp:lastPrinted>2017-04-07T07:12:00Z</cp:lastPrinted>
  <dcterms:modified xmlns:xsi="http://www.w3.org/2001/XMLSchema-instance" xsi:type="dcterms:W3CDTF">2017-04-07T07:18:00Z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