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8382" w14:paraId="564838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4142A9">
        <w:t>7</w:t>
      </w:r>
      <w:r w:rsidR="00B42859">
        <w:t>0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B42859" w:rsidRPr="00B42859">
        <w:t>BONLAIT društvo s ograničenom odgovornošću za trgovinu i usluge, Sesvete Ulica Radovana Nikšića 3, MBS 080894350, OIB 27144661104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B42859" w:rsidRPr="00B42859">
        <w:t>Marina Džalto, Sesvete, Radovana Nikšića 3</w:t>
      </w:r>
      <w:r w:rsidR="00A82588" w:rsidRPr="00A82588">
        <w:t xml:space="preserve">, OIB </w:t>
      </w:r>
      <w:r w:rsidR="000760B0">
        <w:t>28738507913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D15463">
        <w:t>7</w:t>
      </w:r>
      <w:r w:rsidR="000760B0">
        <w:t>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D15463">
        <w:t>7</w:t>
      </w:r>
      <w:r w:rsidR="000760B0">
        <w:t>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760B0" w:rsidRPr="000760B0">
        <w:t>Marina Džalto, Sesvete, Radovana Nikšića 3, OIB 28738507913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D15463">
        <w:t>7</w:t>
      </w:r>
      <w:r w:rsidR="000760B0">
        <w:t>0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D15463">
        <w:t>7</w:t>
      </w:r>
      <w:r w:rsidR="000760B0">
        <w:t>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F651E7" w:rsidP="00B976DE" w:rsidR="00F651E7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231BD1" w:rsidRPr="00231BD1">
        <w:t>Marina Džalto, Sesvete, Radovana Nikšića 3, OIB 28738507913</w:t>
      </w:r>
      <w:r w:rsidR="00231BD1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B42859" w:rsidRPr="00B42859">
        <w:t>BONLAIT društvo s ograničenom odgovornošću za trgovinu i usluge, Sesvete Ulica Radovana Nikšića 3, MBS 080894350, OIB 27144661104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231BD1">
        <w:rPr>
          <w:bCs/>
        </w:rPr>
        <w:t>12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231BD1">
        <w:rPr>
          <w:bCs/>
        </w:rPr>
        <w:t>3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B42859" w:rsidRPr="00B42859">
        <w:t>BONLAIT društvo s ograničenom odgovornošću za trgovinu i usluge, Sesvete Ulica Radovana Nikšića 3, MBS 080894350, OIB 27144661104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231BD1">
        <w:t>7</w:t>
      </w:r>
      <w:r w:rsidR="00040633">
        <w:t>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231BD1">
        <w:t>Đakovu</w:t>
      </w:r>
      <w:r w:rsidR="0037445A">
        <w:t xml:space="preserve">, a dužnik ima sjedište u </w:t>
      </w:r>
      <w:r w:rsidR="00231BD1">
        <w:t>Sesvetama</w:t>
      </w:r>
      <w:r w:rsidR="0037445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336F44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231BD1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231BD1" w:rsidRPr="00231BD1">
        <w:t>Marina Džalt</w:t>
      </w:r>
      <w:r w:rsidR="00231BD1">
        <w:t>o, Sesvete, Radovana Nikšića 3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6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4142A9">
      <w:t>7</w:t>
    </w:r>
    <w:r w:rsidR="00B42859">
      <w:t>0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6B7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St-1770/2018-6</izvorni_sadrzaj>
    <derivirana_varijabla naziv="DomainObject.Oznaka_1">St-1770/2018-6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St-1770/2018</izvorni_sadrzaj>
    <derivirana_varijabla naziv="DomainObject.Predmet.OznakaBroj_1">St-1770/2018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BONLAIT d.o.o.</izvorni_sadrzaj>
    <derivirana_varijabla naziv="DomainObject.Predmet.ProtustrankaFormated_1">  BONLAIT d.o.o.</derivirana_varijabla>
  </DomainObject.Predmet.ProtustrankaFormated>
  <DomainObject.Predmet.ProtustrankaFormatedOIB>
    <izvorni_sadrzaj>  BONLAIT d.o.o., OIB 27144661104</izvorni_sadrzaj>
    <derivirana_varijabla naziv="DomainObject.Predmet.ProtustrankaFormatedOIB_1">  BONLAIT d.o.o., OIB 27144661104</derivirana_varijabla>
  </DomainObject.Predmet.ProtustrankaFormatedOIB>
  <DomainObject.Predmet.ProtustrankaFormatedWithAdress>
    <izvorni_sadrzaj> BONLAIT d.o.o., Ulica Radovana Nikšića 3, 10360 Sesvete</izvorni_sadrzaj>
    <derivirana_varijabla naziv="DomainObject.Predmet.ProtustrankaFormatedWithAdress_1"> BONLAIT d.o.o., Ulica Radovana Nikšića 3, 10360 Sesvete</derivirana_varijabla>
  </DomainObject.Predmet.ProtustrankaFormatedWithAdress>
  <DomainObject.Predmet.ProtustrankaFormatedWithAdressOIB>
    <izvorni_sadrzaj> BONLAIT d.o.o., OIB 27144661104, Ulica Radovana Nikšića 3, 10360 Sesvete</izvorni_sadrzaj>
    <derivirana_varijabla naziv="DomainObject.Predmet.ProtustrankaFormatedWithAdressOIB_1"> BONLAIT d.o.o., OIB 27144661104, Ulica Radovana Nikšića 3, 10360 Sesvete</derivirana_varijabla>
  </DomainObject.Predmet.ProtustrankaFormatedWithAdressOIB>
  <DomainObject.Predmet.ProtustrankaWithAdress>
    <izvorni_sadrzaj>BONLAIT d.o.o. Ulica Radovana Nikšića 3, 10360 Sesvete</izvorni_sadrzaj>
    <derivirana_varijabla naziv="DomainObject.Predmet.ProtustrankaWithAdress_1">BONLAIT d.o.o. Ulica Radovana Nikšića 3, 10360 Sesvete</derivirana_varijabla>
  </DomainObject.Predmet.ProtustrankaWithAdress>
  <DomainObject.Predmet.ProtustrankaWithAdressOIB>
    <izvorni_sadrzaj>BONLAIT d.o.o., OIB 27144661104, Ulica Radovana Nikšića 3, 10360 Sesvete</izvorni_sadrzaj>
    <derivirana_varijabla naziv="DomainObject.Predmet.ProtustrankaWithAdressOIB_1">BONLAIT d.o.o., OIB 27144661104, Ulica Radovana Nikšića 3, 10360 Sesvete</derivirana_varijabla>
  </DomainObject.Predmet.ProtustrankaWithAdressOIB>
  <DomainObject.Predmet.ProtustrankaNazivFormated>
    <izvorni_sadrzaj>BONLAIT d.o.o.</izvorni_sadrzaj>
    <derivirana_varijabla naziv="DomainObject.Predmet.ProtustrankaNazivFormated_1">BONLAIT d.o.o.</derivirana_varijabla>
  </DomainObject.Predmet.ProtustrankaNazivFormated>
  <DomainObject.Predmet.ProtustrankaNazivFormatedOIB>
    <izvorni_sadrzaj>BONLAIT d.o.o., OIB 27144661104</izvorni_sadrzaj>
    <derivirana_varijabla naziv="DomainObject.Predmet.ProtustrankaNazivFormatedOIB_1">BONLAIT d.o.o., OIB 27144661104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BONLAIT d.o.o.</item>
    </izvorni_sadrzaj>
    <derivirana_varijabla naziv="DomainObject.Predmet.ProtuStrankaListFormated_1">
      <item>BONLAIT d.o.o.</item>
    </derivirana_varijabla>
  </DomainObject.Predmet.ProtuStrankaListFormated>
  <DomainObject.Predmet.ProtuStrankaListFormatedOIB>
    <izvorni_sadrzaj>
      <item>BONLAIT d.o.o., OIB 27144661104</item>
    </izvorni_sadrzaj>
    <derivirana_varijabla naziv="DomainObject.Predmet.ProtuStrankaListFormatedOIB_1">
      <item>BONLAIT d.o.o., OIB 27144661104</item>
    </derivirana_varijabla>
  </DomainObject.Predmet.ProtuStrankaListFormatedOIB>
  <DomainObject.Predmet.ProtuStrankaListFormatedWithAdress>
    <izvorni_sadrzaj>
      <item>BONLAIT d.o.o., Ulica Radovana Nikšića 3, 10360 Sesvete</item>
    </izvorni_sadrzaj>
    <derivirana_varijabla naziv="DomainObject.Predmet.ProtuStrankaListFormatedWithAdress_1">
      <item>BONLAIT d.o.o., Ulica Radovana Nikšića 3, 10360 Sesvete</item>
    </derivirana_varijabla>
  </DomainObject.Predmet.ProtuStrankaListFormatedWithAdress>
  <DomainObject.Predmet.ProtuStrankaListFormatedWithAdressOIB>
    <izvorni_sadrzaj>
      <item>BONLAIT d.o.o., OIB 27144661104, Ulica Radovana Nikšića 3, 10360 Sesvete</item>
    </izvorni_sadrzaj>
    <derivirana_varijabla naziv="DomainObject.Predmet.ProtuStrankaListFormatedWithAdressOIB_1">
      <item>BONLAIT d.o.o., OIB 27144661104, Ulica Radovana Nikšića 3, 10360 Sesvete</item>
    </derivirana_varijabla>
  </DomainObject.Predmet.ProtuStrankaListFormatedWithAdressOIB>
  <DomainObject.Predmet.ProtuStrankaListNazivFormated>
    <izvorni_sadrzaj>
      <item>BONLAIT d.o.o.</item>
    </izvorni_sadrzaj>
    <derivirana_varijabla naziv="DomainObject.Predmet.ProtuStrankaListNazivFormated_1">
      <item>BONLAIT d.o.o.</item>
    </derivirana_varijabla>
  </DomainObject.Predmet.ProtuStrankaListNazivFormated>
  <DomainObject.Predmet.ProtuStrankaListNazivFormatedOIB>
    <izvorni_sadrzaj>
      <item>BONLAIT d.o.o., OIB 27144661104</item>
    </izvorni_sadrzaj>
    <derivirana_varijabla naziv="DomainObject.Predmet.ProtuStrankaListNazivFormatedOIB_1">
      <item>BONLAIT d.o.o., OIB 27144661104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St-1770/2018-6</izvorni_sadrzaj>
    <derivirana_varijabla naziv="DomainObject.PoslovniBrojDokumenta_1">St-1770/2018-6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BONLAIT d.o.o.</izvorni_sadrzaj>
    <derivirana_varijabla naziv="DomainObject.Predmet.ProtustrankaIDrugi_1">BONLAIT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BONLAIT d.o.o., OIB 27144661104, Ulica Radovana Nikšića 3, 10360 Sesvete</izvorni_sadrzaj>
    <derivirana_varijabla naziv="DomainObject.Predmet.ProtustrankaIDrugiAdressOIB_1">BONLAIT d.o.o., OIB 27144661104, Ulica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BONLAIT d.o.o.</item>
      <item>FINA Regionalni centar Zagreb</item>
    </izvorni_sadrzaj>
    <derivirana_varijabla naziv="DomainObject.Predmet.SudioniciListNaziv_1">
      <item>BONLAIT d.o.o.</item>
      <item>FINA Regionalni centar Zagreb</item>
    </derivirana_varijabla>
  </DomainObject.Predmet.SudioniciListNaziv>
  <DomainObject.Predmet.SudioniciListAdressOIB>
    <izvorni_sadrzaj>
      <item>BONLAIT d.o.o., OIB 27144661104, Ulica Radovana Nikšića 3,10360 Sesvete</item>
      <item>FINA Regionalni centar Zagreb, OIB 85821130368, Trg svibanjskih žrtava 1995. br. 1,10000 Zagreb</item>
    </izvorni_sadrzaj>
    <derivirana_varijabla naziv="DomainObject.Predmet.SudioniciListAdressOIB_1">
      <item>BONLAIT d.o.o., OIB 27144661104, Ulica Radovana Nikšića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27144661104</item>
      <item>, OIB 85821130368</item>
    </izvorni_sadrzaj>
    <derivirana_varijabla naziv="DomainObject.Predmet.SudioniciListNazivOIB_1">
      <item>, OIB 27144661104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St-1770/2018-5</izvorni_sadrzaj>
    <derivirana_varijabla naziv="DomainObject.PredzadnjaOdlukaIzPredmeta.Oznaka_1">St-1770/2018-5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8FAD3-6EF9-49E1-A511-93265694E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4078</properties:Characters>
  <properties:Lines>103</properties:Lines>
  <properties:Paragraphs>32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2018-12-28T11:27:00Z</dcterms:modified>
  <cp:revision>41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St-1770/2018-6 / 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