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1eee" w14:paraId="94d1ee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C1E59">
        <w:rPr>
          <w:sz w:val="24"/>
          <w:szCs w:val="24"/>
          <w:lang w:val="hr-HR"/>
        </w:rPr>
        <w:t>59</w:t>
      </w:r>
      <w:r w:rsidR="009A00F7">
        <w:rPr>
          <w:sz w:val="24"/>
          <w:szCs w:val="24"/>
          <w:lang w:val="hr-HR"/>
        </w:rPr>
        <w:t>6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719A6">
        <w:t>MARIA I RAMIZ d.o.o., Zadar, Rampada 9,</w:t>
      </w:r>
      <w:r w:rsidR="006F0F2C">
        <w:t xml:space="preserve"> </w:t>
      </w:r>
      <w:r w:rsidR="00C11685">
        <w:t xml:space="preserve">OIB: </w:t>
      </w:r>
      <w:r w:rsidR="00C719A6">
        <w:t>97439998795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DF6F9D">
        <w:rPr>
          <w:szCs w:val="24"/>
        </w:rPr>
        <w:t>2</w:t>
      </w:r>
      <w:r w:rsidR="002C1E59">
        <w:rPr>
          <w:szCs w:val="24"/>
        </w:rPr>
        <w:t>8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C719A6">
        <w:t xml:space="preserve">MARIA CIOBANU, Zadar, </w:t>
      </w:r>
      <w:r w:rsidR="00C719A6" w:rsidRPr="00C719A6">
        <w:t>Rampada 9</w:t>
      </w:r>
      <w:r w:rsidR="002C1E59">
        <w:t>,</w:t>
      </w:r>
      <w:r w:rsidR="009D18C4">
        <w:rPr>
          <w:szCs w:val="24"/>
        </w:rPr>
        <w:t xml:space="preserve"> OIB: </w:t>
      </w:r>
      <w:r w:rsidR="00C719A6">
        <w:rPr>
          <w:szCs w:val="24"/>
        </w:rPr>
        <w:t>88196517833</w:t>
      </w:r>
      <w:r w:rsidR="009119A3">
        <w:rPr>
          <w:szCs w:val="24"/>
        </w:rPr>
        <w:t>,</w:t>
      </w:r>
      <w:r w:rsidR="0075006D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="0075006D">
        <w:rPr>
          <w:szCs w:val="24"/>
        </w:rPr>
        <w:t>plat</w:t>
      </w:r>
      <w:r w:rsidR="002C1E59">
        <w:rPr>
          <w:szCs w:val="24"/>
        </w:rPr>
        <w:t>iti</w:t>
      </w:r>
      <w:r w:rsidRPr="00951610">
        <w:rPr>
          <w:szCs w:val="24"/>
        </w:rPr>
        <w:t xml:space="preserve">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C1E59">
        <w:rPr>
          <w:szCs w:val="24"/>
        </w:rPr>
        <w:t>59</w:t>
      </w:r>
      <w:r w:rsidR="009A00F7">
        <w:rPr>
          <w:szCs w:val="24"/>
        </w:rPr>
        <w:t>6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75006D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75006D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C719A6" w:rsidRPr="00C719A6">
        <w:rPr>
          <w:sz w:val="24"/>
          <w:szCs w:val="24"/>
        </w:rPr>
        <w:t>MARIA I RAMIZ d.o.o., Zadar</w:t>
      </w:r>
      <w:r w:rsidR="004C4592" w:rsidRPr="00C719A6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DF6F9D">
        <w:rPr>
          <w:sz w:val="24"/>
          <w:szCs w:val="24"/>
          <w:lang w:val="hr-HR"/>
        </w:rPr>
        <w:t>2</w:t>
      </w:r>
      <w:r w:rsidR="00F80556">
        <w:rPr>
          <w:sz w:val="24"/>
          <w:szCs w:val="24"/>
          <w:lang w:val="hr-HR"/>
        </w:rPr>
        <w:t>8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C719A6">
        <w:t xml:space="preserve">MARIA CIOBANU, Zadar, </w:t>
      </w:r>
      <w:r w:rsidR="00C719A6" w:rsidRPr="00C719A6">
        <w:t>Rampada 9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03AD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2C1E59">
      <w:rPr>
        <w:sz w:val="24"/>
        <w:szCs w:val="24"/>
        <w:lang w:val="hr-HR"/>
      </w:rPr>
      <w:t>59</w:t>
    </w:r>
    <w:r w:rsidR="009A00F7">
      <w:rPr>
        <w:sz w:val="24"/>
        <w:szCs w:val="24"/>
        <w:lang w:val="hr-HR"/>
      </w:rPr>
      <w:t>6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C1E59"/>
    <w:rsid w:val="002D33E5"/>
    <w:rsid w:val="00324C63"/>
    <w:rsid w:val="003328D9"/>
    <w:rsid w:val="0033417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366B"/>
    <w:rsid w:val="0059486F"/>
    <w:rsid w:val="00596CB7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6F0F2C"/>
    <w:rsid w:val="00722E41"/>
    <w:rsid w:val="00725EE3"/>
    <w:rsid w:val="00731A74"/>
    <w:rsid w:val="00731EF6"/>
    <w:rsid w:val="00736583"/>
    <w:rsid w:val="00742494"/>
    <w:rsid w:val="007469A2"/>
    <w:rsid w:val="0075006D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19A3"/>
    <w:rsid w:val="009162F4"/>
    <w:rsid w:val="0093736B"/>
    <w:rsid w:val="00951610"/>
    <w:rsid w:val="00953E62"/>
    <w:rsid w:val="009A00F7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719A6"/>
    <w:rsid w:val="00C80125"/>
    <w:rsid w:val="00CA2003"/>
    <w:rsid w:val="00CA58CD"/>
    <w:rsid w:val="00CC3B20"/>
    <w:rsid w:val="00CE5534"/>
    <w:rsid w:val="00CE7D5C"/>
    <w:rsid w:val="00CF61A4"/>
    <w:rsid w:val="00D00E37"/>
    <w:rsid w:val="00D03ADD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DF6F9D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80556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3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A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A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A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A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3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A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A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A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A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</izvorni_sadrzaj>
    <derivirana_varijabla naziv="DomainObject.Predmet.SudioniciListNazivOIB_1">
      <item>, OIB 85821130368</item>
      <item>, OIB 97439998795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8270B-8C1B-4CD4-BD7A-C9EDB683BF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1633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2016-04-28T06:11:00Z</dcterms:created>
  <dc:creator>Ante Kačić</dc:creator>
  <cp:lastModifiedBy>wsadmin</cp:lastModifiedBy>
  <cp:lastPrinted>2015-11-27T10:35:00Z</cp:lastPrinted>
  <dcterms:modified xmlns:xsi="http://www.w3.org/2001/XMLSchema-instance" xsi:type="dcterms:W3CDTF">2016-04-28T09:45:00Z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