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1050" w14:paraId="fc11050" w:rsidRDefault="00BF4675" w:rsidP="00BF4675" w:rsidR="0096044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 xml:space="preserve">  Poslovni broj 1 St-</w:t>
      </w:r>
      <w:r w:rsidR="00D21FED">
        <w:rPr>
          <w:sz w:val="24"/>
          <w:szCs w:val="24"/>
          <w:lang w:val="hr-HR"/>
        </w:rPr>
        <w:t>453</w:t>
      </w:r>
      <w:r w:rsidRPr="004722C7">
        <w:rPr>
          <w:sz w:val="24"/>
          <w:szCs w:val="24"/>
          <w:lang w:val="hr-HR"/>
        </w:rPr>
        <w:t>/2017-</w:t>
      </w:r>
      <w:r w:rsidR="00F7397B">
        <w:rPr>
          <w:sz w:val="24"/>
          <w:szCs w:val="24"/>
          <w:lang w:val="hr-HR"/>
        </w:rPr>
        <w:t>1</w:t>
      </w:r>
    </w:p>
    <w:p w:rsidRDefault="00BF4675" w:rsidP="00BF4675" w:rsidR="00BF4675" w:rsidRPr="004722C7">
      <w:pPr>
        <w:jc w:val="right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BF4675" w:rsidP="00BF4675" w:rsidR="00BF467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F4675" w:rsidP="00BF4675" w:rsidR="00BF467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BF4675" w:rsidR="00960446" w:rsidRPr="004722C7">
      <w:pPr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>
      <w:pPr>
        <w:ind w:firstLine="708"/>
        <w:rPr>
          <w:sz w:val="24"/>
          <w:szCs w:val="24"/>
          <w:lang w:val="hr-HR"/>
        </w:rPr>
      </w:pPr>
    </w:p>
    <w:p w:rsidRDefault="00BF4675" w:rsidP="000C04B3" w:rsidR="00BF4675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870765">
        <w:rPr>
          <w:sz w:val="24"/>
          <w:szCs w:val="24"/>
        </w:rPr>
        <w:t>ZADARSKI ŠPORT</w:t>
      </w:r>
      <w:r w:rsidR="00E50ECF">
        <w:rPr>
          <w:sz w:val="24"/>
          <w:szCs w:val="24"/>
        </w:rPr>
        <w:t xml:space="preserve"> d.o.o.</w:t>
      </w:r>
      <w:r w:rsidR="00870765">
        <w:rPr>
          <w:sz w:val="24"/>
          <w:szCs w:val="24"/>
        </w:rPr>
        <w:t xml:space="preserve"> u likvidaciji</w:t>
      </w:r>
      <w:r w:rsidR="00E50ECF">
        <w:rPr>
          <w:sz w:val="24"/>
          <w:szCs w:val="24"/>
        </w:rPr>
        <w:t xml:space="preserve">, Zadar, </w:t>
      </w:r>
      <w:r w:rsidR="00870765">
        <w:rPr>
          <w:sz w:val="24"/>
          <w:szCs w:val="24"/>
        </w:rPr>
        <w:t>Bruna Bušića bb</w:t>
      </w:r>
      <w:r w:rsidR="00E50ECF">
        <w:rPr>
          <w:sz w:val="24"/>
          <w:szCs w:val="24"/>
        </w:rPr>
        <w:t xml:space="preserve">, OIB: </w:t>
      </w:r>
      <w:r w:rsidR="00870765">
        <w:rPr>
          <w:sz w:val="24"/>
          <w:szCs w:val="24"/>
        </w:rPr>
        <w:t>98185775176</w:t>
      </w:r>
      <w:r w:rsidR="00D9166E" w:rsidRPr="004722C7">
        <w:rPr>
          <w:sz w:val="24"/>
          <w:szCs w:val="24"/>
        </w:rPr>
        <w:t xml:space="preserve">, zastupanom po </w:t>
      </w:r>
      <w:r w:rsidR="00A427F3">
        <w:rPr>
          <w:sz w:val="24"/>
          <w:szCs w:val="24"/>
        </w:rPr>
        <w:t>likvidatoru</w:t>
      </w:r>
      <w:r w:rsidR="00D9166E" w:rsidRPr="004722C7">
        <w:rPr>
          <w:sz w:val="24"/>
          <w:szCs w:val="24"/>
        </w:rPr>
        <w:t xml:space="preserve"> </w:t>
      </w:r>
      <w:r w:rsidR="00A427F3">
        <w:rPr>
          <w:sz w:val="24"/>
          <w:szCs w:val="24"/>
        </w:rPr>
        <w:t>Mirku Jošiću</w:t>
      </w:r>
      <w:r w:rsidR="00E50ECF">
        <w:rPr>
          <w:sz w:val="24"/>
          <w:szCs w:val="24"/>
        </w:rPr>
        <w:t xml:space="preserve"> iz </w:t>
      </w:r>
      <w:r w:rsidR="00A427F3">
        <w:rPr>
          <w:sz w:val="24"/>
          <w:szCs w:val="24"/>
        </w:rPr>
        <w:t>Zadra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F7397B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F7397B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A427F3">
        <w:rPr>
          <w:sz w:val="24"/>
          <w:szCs w:val="24"/>
        </w:rPr>
        <w:t>Mirko Jošić</w:t>
      </w:r>
      <w:r w:rsidR="00E50ECF">
        <w:rPr>
          <w:sz w:val="24"/>
          <w:szCs w:val="24"/>
        </w:rPr>
        <w:t xml:space="preserve"> iz </w:t>
      </w:r>
      <w:r w:rsidR="00A427F3">
        <w:rPr>
          <w:sz w:val="24"/>
          <w:szCs w:val="24"/>
        </w:rPr>
        <w:t>Zadra</w:t>
      </w:r>
      <w:r w:rsidR="000D5F54">
        <w:rPr>
          <w:sz w:val="24"/>
          <w:szCs w:val="24"/>
        </w:rPr>
        <w:t xml:space="preserve">, </w:t>
      </w:r>
      <w:r w:rsidR="00A427F3">
        <w:rPr>
          <w:sz w:val="24"/>
          <w:szCs w:val="24"/>
        </w:rPr>
        <w:t>Ulica Franje Petrića 3/C</w:t>
      </w:r>
      <w:r w:rsidR="00E50ECF">
        <w:rPr>
          <w:sz w:val="24"/>
          <w:szCs w:val="24"/>
        </w:rPr>
        <w:t xml:space="preserve">, OIB: </w:t>
      </w:r>
      <w:r w:rsidR="00A427F3">
        <w:rPr>
          <w:sz w:val="24"/>
          <w:szCs w:val="24"/>
        </w:rPr>
        <w:t>55357779169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F7397B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F7397B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A427F3">
        <w:rPr>
          <w:sz w:val="24"/>
          <w:szCs w:val="24"/>
          <w:lang w:val="hr-HR"/>
        </w:rPr>
        <w:t>453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F7397B">
        <w:rPr>
          <w:sz w:val="24"/>
          <w:szCs w:val="24"/>
          <w:lang w:val="hr-HR"/>
        </w:rPr>
        <w:t xml:space="preserve">(„Narodne Novine“ br. 112/12, </w:t>
      </w:r>
      <w:r w:rsidR="00F7397B" w:rsidRPr="004722C7">
        <w:rPr>
          <w:sz w:val="24"/>
          <w:szCs w:val="24"/>
          <w:lang w:val="hr-HR"/>
        </w:rPr>
        <w:t>25/13,</w:t>
      </w:r>
      <w:r w:rsidR="00F7397B">
        <w:rPr>
          <w:sz w:val="24"/>
          <w:szCs w:val="24"/>
          <w:lang w:val="hr-HR"/>
        </w:rPr>
        <w:t xml:space="preserve"> 93/14, 73/17</w:t>
      </w:r>
      <w:r w:rsidR="00F7397B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A427F3">
        <w:rPr>
          <w:sz w:val="24"/>
          <w:szCs w:val="24"/>
          <w:lang w:val="hr-HR"/>
        </w:rPr>
        <w:t>453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F7397B" w:rsidR="00F7397B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F7397B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F7397B">
        <w:rPr>
          <w:sz w:val="24"/>
          <w:szCs w:val="24"/>
          <w:lang w:val="hr-HR"/>
        </w:rPr>
        <w:t xml:space="preserve"> skraćenog</w:t>
      </w:r>
      <w:r w:rsidR="00F7397B" w:rsidRPr="004722C7">
        <w:rPr>
          <w:sz w:val="24"/>
          <w:szCs w:val="24"/>
          <w:lang w:val="hr-HR"/>
        </w:rPr>
        <w:t xml:space="preserve"> stečajnog postupka nad dužnikom nad </w:t>
      </w:r>
      <w:r w:rsidR="00F7397B">
        <w:rPr>
          <w:sz w:val="24"/>
          <w:szCs w:val="24"/>
        </w:rPr>
        <w:t xml:space="preserve">ZADARSKI ŠPORT d.o.o. u likvidaciji, </w:t>
      </w:r>
      <w:r w:rsidR="00F7397B">
        <w:rPr>
          <w:sz w:val="24"/>
          <w:szCs w:val="24"/>
        </w:rPr>
        <w:lastRenderedPageBreak/>
        <w:t>Zadar</w:t>
      </w:r>
      <w:r w:rsidR="00F7397B" w:rsidRPr="004722C7">
        <w:rPr>
          <w:sz w:val="24"/>
          <w:szCs w:val="24"/>
          <w:lang w:val="hr-HR"/>
        </w:rPr>
        <w:t xml:space="preserve">. </w:t>
      </w:r>
      <w:r w:rsidR="00F7397B">
        <w:rPr>
          <w:sz w:val="24"/>
          <w:szCs w:val="24"/>
          <w:lang w:val="hr-HR"/>
        </w:rPr>
        <w:t xml:space="preserve"> Postupajući po prijedlogu sud je 8. lipnja 2017.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F7397B" w:rsidP="00F7397B" w:rsidR="00F7397B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F7397B" w:rsidP="00F7397B" w:rsidR="00F7397B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F7397B" w:rsidP="00F7397B" w:rsidR="00F7397B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F7397B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F7397B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F7397B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365612" w:rsidP="0036561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365612" w:rsidP="0036561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BF467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765" w:rsidP="00960446" w:rsidR="00870765">
      <w:r>
        <w:separator/>
      </w:r>
    </w:p>
  </w:endnote>
  <w:endnote w:id="0" w:type="continuationSeparator">
    <w:p w:rsidRDefault="00870765" w:rsidP="00960446" w:rsidR="00870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765" w:rsidP="00960446" w:rsidR="00870765">
      <w:r>
        <w:separator/>
      </w:r>
    </w:p>
  </w:footnote>
  <w:footnote w:id="0" w:type="continuationSeparator">
    <w:p w:rsidRDefault="00870765" w:rsidP="00960446" w:rsidR="00870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765" w:rsidP="00AC3105" w:rsidR="008707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0765" w:rsidR="008707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765" w:rsidP="00AC3105" w:rsidR="00870765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F0E4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7397B" w:rsidP="005F7205" w:rsidR="00870765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St-453/2017-1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765" w:rsidP="00AC3105" w:rsidR="00870765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50EAA"/>
    <w:rsid w:val="00096EB6"/>
    <w:rsid w:val="000C04B3"/>
    <w:rsid w:val="000D5F54"/>
    <w:rsid w:val="00111082"/>
    <w:rsid w:val="0011581D"/>
    <w:rsid w:val="00145E8F"/>
    <w:rsid w:val="00174F1D"/>
    <w:rsid w:val="001C3FFF"/>
    <w:rsid w:val="00260B66"/>
    <w:rsid w:val="00283C4B"/>
    <w:rsid w:val="002B7153"/>
    <w:rsid w:val="00310393"/>
    <w:rsid w:val="00350721"/>
    <w:rsid w:val="00363B96"/>
    <w:rsid w:val="00365612"/>
    <w:rsid w:val="0037101E"/>
    <w:rsid w:val="00377F98"/>
    <w:rsid w:val="003C00DB"/>
    <w:rsid w:val="00421271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0E40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81423E"/>
    <w:rsid w:val="0082407F"/>
    <w:rsid w:val="0084684D"/>
    <w:rsid w:val="00870765"/>
    <w:rsid w:val="0087731B"/>
    <w:rsid w:val="00883C06"/>
    <w:rsid w:val="008E7807"/>
    <w:rsid w:val="008F2F4B"/>
    <w:rsid w:val="0091276F"/>
    <w:rsid w:val="00930C7D"/>
    <w:rsid w:val="00944E4B"/>
    <w:rsid w:val="00960446"/>
    <w:rsid w:val="009C7862"/>
    <w:rsid w:val="009E741D"/>
    <w:rsid w:val="00A26249"/>
    <w:rsid w:val="00A427F3"/>
    <w:rsid w:val="00A6572B"/>
    <w:rsid w:val="00AC3105"/>
    <w:rsid w:val="00AF5281"/>
    <w:rsid w:val="00B00AA5"/>
    <w:rsid w:val="00B1266E"/>
    <w:rsid w:val="00B27A02"/>
    <w:rsid w:val="00B35D0E"/>
    <w:rsid w:val="00B70FD3"/>
    <w:rsid w:val="00BF4675"/>
    <w:rsid w:val="00BF75A9"/>
    <w:rsid w:val="00C63CC1"/>
    <w:rsid w:val="00C715B9"/>
    <w:rsid w:val="00CA4B1D"/>
    <w:rsid w:val="00CB7E8C"/>
    <w:rsid w:val="00CE49E3"/>
    <w:rsid w:val="00D163D4"/>
    <w:rsid w:val="00D21FED"/>
    <w:rsid w:val="00D2712B"/>
    <w:rsid w:val="00D4148E"/>
    <w:rsid w:val="00D606A0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7397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BF467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E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E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E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E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BF467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E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E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E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E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ZADARSKI ŠPORT d.o.o. u likvidaciji</izvorni_sadrzaj>
    <derivirana_varijabla naziv="DomainObject.Predmet.ProtustrankaFormated_1">  ZADARSKI ŠPORT d.o.o. u likvidaciji</derivirana_varijabla>
  </DomainObject.Predmet.ProtustrankaFormated>
  <DomainObject.Predmet.ProtustrankaFormatedOIB>
    <izvorni_sadrzaj>  ZADARSKI ŠPORT d.o.o. u likvidaciji, OIB 98185775176</izvorni_sadrzaj>
    <derivirana_varijabla naziv="DomainObject.Predmet.ProtustrankaFormatedOIB_1">  ZADARSKI ŠPORT d.o.o. u likvidaciji, OIB 98185775176</derivirana_varijabla>
  </DomainObject.Predmet.ProtustrankaFormatedOIB>
  <DomainObject.Predmet.ProtustrankaFormatedWithAdress>
    <izvorni_sadrzaj> ZADARSKI ŠPORT d.o.o. u likvidaciji, Bruna Bušića/bb, 23000 Zadar</izvorni_sadrzaj>
    <derivirana_varijabla naziv="DomainObject.Predmet.ProtustrankaFormatedWithAdress_1"> ZADARSKI ŠPORT d.o.o. u likvidaciji, Bruna Bušića/bb, 23000 Zadar</derivirana_varijabla>
  </DomainObject.Predmet.ProtustrankaFormatedWithAdress>
  <DomainObject.Predmet.ProtustrankaFormatedWithAdressOIB>
    <izvorni_sadrzaj> ZADARSKI ŠPORT d.o.o. u likvidaciji, OIB 98185775176, Bruna Bušića/bb, 23000 Zadar</izvorni_sadrzaj>
    <derivirana_varijabla naziv="DomainObject.Predmet.ProtustrankaFormatedWithAdressOIB_1"> ZADARSKI ŠPORT d.o.o. u likvidaciji, OIB 98185775176, Bruna Bušića/bb, 23000 Zadar</derivirana_varijabla>
  </DomainObject.Predmet.ProtustrankaFormatedWithAdressOIB>
  <DomainObject.Predmet.ProtustrankaWithAdress>
    <izvorni_sadrzaj>ZADARSKI ŠPORT d.o.o. u likvidaciji Bruna Bušića/bb, 23000 Zadar</izvorni_sadrzaj>
    <derivirana_varijabla naziv="DomainObject.Predmet.ProtustrankaWithAdress_1">ZADARSKI ŠPORT d.o.o. u likvidaciji Bruna Bušića/bb, 23000 Zadar</derivirana_varijabla>
  </DomainObject.Predmet.ProtustrankaWithAdress>
  <DomainObject.Predmet.ProtustrankaWithAdressOIB>
    <izvorni_sadrzaj>ZADARSKI ŠPORT d.o.o. u likvidaciji, OIB 98185775176, Bruna Bušića/bb, 23000 Zadar</izvorni_sadrzaj>
    <derivirana_varijabla naziv="DomainObject.Predmet.ProtustrankaWithAdressOIB_1">ZADARSKI ŠPORT d.o.o. u likvidaciji, OIB 98185775176, Bruna Bušića/bb, 23000 Zadar</derivirana_varijabla>
  </DomainObject.Predmet.ProtustrankaWithAdressOIB>
  <DomainObject.Predmet.ProtustrankaNazivFormated>
    <izvorni_sadrzaj>ZADARSKI ŠPORT d.o.o. u likvidaciji</izvorni_sadrzaj>
    <derivirana_varijabla naziv="DomainObject.Predmet.ProtustrankaNazivFormated_1">ZADARSKI ŠPORT d.o.o. u likvidaciji</derivirana_varijabla>
  </DomainObject.Predmet.ProtustrankaNazivFormated>
  <DomainObject.Predmet.ProtustrankaNazivFormatedOIB>
    <izvorni_sadrzaj>ZADARSKI ŠPORT d.o.o. u likvidaciji, OIB 98185775176</izvorni_sadrzaj>
    <derivirana_varijabla naziv="DomainObject.Predmet.ProtustrankaNazivFormatedOIB_1">ZADARSKI ŠPORT d.o.o. u likvidaciji, OIB 98185775176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ZADARSKI ŠPORT d.o.o. u likvidaciji</item>
    </izvorni_sadrzaj>
    <derivirana_varijabla naziv="DomainObject.Predmet.ProtuStrankaListFormated_1">
      <item>ZADARSKI ŠPORT d.o.o. u likvidaciji</item>
    </derivirana_varijabla>
  </DomainObject.Predmet.ProtuStrankaListFormated>
  <DomainObject.Predmet.ProtuStrankaListFormatedOIB>
    <izvorni_sadrzaj>
      <item>ZADARSKI ŠPORT d.o.o. u likvidaciji, OIB 98185775176</item>
    </izvorni_sadrzaj>
    <derivirana_varijabla naziv="DomainObject.Predmet.ProtuStrankaListFormatedOIB_1">
      <item>ZADARSKI ŠPORT d.o.o. u likvidaciji, OIB 98185775176</item>
    </derivirana_varijabla>
  </DomainObject.Predmet.ProtuStrankaListFormatedOIB>
  <DomainObject.Predmet.ProtuStrankaListFormatedWithAdress>
    <izvorni_sadrzaj>
      <item>ZADARSKI ŠPORT d.o.o. u likvidaciji, Bruna Bušića/bb, 23000 Zadar</item>
    </izvorni_sadrzaj>
    <derivirana_varijabla naziv="DomainObject.Predmet.ProtuStrankaListFormatedWithAdress_1">
      <item>ZADARSKI ŠPORT d.o.o. u likvidaciji, Bruna Bušića/bb, 23000 Zadar</item>
    </derivirana_varijabla>
  </DomainObject.Predmet.ProtuStrankaListFormatedWithAdress>
  <DomainObject.Predmet.ProtuStrankaListFormatedWithAdressOIB>
    <izvorni_sadrzaj>
      <item>ZADARSKI ŠPORT d.o.o. u likvidaciji, OIB 98185775176, Bruna Bušića/bb, 23000 Zadar</item>
    </izvorni_sadrzaj>
    <derivirana_varijabla naziv="DomainObject.Predmet.ProtuStrankaListFormatedWithAdressOIB_1">
      <item>ZADARSKI ŠPORT d.o.o. u likvidaciji, OIB 98185775176, Bruna Bušića/bb, 23000 Zadar</item>
    </derivirana_varijabla>
  </DomainObject.Predmet.ProtuStrankaListFormatedWithAdressOIB>
  <DomainObject.Predmet.ProtuStrankaListNazivFormated>
    <izvorni_sadrzaj>
      <item>ZADARSKI ŠPORT d.o.o. u likvidaciji</item>
    </izvorni_sadrzaj>
    <derivirana_varijabla naziv="DomainObject.Predmet.ProtuStrankaListNazivFormated_1">
      <item>ZADARSKI ŠPORT d.o.o. u likvidaciji</item>
    </derivirana_varijabla>
  </DomainObject.Predmet.ProtuStrankaListNazivFormated>
  <DomainObject.Predmet.ProtuStrankaListNazivFormatedOIB>
    <izvorni_sadrzaj>
      <item>ZADARSKI ŠPORT d.o.o. u likvidaciji, OIB 98185775176</item>
    </izvorni_sadrzaj>
    <derivirana_varijabla naziv="DomainObject.Predmet.ProtuStrankaListNazivFormatedOIB_1">
      <item>ZADARSKI ŠPORT d.o.o. u likvidaciji, OIB 98185775176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ZADARSKI ŠPORT d.o.o. u likvidaciji</izvorni_sadrzaj>
    <derivirana_varijabla naziv="DomainObject.Predmet.ProtustrankaIDrugi_1">ZADARSKI ŠPORT d.o.o. u likvidaciji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ZADARSKI ŠPORT d.o.o. u likvidaciji, OIB 98185775176, Bruna Bušića/bb, 23000 Zadar</izvorni_sadrzaj>
    <derivirana_varijabla naziv="DomainObject.Predmet.ProtustrankaIDrugiAdressOIB_1">ZADARSKI ŠPORT d.o.o. u likvidaciji, OIB 98185775176, Bruna Bušića/bb,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ZADARSKI ŠPORT d.o.o. u likvidaciji</item>
      <item>FINA</item>
    </izvorni_sadrzaj>
    <derivirana_varijabla naziv="DomainObject.Predmet.SudioniciListNaziv_1">
      <item>ZADARSKI ŠPORT d.o.o. u likvidaciji</item>
      <item>FINA</item>
    </derivirana_varijabla>
  </DomainObject.Predmet.SudioniciListNaziv>
  <DomainObject.Predmet.SudioniciListAdressOIB>
    <izvorni_sadrzaj>
      <item>ZADARSKI ŠPORT d.o.o. u likvidaciji, OIB 98185775176, Bruna Bušića/bb,23000 Zadar</item>
      <item>FINA, OIB 85821130368</item>
    </izvorni_sadrzaj>
    <derivirana_varijabla naziv="DomainObject.Predmet.SudioniciListAdressOIB_1">
      <item>ZADARSKI ŠPORT d.o.o. u likvidaciji, OIB 98185775176, Bruna Bušića/bb,23000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98185775176</item>
      <item>, OIB 85821130368</item>
    </izvorni_sadrzaj>
    <derivirana_varijabla naziv="DomainObject.Predmet.SudioniciListNazivOIB_1">
      <item>, OIB 98185775176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57FD0-508B-4B2F-83C0-C4261818E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3697</properties:Characters>
  <properties:Lines>94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2017-11-10T08:53:00Z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2017-12-13T12:03:00Z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