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7056" w14:paraId="9e77056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2C03BC">
        <w:t>VISION DESIGN proizvodno uslužna zadruga, Koprivnica, Trg Kralja Tomislava bb,</w:t>
      </w:r>
      <w:r w:rsidR="00BB7C9D">
        <w:t xml:space="preserve"> </w:t>
      </w:r>
      <w:r w:rsidR="004133DA">
        <w:t xml:space="preserve">OIB: </w:t>
      </w:r>
      <w:r w:rsidR="002C03BC">
        <w:t>21234281322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2C03BC">
        <w:t xml:space="preserve"> VISION DESIGN proizvodno uslužna zadruga, Koprivnica, Trg Kralja Tomislava bb, OIB: 21234281322</w:t>
      </w:r>
      <w:r w:rsidR="007A5099">
        <w:t>,</w:t>
      </w:r>
      <w:r w:rsidR="004133DA">
        <w:t xml:space="preserve"> iznosi </w:t>
      </w:r>
      <w:r w:rsidR="002C03BC">
        <w:t xml:space="preserve">48.237,31 kn.        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9B1E8E">
        <w:t xml:space="preserve"> se </w:t>
      </w:r>
      <w:r w:rsidR="00FA6A06">
        <w:t>upraviteljica zadruge Ilinka Grobenski iz Koprivnice, Ledinska 20,</w:t>
      </w:r>
      <w:r w:rsidR="009B1E8E">
        <w:t xml:space="preserve"> OIB: </w:t>
      </w:r>
      <w:r w:rsidR="00FA6A06">
        <w:t>17000811656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 w:rsidR="009B1E8E">
        <w:t xml:space="preserve"> podnese</w:t>
      </w:r>
      <w:r>
        <w:t xml:space="preserve">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FA6A06">
        <w:t>upraviteljica 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EE0E9B" w:rsidR="00D4340E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D73E63" w:rsidP="00EE0E9B" w:rsidR="00D73E63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FA6A06" w:rsidP="00031118" w:rsidR="009B1E8E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Upraviteljica zadruge Ilinka Grobenski iz Koprivnice, Ledinska 20   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1A1E" w:rsidRPr="00471A1E">
      <w:rPr>
        <w:noProof/>
        <w:lang w:val="hr-HR"/>
      </w:rPr>
      <w:t>2</w:t>
    </w:r>
    <w:r>
      <w:fldChar w:fldCharType="end"/>
    </w:r>
  </w:p>
  <w:p w:rsidRDefault="002C03BC" w:rsidP="002C03BC" w:rsidR="002C03BC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St-295/15-4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2C03BC">
      <w:rPr>
        <w:lang w:val="hr-HR"/>
      </w:rPr>
      <w:t>295/15-4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FBD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072E"/>
    <w:rsid w:val="00185C6D"/>
    <w:rsid w:val="001A0585"/>
    <w:rsid w:val="001B3022"/>
    <w:rsid w:val="001B4E0D"/>
    <w:rsid w:val="001B6843"/>
    <w:rsid w:val="001B73FB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2488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708D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3BC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1A1E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A782F"/>
    <w:rsid w:val="005B010B"/>
    <w:rsid w:val="005B2F25"/>
    <w:rsid w:val="005C0132"/>
    <w:rsid w:val="005C3D07"/>
    <w:rsid w:val="005C45AF"/>
    <w:rsid w:val="005D5424"/>
    <w:rsid w:val="005E021E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A5099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1AA9"/>
    <w:rsid w:val="00974A1A"/>
    <w:rsid w:val="0097673B"/>
    <w:rsid w:val="00990170"/>
    <w:rsid w:val="0099060C"/>
    <w:rsid w:val="00990F93"/>
    <w:rsid w:val="00993F5F"/>
    <w:rsid w:val="009A5500"/>
    <w:rsid w:val="009B1E8E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F9F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6BD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C1D9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340E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3E63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949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A"/>
    <w:rsid w:val="00EC1EB7"/>
    <w:rsid w:val="00ED375D"/>
    <w:rsid w:val="00ED66D1"/>
    <w:rsid w:val="00EE0E9B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6A06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28A5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A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A1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A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A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A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A1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A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A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VISION DESIGN  proizvodno uslužna zadruga</izvorni_sadrzaj>
    <derivirana_varijabla naziv="DomainObject.Predmet.ProtustrankaFormated_1">  VISION DESIGN  proizvodno uslužna zadruga</derivirana_varijabla>
  </DomainObject.Predmet.ProtustrankaFormated>
  <DomainObject.Predmet.ProtustrankaFormatedOIB>
    <izvorni_sadrzaj>  VISION DESIGN  proizvodno uslužna zadruga, OIB 21234281322</izvorni_sadrzaj>
    <derivirana_varijabla naziv="DomainObject.Predmet.ProtustrankaFormatedOIB_1">  VISION DESIGN  proizvodno uslužna zadruga, OIB 21234281322</derivirana_varijabla>
  </DomainObject.Predmet.ProtustrankaFormatedOIB>
  <DomainObject.Predmet.ProtustrankaFormatedWithAdress>
    <izvorni_sadrzaj> VISION DESIGN  proizvodno uslužna zadruga, Trg Kralja Tomislava/bb, 48000 Koprivnica</izvorni_sadrzaj>
    <derivirana_varijabla naziv="DomainObject.Predmet.ProtustrankaFormatedWithAdress_1"> VISION DESIGN  proizvodno uslužna zadruga, Trg Kralja Tomislava/bb, 48000 Koprivnica</derivirana_varijabla>
  </DomainObject.Predmet.ProtustrankaFormatedWithAdress>
  <DomainObject.Predmet.ProtustrankaFormatedWithAdressOIB>
    <izvorni_sadrzaj> VISION DESIGN  proizvodno uslužna zadruga, OIB 21234281322, Trg Kralja Tomislava/bb, 48000 Koprivnica</izvorni_sadrzaj>
    <derivirana_varijabla naziv="DomainObject.Predmet.ProtustrankaFormatedWithAdressOIB_1"> VISION DESIGN  proizvodno uslužna zadruga, OIB 21234281322, Trg Kralja Tomislava/bb, 48000 Koprivnica</derivirana_varijabla>
  </DomainObject.Predmet.ProtustrankaFormatedWithAdressOIB>
  <DomainObject.Predmet.ProtustrankaWithAdress>
    <izvorni_sadrzaj>VISION DESIGN  proizvodno uslužna zadruga Trg Kralja Tomislava/bb, 48000 Koprivnica</izvorni_sadrzaj>
    <derivirana_varijabla naziv="DomainObject.Predmet.ProtustrankaWithAdress_1">VISION DESIGN  proizvodno uslužna zadruga Trg Kralja Tomislava/bb, 48000 Koprivnica</derivirana_varijabla>
  </DomainObject.Predmet.ProtustrankaWithAdress>
  <DomainObject.Predmet.ProtustrankaWithAdressOIB>
    <izvorni_sadrzaj>VISION DESIGN  proizvodno uslužna zadruga, OIB 21234281322, Trg Kralja Tomislava/bb, 48000 Koprivnica</izvorni_sadrzaj>
    <derivirana_varijabla naziv="DomainObject.Predmet.ProtustrankaWithAdressOIB_1">VISION DESIGN  proizvodno uslužna zadruga, OIB 21234281322, Trg Kralja Tomislava/bb, 48000 Koprivnica</derivirana_varijabla>
  </DomainObject.Predmet.ProtustrankaWithAdressOIB>
  <DomainObject.Predmet.ProtustrankaNazivFormated>
    <izvorni_sadrzaj>VISION DESIGN  proizvodno uslužna zadruga</izvorni_sadrzaj>
    <derivirana_varijabla naziv="DomainObject.Predmet.ProtustrankaNazivFormated_1">VISION DESIGN  proizvodno uslužna zadruga</derivirana_varijabla>
  </DomainObject.Predmet.ProtustrankaNazivFormated>
  <DomainObject.Predmet.ProtustrankaNazivFormatedOIB>
    <izvorni_sadrzaj>VISION DESIGN  proizvodno uslužna zadruga, OIB 21234281322</izvorni_sadrzaj>
    <derivirana_varijabla naziv="DomainObject.Predmet.ProtustrankaNazivFormatedOIB_1">VISION DESIGN  proizvodno uslužna zadruga, OIB 21234281322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48237.31</izvorni_sadrzaj>
    <derivirana_varijabla naziv="DomainObject.Predmet.TrenutnaVrijednost_1">48237.31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VISION DESIGN  proizvodno uslužna zadruga</item>
    </izvorni_sadrzaj>
    <derivirana_varijabla naziv="DomainObject.Predmet.ProtuStrankaListFormated_1">
      <item>VISION DESIGN  proizvodno uslužna zadruga</item>
    </derivirana_varijabla>
  </DomainObject.Predmet.ProtuStrankaListFormated>
  <DomainObject.Predmet.ProtuStrankaListFormatedOIB>
    <izvorni_sadrzaj>
      <item>VISION DESIGN  proizvodno uslužna zadruga, OIB 21234281322</item>
    </izvorni_sadrzaj>
    <derivirana_varijabla naziv="DomainObject.Predmet.ProtuStrankaListFormatedOIB_1">
      <item>VISION DESIGN  proizvodno uslužna zadruga, OIB 21234281322</item>
    </derivirana_varijabla>
  </DomainObject.Predmet.ProtuStrankaListFormatedOIB>
  <DomainObject.Predmet.ProtuStrankaListFormatedWithAdress>
    <izvorni_sadrzaj>
      <item>VISION DESIGN  proizvodno uslužna zadruga, Trg Kralja Tomislava/bb, 48000 Koprivnica</item>
    </izvorni_sadrzaj>
    <derivirana_varijabla naziv="DomainObject.Predmet.ProtuStrankaListFormatedWithAdress_1">
      <item>VISION DESIGN  proizvodno uslužna zadruga, Trg Kralja Tomislava/bb, 48000 Koprivnica</item>
    </derivirana_varijabla>
  </DomainObject.Predmet.ProtuStrankaListFormatedWithAdress>
  <DomainObject.Predmet.ProtuStrankaListFormatedWithAdressOIB>
    <izvorni_sadrzaj>
      <item>VISION DESIGN  proizvodno uslužna zadruga, OIB 21234281322, Trg Kralja Tomislava/bb, 48000 Koprivnica</item>
    </izvorni_sadrzaj>
    <derivirana_varijabla naziv="DomainObject.Predmet.ProtuStrankaListFormatedWithAdressOIB_1">
      <item>VISION DESIGN  proizvodno uslužna zadruga, OIB 21234281322, Trg Kralja Tomislava/bb, 48000 Koprivnica</item>
    </derivirana_varijabla>
  </DomainObject.Predmet.ProtuStrankaListFormatedWithAdressOIB>
  <DomainObject.Predmet.ProtuStrankaListNazivFormated>
    <izvorni_sadrzaj>
      <item>VISION DESIGN  proizvodno uslužna zadruga</item>
    </izvorni_sadrzaj>
    <derivirana_varijabla naziv="DomainObject.Predmet.ProtuStrankaListNazivFormated_1">
      <item>VISION DESIGN  proizvodno uslužna zadruga</item>
    </derivirana_varijabla>
  </DomainObject.Predmet.ProtuStrankaListNazivFormated>
  <DomainObject.Predmet.ProtuStrankaListNazivFormatedOIB>
    <izvorni_sadrzaj>
      <item>VISION DESIGN  proizvodno uslužna zadruga, OIB 21234281322</item>
    </izvorni_sadrzaj>
    <derivirana_varijabla naziv="DomainObject.Predmet.ProtuStrankaListNazivFormatedOIB_1">
      <item>VISION DESIGN  proizvodno uslužna zadruga, OIB 21234281322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VISION DESIGN  proizvodno uslužna zadruga</izvorni_sadrzaj>
    <derivirana_varijabla naziv="DomainObject.Predmet.ProtustrankaIDrugi_1">VISION DESIGN  proizvodno uslužna zadruga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VISION DESIGN  proizvodno uslužna zadruga, OIB 21234281322, Trg Kralja Tomislava/bb, 48000 Koprivnica</izvorni_sadrzaj>
    <derivirana_varijabla naziv="DomainObject.Predmet.ProtustrankaIDrugiAdressOIB_1">VISION DESIGN  proizvodno uslužna zadruga, OIB 21234281322, Trg Kralja Tomislava/bb,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VISION DESIGN  proizvodno uslužna zadruga</item>
      <item>e-Oglasna</item>
      <item>Sudski registar</item>
    </izvorni_sadrzaj>
    <derivirana_varijabla naziv="DomainObject.Predmet.SudioniciListNaziv_1">
      <item>Financijska agencija RC Zagreb Podružnica Varaždin</item>
      <item>VISION DESIGN  proizvodno uslužna zadruga</item>
      <item>e-Oglasna</item>
      <item>Sudski registar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VISION DESIGN  proizvodno uslužna zadruga, OIB 21234281322, Trg Kralja Tomislava/bb,48000 Koprivnica</item>
      <item>e-Oglasna</item>
      <item>Sudski registar</item>
    </izvorni_sadrzaj>
    <derivirana_varijabla naziv="DomainObject.Predmet.SudioniciListAdressOIB_1">
      <item>Financijska agencija RC Zagreb Podružnica Varaždin, OIB 85821130368, A.Cesarca 2,42000 Varaždin</item>
      <item>VISION DESIGN  proizvodno uslužna zadruga, OIB 21234281322, Trg Kralja Tomislava/bb,48000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21234281322</item>
      <item>, OIB null</item>
      <item>, OIB null</item>
    </izvorni_sadrzaj>
    <derivirana_varijabla naziv="DomainObject.Predmet.SudioniciListNazivOIB_1">
      <item>, OIB 85821130368</item>
      <item>, OIB 21234281322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91BFE-B6EF-43D2-81A2-B90FEFB90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404</properties:Words>
  <properties:Characters>2169</properties:Characters>
  <properties:Lines>57</properties:Lines>
  <properties:Paragraphs>17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2015-11-03T11:19:00Z</cp:lastPrinted>
  <dcterms:modified xmlns:xsi="http://www.w3.org/2001/XMLSchema-instance" xsi:type="dcterms:W3CDTF">2015-11-03T11:22:00Z</dcterms:modified>
  <cp:revision>44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