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cd5f" w14:paraId="f60cd5f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3D7561">
        <w:rPr>
          <w:b/>
        </w:rPr>
        <w:t>897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5A5C16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6C6DD3" w:rsidP="005C74D3" w:rsidR="00D176CC" w:rsidRPr="008F7C03">
      <w:pPr>
        <w:jc w:val="both"/>
        <w:rPr>
          <w:b/>
        </w:rPr>
      </w:pPr>
      <w:r w:rsidRPr="008F7C03">
        <w:rPr>
          <w:b/>
        </w:rPr>
        <w:t>STALNA SLUŽBA DUBROVNIK</w:t>
      </w:r>
    </w:p>
    <w:p w:rsidRDefault="006C6DD3" w:rsidP="005C74D3" w:rsidR="006C6DD3" w:rsidRPr="008F7C03">
      <w:pPr>
        <w:jc w:val="both"/>
        <w:rPr>
          <w:b/>
        </w:rPr>
      </w:pPr>
      <w:r w:rsidRPr="008F7C03">
        <w:rPr>
          <w:b/>
        </w:rPr>
        <w:t xml:space="preserve">Dubrovnik, Dr. A. Starčevića 23 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Stalna služba u Dubrovniku, po stečajnom sucu Katarini Franković u prethodnom postupku radi utvrđivanja pretpostavki za otvaranje stečajnog postupka nad dužnikom </w:t>
      </w:r>
      <w:r w:rsidR="003D7561" w:rsidRPr="003D7561">
        <w:t>SHUANGPING-PROMET d.o.o. za trgovinu i usluge, Dubrovnik, Andrije Hebranga 41, OIB: 85973275205</w:t>
      </w:r>
      <w:r w:rsidRPr="008F7C03">
        <w:t xml:space="preserve">, dana </w:t>
      </w:r>
      <w:r w:rsidR="00C87C9C">
        <w:t>18</w:t>
      </w:r>
      <w:r w:rsidRPr="008F7C03">
        <w:t xml:space="preserve">. </w:t>
      </w:r>
      <w:r w:rsidR="008D6856">
        <w:t>listopad</w:t>
      </w:r>
      <w:r w:rsidR="00C34A5E">
        <w:t>a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3D7561" w:rsidRPr="003D7561">
        <w:t>SHUANGPING-PROMET d.o.o. za trgovinu i usluge, Dubrovnik, Andrije Hebranga 41, OIB: 85973275205</w:t>
      </w:r>
      <w:r w:rsidRPr="008F7C03">
        <w:t xml:space="preserve"> da u roku od 15 dana solidarno uplate na sudski depozit ovog suda br. HR1623900011300000664, otvoren kod Hrvatske poštanske banke d.d. Zagreb, pozivom na broj 10-</w:t>
      </w:r>
      <w:r w:rsidR="003D7561">
        <w:t>897</w:t>
      </w:r>
      <w:r w:rsidR="005A5C16">
        <w:t>2017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3D7561">
        <w:t>897</w:t>
      </w:r>
      <w:r w:rsidR="005A5C16">
        <w:t>/17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3D7561" w:rsidP="0008016A" w:rsidR="00C87C9C">
      <w:pPr>
        <w:ind w:firstLine="708"/>
        <w:jc w:val="both"/>
      </w:pPr>
      <w:r w:rsidRPr="003D7561">
        <w:t>Predlagatelj Financijska agencija, RC Split, Podružnica Dubrovnik je prijedlogom zaprimljenim na Trgovačkom sudu u Splitu, Stalnoj službi u Dubrovniku, dana 22. rujna 2017. godine predložio otvaranje stečajnog postupka nad dužnikom SHUANGPING-PROMET d.o.o. za trgovinu i usluge, Dubrovnik, Andrije Hebranga 41, OIB: 85973275205. U prijedlogu se u bitnome navodi da temeljem čl. 110. st. 1. SZ-a podnosi prijedlog, te da na dan 19.09.2017.g. dužnik ima u očevidniku redoslijeda osnova za plaćanje evidentirane osnove za plaćanje u neprekinutom razdoblju od 120 dana u ukupnom iznosu od 13.981,29 kuna u koji iznos je uračunata kamata i naknada predlagatelja za provedbu ovrhe na novčanim sredstvima. Navodi se da dužnik ima jednog zaposlenika, te otvoren račun kod Splitska banka d.d.</w:t>
      </w:r>
    </w:p>
    <w:p w:rsidRDefault="003D7561" w:rsidP="0008016A" w:rsidR="003D7561" w:rsidRPr="008F7C03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3D7561">
        <w:t>897</w:t>
      </w:r>
      <w:r w:rsidR="005A5C16">
        <w:t>/2017</w:t>
      </w:r>
      <w:r w:rsidR="00C466B5" w:rsidRPr="008F7C03">
        <w:t xml:space="preserve"> od </w:t>
      </w:r>
      <w:r w:rsidR="004F2D4C">
        <w:t>27</w:t>
      </w:r>
      <w:r w:rsidR="00236279">
        <w:t xml:space="preserve">. </w:t>
      </w:r>
      <w:r w:rsidR="008D6856">
        <w:t>rujn</w:t>
      </w:r>
      <w:r w:rsidR="00C34A5E">
        <w:t>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8D6856" w:rsidP="008D6856" w:rsidR="008D6856">
      <w:pPr>
        <w:ind w:firstLine="708"/>
        <w:jc w:val="both"/>
      </w:pPr>
    </w:p>
    <w:p w:rsidRDefault="004F2D4C" w:rsidP="008D6856" w:rsidR="004F2D4C">
      <w:pPr>
        <w:ind w:firstLine="708"/>
        <w:jc w:val="both"/>
      </w:pPr>
      <w:r>
        <w:t xml:space="preserve">Na ročištu održanom </w:t>
      </w:r>
      <w:r w:rsidR="00C87C9C">
        <w:t>18</w:t>
      </w:r>
      <w:r>
        <w:t xml:space="preserve">. listopada 2017.g. zastupnik po zakonu dužnika </w:t>
      </w:r>
      <w:r w:rsidR="00C87C9C">
        <w:t>ni</w:t>
      </w:r>
      <w:r>
        <w:t xml:space="preserve">je </w:t>
      </w:r>
      <w:r w:rsidR="00C87C9C">
        <w:t>pristupio niti je postupio po toč. IV rješenja od 27. rujna 2017 g. i u spis dostavio izvješće i popis imovine i obveza.  Radi navedenog sud je službenim putem zatražio od Općinskog suda i MUP-a podatke o imovini dužnika. Iz potvrde Općinskog s</w:t>
      </w:r>
      <w:r w:rsidR="003D7561">
        <w:t xml:space="preserve">uda u Dubrovniku </w:t>
      </w:r>
      <w:r w:rsidR="00C87C9C">
        <w:t xml:space="preserve">je vidljivo da dužnik nije upisan kao vlasnik nekretnina na području tog Zemljišno knjižnog odjela. MUP nije odgovorio na traženje suda. </w:t>
      </w:r>
      <w:r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C87C9C">
        <w:t>17</w:t>
      </w:r>
      <w:r w:rsidR="009D2ECC">
        <w:t>.</w:t>
      </w:r>
      <w:r w:rsidR="004F2D4C">
        <w:t xml:space="preserve">10.2017.g. (l.s. </w:t>
      </w:r>
      <w:r w:rsidR="003D7561">
        <w:t>16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3D7561">
        <w:t>147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005071" w:rsidP="00005071" w:rsidR="00005071">
      <w:pPr>
        <w:ind w:firstLine="708"/>
        <w:jc w:val="both"/>
      </w:pPr>
      <w:r>
        <w:t>Kako iz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 w:left="1416"/>
        <w:jc w:val="both"/>
        <w:rPr>
          <w:b/>
        </w:rPr>
      </w:pPr>
      <w:r w:rsidRPr="00005071">
        <w:rPr>
          <w:b/>
        </w:rPr>
        <w:t xml:space="preserve">U Dubrovniku, </w:t>
      </w:r>
      <w:r w:rsidR="00C87C9C">
        <w:rPr>
          <w:b/>
        </w:rPr>
        <w:t>18</w:t>
      </w:r>
      <w:r w:rsidRPr="00005071">
        <w:rPr>
          <w:b/>
        </w:rPr>
        <w:t xml:space="preserve">. </w:t>
      </w:r>
      <w:r w:rsidR="009D2ECC">
        <w:rPr>
          <w:b/>
        </w:rPr>
        <w:t>listopad</w:t>
      </w:r>
      <w:r w:rsidR="00A32676">
        <w:rPr>
          <w:b/>
        </w:rPr>
        <w:t>a</w:t>
      </w:r>
      <w:r>
        <w:rPr>
          <w:b/>
        </w:rPr>
        <w:t xml:space="preserve"> 2017</w:t>
      </w:r>
      <w:r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8608F6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3D7561">
      <w:rPr>
        <w:rFonts w:hAnsi="Book Antiqua" w:ascii="Book Antiqua"/>
        <w:b/>
        <w:sz w:val="20"/>
        <w:szCs w:val="20"/>
      </w:rPr>
      <w:t>897</w:t>
    </w:r>
    <w:r w:rsidR="005A5C16">
      <w:rPr>
        <w:rFonts w:hAnsi="Book Antiqua" w:ascii="Book Antiqua"/>
        <w:b/>
        <w:sz w:val="20"/>
        <w:szCs w:val="20"/>
      </w:rPr>
      <w:t>/2017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608F6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60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8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8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8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8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60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8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8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8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8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1 zaposlenik</izvorni_sadrzaj>
    <derivirana_varijabla naziv="DomainObject.Predmet.Opis_1">čl.110. st.1. SZ
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St-897/2017</izvorni_sadrzaj>
    <derivirana_varijabla naziv="DomainObject.Predmet.OznakaBroj_1">St-897/2017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SHUANGPING-PROMET d.o.o. za trgovinu i usluge</izvorni_sadrzaj>
    <derivirana_varijabla naziv="DomainObject.Predmet.ProtustrankaFormated_1">  SHUANGPING-PROMET d.o.o. za trgovinu i usluge</derivirana_varijabla>
  </DomainObject.Predmet.ProtustrankaFormated>
  <DomainObject.Predmet.ProtustrankaFormatedOIB>
    <izvorni_sadrzaj>  SHUANGPING-PROMET d.o.o. za trgovinu i usluge, OIB 85973275205</izvorni_sadrzaj>
    <derivirana_varijabla naziv="DomainObject.Predmet.ProtustrankaFormatedOIB_1">  SHUANGPING-PROMET d.o.o. za trgovinu i usluge, OIB 85973275205</derivirana_varijabla>
  </DomainObject.Predmet.ProtustrankaFormatedOIB>
  <DomainObject.Predmet.ProtustrankaFormatedWithAdress>
    <izvorni_sadrzaj> SHUANGPING-PROMET d.o.o. za trgovinu i usluge, Andrije Hebranga 41, 20000 Dubrovnik</izvorni_sadrzaj>
    <derivirana_varijabla naziv="DomainObject.Predmet.ProtustrankaFormatedWithAdress_1"> SHUANGPING-PROMET d.o.o. za trgovinu i usluge, Andrije Hebranga 41, 20000 Dubrovnik</derivirana_varijabla>
  </DomainObject.Predmet.ProtustrankaFormatedWithAdress>
  <DomainObject.Predmet.ProtustrankaFormatedWithAdressOIB>
    <izvorni_sadrzaj> SHUANGPING-PROMET d.o.o. za trgovinu i usluge, OIB 85973275205, Andrije Hebranga 41, 20000 Dubrovnik</izvorni_sadrzaj>
    <derivirana_varijabla naziv="DomainObject.Predmet.ProtustrankaFormatedWithAdressOIB_1"> SHUANGPING-PROMET d.o.o. za trgovinu i usluge, OIB 85973275205, Andrije Hebranga 41, 20000 Dubrovnik</derivirana_varijabla>
  </DomainObject.Predmet.ProtustrankaFormatedWithAdressOIB>
  <DomainObject.Predmet.ProtustrankaWithAdress>
    <izvorni_sadrzaj>SHUANGPING-PROMET d.o.o. za trgovinu i usluge Andrije Hebranga 41, 20000 Dubrovnik</izvorni_sadrzaj>
    <derivirana_varijabla naziv="DomainObject.Predmet.ProtustrankaWithAdress_1">SHUANGPING-PROMET d.o.o. za trgovinu i usluge Andrije Hebranga 41, 20000 Dubrovnik</derivirana_varijabla>
  </DomainObject.Predmet.ProtustrankaWithAdress>
  <DomainObject.Predmet.ProtustrankaWithAdressOIB>
    <izvorni_sadrzaj>SHUANGPING-PROMET d.o.o. za trgovinu i usluge, OIB 85973275205, Andrije Hebranga 41, 20000 Dubrovnik</izvorni_sadrzaj>
    <derivirana_varijabla naziv="DomainObject.Predmet.ProtustrankaWithAdressOIB_1">SHUANGPING-PROMET d.o.o. za trgovinu i usluge, OIB 85973275205, Andrije Hebranga 41, 20000 Dubrovnik</derivirana_varijabla>
  </DomainObject.Predmet.ProtustrankaWithAdressOIB>
  <DomainObject.Predmet.ProtustrankaNazivFormated>
    <izvorni_sadrzaj>SHUANGPING-PROMET d.o.o. za trgovinu i usluge</izvorni_sadrzaj>
    <derivirana_varijabla naziv="DomainObject.Predmet.ProtustrankaNazivFormated_1">SHUANGPING-PROMET d.o.o. za trgovinu i usluge</derivirana_varijabla>
  </DomainObject.Predmet.ProtustrankaNazivFormated>
  <DomainObject.Predmet.ProtustrankaNazivFormatedOIB>
    <izvorni_sadrzaj>SHUANGPING-PROMET d.o.o. za trgovinu i usluge, OIB 85973275205</izvorni_sadrzaj>
    <derivirana_varijabla naziv="DomainObject.Predmet.ProtustrankaNazivFormatedOIB_1">SHUANGPING-PROMET d.o.o. za trgovinu i usluge, OIB 85973275205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13981.29</izvorni_sadrzaj>
    <derivirana_varijabla naziv="DomainObject.Predmet.TrenutnaVrijednost_1">13981.29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SHUANGPING-PROMET d.o.o. za trgovinu i usluge</item>
    </izvorni_sadrzaj>
    <derivirana_varijabla naziv="DomainObject.Predmet.ProtuStrankaListFormated_1">
      <item>SHUANGPING-PROMET d.o.o. za trgovinu i usluge</item>
    </derivirana_varijabla>
  </DomainObject.Predmet.ProtuStrankaListFormated>
  <DomainObject.Predmet.ProtuStrankaListFormatedOIB>
    <izvorni_sadrzaj>
      <item>SHUANGPING-PROMET d.o.o. za trgovinu i usluge, OIB 85973275205</item>
    </izvorni_sadrzaj>
    <derivirana_varijabla naziv="DomainObject.Predmet.ProtuStrankaListFormatedOIB_1">
      <item>SHUANGPING-PROMET d.o.o. za trgovinu i usluge, OIB 85973275205</item>
    </derivirana_varijabla>
  </DomainObject.Predmet.ProtuStrankaListFormatedOIB>
  <DomainObject.Predmet.ProtuStrankaListFormatedWithAdress>
    <izvorni_sadrzaj>
      <item>SHUANGPING-PROMET d.o.o. za trgovinu i usluge, Andrije Hebranga 41, 20000 Dubrovnik</item>
    </izvorni_sadrzaj>
    <derivirana_varijabla naziv="DomainObject.Predmet.ProtuStrankaListFormatedWithAdress_1">
      <item>SHUANGPING-PROMET d.o.o. za trgovinu i usluge, Andrije Hebranga 41, 20000 Dubrovnik</item>
    </derivirana_varijabla>
  </DomainObject.Predmet.ProtuStrankaListFormatedWithAdress>
  <DomainObject.Predmet.ProtuStrankaListFormatedWithAdressOIB>
    <izvorni_sadrzaj>
      <item>SHUANGPING-PROMET d.o.o. za trgovinu i usluge, OIB 85973275205, Andrije Hebranga 41, 20000 Dubrovnik</item>
    </izvorni_sadrzaj>
    <derivirana_varijabla naziv="DomainObject.Predmet.ProtuStrankaListFormatedWithAdressOIB_1">
      <item>SHUANGPING-PROMET d.o.o. za trgovinu i usluge, OIB 85973275205, Andrije Hebranga 41, 20000 Dubrovnik</item>
    </derivirana_varijabla>
  </DomainObject.Predmet.ProtuStrankaListFormatedWithAdressOIB>
  <DomainObject.Predmet.ProtuStrankaListNazivFormated>
    <izvorni_sadrzaj>
      <item>SHUANGPING-PROMET d.o.o. za trgovinu i usluge</item>
    </izvorni_sadrzaj>
    <derivirana_varijabla naziv="DomainObject.Predmet.ProtuStrankaListNazivFormated_1">
      <item>SHUANGPING-PROMET d.o.o. za trgovinu i usluge</item>
    </derivirana_varijabla>
  </DomainObject.Predmet.ProtuStrankaListNazivFormated>
  <DomainObject.Predmet.ProtuStrankaListNazivFormatedOIB>
    <izvorni_sadrzaj>
      <item>SHUANGPING-PROMET d.o.o. za trgovinu i usluge, OIB 85973275205</item>
    </izvorni_sadrzaj>
    <derivirana_varijabla naziv="DomainObject.Predmet.ProtuStrankaListNazivFormatedOIB_1">
      <item>SHUANGPING-PROMET d.o.o. za trgovinu i usluge, OIB 85973275205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SHUANGPING-PROMET d.o.o. za trgovinu i usluge</izvorni_sadrzaj>
    <derivirana_varijabla naziv="DomainObject.Predmet.ProtustrankaIDrugi_1">SHUANGPING-PROMET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SHUANGPING-PROMET d.o.o. za trgovinu i usluge, OIB 85973275205, Andrije Hebranga 41, 20000 Dubrovnik</izvorni_sadrzaj>
    <derivirana_varijabla naziv="DomainObject.Predmet.ProtustrankaIDrugiAdressOIB_1">SHUANGPING-PROMET d.o.o. za trgovinu i usluge, OIB 85973275205, Andrije Hebranga 41,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SHUANGPING-PROMET d.o.o. za trgovinu i usluge</item>
    </izvorni_sadrzaj>
    <derivirana_varijabla naziv="DomainObject.Predmet.SudioniciListNaziv_1">
      <item>FINA, RC Split, Podružnica Dubrovnik</item>
      <item>SHUANGPING-PROMET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SHUANGPING-PROMET d.o.o. za trgovinu i usluge, OIB 85973275205, Andrije Hebranga 41,20000 Dubrovnik</item>
    </izvorni_sadrzaj>
    <derivirana_varijabla naziv="DomainObject.Predmet.SudioniciListAdressOIB_1">
      <item>FINA, RC Split, Podružnica Dubrovnik, OIB 85821130368, Vukovarska 2,20000 Dubrovnik</item>
      <item>SHUANGPING-PROMET d.o.o. za trgovinu i usluge, OIB 85973275205, Andrije Hebranga 41,20000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85973275205</item>
    </izvorni_sadrzaj>
    <derivirana_varijabla naziv="DomainObject.Predmet.SudioniciListNazivOIB_1">
      <item>, OIB 85821130368</item>
      <item>, OIB 85973275205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AB17B3-6980-40F1-AE48-A92BF215E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939</properties:Words>
  <properties:Characters>5295</properties:Characters>
  <properties:Lines>133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2017-10-18T07:41:00Z</dcterms:created>
  <dc:creator>Katarina Franković</dc:creator>
  <cp:lastModifiedBy>Andrijana Leto</cp:lastModifiedBy>
  <cp:lastPrinted>2017-10-18T07:39:00Z</cp:lastPrinted>
  <dcterms:modified xmlns:xsi="http://www.w3.org/2001/XMLSchema-instance" xsi:type="dcterms:W3CDTF">2017-10-18T08:28:00Z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