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0b03" w14:paraId="6a50b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440CB9">
        <w:t>3904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440CB9">
        <w:t>3904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40CB9" w:rsidRPr="000A5497">
        <w:t>SAMOBOR DOMPROJEKT d.o.o.</w:t>
      </w:r>
      <w:r w:rsidR="00440CB9">
        <w:t xml:space="preserve">, Bregana (Grad Samobor), Đure </w:t>
      </w:r>
      <w:proofErr w:type="spellStart"/>
      <w:r w:rsidR="00440CB9">
        <w:t>Basaričeka</w:t>
      </w:r>
      <w:proofErr w:type="spellEnd"/>
      <w:r w:rsidR="00440CB9">
        <w:t xml:space="preserve"> 9, </w:t>
      </w:r>
      <w:r w:rsidR="00440CB9" w:rsidRPr="004D3A78">
        <w:t>OIB:</w:t>
      </w:r>
      <w:r w:rsidR="00440CB9">
        <w:t xml:space="preserve"> </w:t>
      </w:r>
      <w:proofErr w:type="spellStart"/>
      <w:r w:rsidR="00440CB9" w:rsidRPr="000A5497">
        <w:t>95211644438</w:t>
      </w:r>
      <w:proofErr w:type="spellEnd"/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F08CF">
        <w:t xml:space="preserve"> </w:t>
      </w:r>
      <w:r w:rsidR="00440CB9">
        <w:t>2.038.109,</w:t>
      </w:r>
      <w:proofErr w:type="spellStart"/>
      <w:r w:rsidR="00440CB9">
        <w:t>61</w:t>
      </w:r>
      <w:proofErr w:type="spellEnd"/>
      <w:r w:rsidR="00440570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E50A6">
        <w:t>5</w:t>
      </w:r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26F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01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3904</izvorni_sadrzaj>
    <derivirana_varijabla naziv="DomainObject.Predmet.Broj_1">3904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St-3904/2015</izvorni_sadrzaj>
    <derivirana_varijabla naziv="DomainObject.Predmet.OznakaBroj_1">St-3904/2015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DOMPROJEKT d.o.o. zastupanog po punomoćniku Ana Trupković</izvorni_sadrzaj>
    <derivirana_varijabla naziv="DomainObject.Predmet.ProtustrankaFormated_1">  SAMOBOR DOMPROJEKT d.o.o. zastupanog po punomoćniku Ana Trupković</derivirana_varijabla>
  </DomainObject.Predmet.ProtustrankaFormated>
  <DomainObject.Predmet.ProtustrankaFormatedOIB>
    <izvorni_sadrzaj>  SAMOBOR DOMPROJEKT d.o.o., OIB 95211644438 zastupanog po punomoćniku Ana Trupković</izvorni_sadrzaj>
    <derivirana_varijabla naziv="DomainObject.Predmet.ProtustrankaFormatedOIB_1">  SAMOBOR DOMPROJEKT d.o.o., OIB 95211644438 zastupanog po punomoćniku Ana Trupković</derivirana_varijabla>
  </DomainObject.Predmet.ProtustrankaFormatedOIB>
  <DomainObject.Predmet.ProtustrankaFormatedWithAdress>
    <izvorni_sadrzaj> SAMOBOR DOMPROJEKT d.o.o., Đure Basaričeka 9, 10432 Bregana zastupanog po punomoćniku Ana Trupković</izvorni_sadrzaj>
    <derivirana_varijabla naziv="DomainObject.Predmet.ProtustrankaFormatedWithAdress_1"> SAMOBOR DOMPROJEKT d.o.o., Đure Basaričeka 9, 10432 Bregana zastupanog po punomoćniku Ana Trupković</derivirana_varijabla>
  </DomainObject.Predmet.ProtustrankaFormatedWithAdress>
  <DomainObject.Predmet.ProtustrankaFormatedWithAdressOIB>
    <izvorni_sadrzaj> SAMOBOR DOMPROJEKT d.o.o., OIB 95211644438, Đure Basaričeka 9, 10432 Bregana zastupanog po punomoćniku Ana Trupković</izvorni_sadrzaj>
    <derivirana_varijabla naziv="DomainObject.Predmet.ProtustrankaFormatedWithAdressOIB_1"> SAMOBOR DOMPROJEKT d.o.o., OIB 95211644438, Đure Basaričeka 9, 10432 Bregana zastupanog po punomoćniku Ana Trupković</derivirana_varijabla>
  </DomainObject.Predmet.ProtustrankaFormatedWithAdressOIB>
  <DomainObject.Predmet.ProtustrankaWithAdress>
    <izvorni_sadrzaj>SAMOBOR DOMPROJEKT d.o.o. Đure Basaričeka 9, 10432 Bregana</izvorni_sadrzaj>
    <derivirana_varijabla naziv="DomainObject.Predmet.ProtustrankaWithAdress_1">SAMOBOR DOMPROJEKT d.o.o. Đure Basaričeka 9, 10432 Bregana</derivirana_varijabla>
  </DomainObject.Predmet.ProtustrankaWithAdress>
  <DomainObject.Predmet.ProtustrankaWithAdressOIB>
    <izvorni_sadrzaj>SAMOBOR DOMPROJEKT d.o.o., OIB 95211644438, Đure Basaričeka 9, 10432 Bregana</izvorni_sadrzaj>
    <derivirana_varijabla naziv="DomainObject.Predmet.ProtustrankaWithAdressOIB_1">SAMOBOR DOMPROJEKT d.o.o., OIB 95211644438, Đure Basaričeka 9, 10432 Bregana</derivirana_varijabla>
  </DomainObject.Predmet.ProtustrankaWithAdressOIB>
  <DomainObject.Predmet.ProtustrankaNazivFormated>
    <izvorni_sadrzaj>SAMOBOR DOMPROJEKT d.o.o.</izvorni_sadrzaj>
    <derivirana_varijabla naziv="DomainObject.Predmet.ProtustrankaNazivFormated_1">SAMOBOR DOMPROJEKT d.o.o.</derivirana_varijabla>
  </DomainObject.Predmet.ProtustrankaNazivFormated>
  <DomainObject.Predmet.ProtustrankaNazivFormatedOIB>
    <izvorni_sadrzaj>SAMOBOR DOMPROJEKT d.o.o., OIB 95211644438</izvorni_sadrzaj>
    <derivirana_varijabla naziv="DomainObject.Predmet.ProtustrankaNazivFormatedOIB_1">SAMOBOR DOMPROJEKT d.o.o., OIB 95211644438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SAMOBOR DOMPROJEKT d.o.o. zastupanog po punomoćniku Ana Trupković</item>
    </izvorni_sadrzaj>
    <derivirana_varijabla naziv="DomainObject.Predmet.ProtuStrankaListFormated_1">
      <item>SAMOBOR DOMPROJEKT d.o.o. zastupanog po punomoćniku Ana Trupković</item>
    </derivirana_varijabla>
  </DomainObject.Predmet.ProtuStrankaListFormated>
  <DomainObject.Predmet.ProtuStrankaListFormatedOIB>
    <izvorni_sadrzaj>
      <item>SAMOBOR DOMPROJEKT d.o.o., OIB 95211644438 zastupanog po punomoćniku Ana Trupković</item>
    </izvorni_sadrzaj>
    <derivirana_varijabla naziv="DomainObject.Predmet.ProtuStrankaListFormatedOIB_1">
      <item>SAMOBOR DOMPROJEKT d.o.o., OIB 95211644438 zastupanog po punomoćniku Ana Trupković</item>
    </derivirana_varijabla>
  </DomainObject.Predmet.ProtuStrankaListFormatedOIB>
  <DomainObject.Predmet.ProtuStrankaListFormatedWithAdress>
    <izvorni_sadrzaj>
      <item>SAMOBOR DOMPROJEKT d.o.o., Đure Basaričeka 9, 10432 Bregana zastupanog po punomoćniku Ana Trupković</item>
    </izvorni_sadrzaj>
    <derivirana_varijabla naziv="DomainObject.Predmet.ProtuStrankaListFormatedWithAdress_1">
      <item>SAMOBOR DOMPROJEKT d.o.o., Đure Basaričeka 9, 10432 Bregana zastupanog po punomoćniku Ana Trupković</item>
    </derivirana_varijabla>
  </DomainObject.Predmet.ProtuStrankaListFormatedWithAdress>
  <DomainObject.Predmet.ProtuStrankaListFormatedWithAdressOIB>
    <izvorni_sadrzaj>
      <item>SAMOBOR DOMPROJEKT d.o.o., OIB 95211644438, Đure Basaričeka 9, 10432 Bregana zastupanog po punomoćniku Ana Trupković</item>
    </izvorni_sadrzaj>
    <derivirana_varijabla naziv="DomainObject.Predmet.ProtuStrankaListFormatedWithAdressOIB_1">
      <item>SAMOBOR DOMPROJEKT d.o.o., OIB 95211644438, Đure Basaričeka 9, 10432 Bregana zastupanog po punomoćniku Ana Trupković</item>
    </derivirana_varijabla>
  </DomainObject.Predmet.ProtuStrankaListFormatedWithAdressOIB>
  <DomainObject.Predmet.ProtuStrankaListNazivFormated>
    <izvorni_sadrzaj>
      <item>SAMOBOR DOMPROJEKT d.o.o.</item>
    </izvorni_sadrzaj>
    <derivirana_varijabla naziv="DomainObject.Predmet.ProtuStrankaListNazivFormated_1">
      <item>SAMOBOR DOMPROJEKT d.o.o.</item>
    </derivirana_varijabla>
  </DomainObject.Predmet.ProtuStrankaListNazivFormated>
  <DomainObject.Predmet.ProtuStrankaListNazivFormatedOIB>
    <izvorni_sadrzaj>
      <item>SAMOBOR DOMPROJEKT d.o.o., OIB 95211644438</item>
    </izvorni_sadrzaj>
    <derivirana_varijabla naziv="DomainObject.Predmet.ProtuStrankaListNazivFormatedOIB_1">
      <item>SAMOBOR DOMPROJEKT d.o.o., OIB 95211644438</item>
    </derivirana_varijabla>
  </DomainObject.Predmet.ProtuStrankaListNazivFormatedOIB>
  <DomainObject.Predmet.OstaliListFormated>
    <izvorni_sadrzaj>
      <item>Ana Trupković punomoćnik sudionika u postupku SAMOBOR DOMPROJEKT d.o.o.</item>
    </izvorni_sadrzaj>
    <derivirana_varijabla naziv="DomainObject.Predmet.OstaliListFormated_1">
      <item>Ana Trupković punomoćnik sudionika u postupku SAMOBOR DOMPROJEKT d.o.o.</item>
    </derivirana_varijabla>
  </DomainObject.Predmet.OstaliListFormated>
  <DomainObject.Predmet.OstaliListFormatedOIB>
    <izvorni_sadrzaj>
      <item>Ana Trupković, OIB 34501847337 punomoćnik sudionika u postupku SAMOBOR DOMPROJEKT d.o.o.</item>
    </izvorni_sadrzaj>
    <derivirana_varijabla naziv="DomainObject.Predmet.OstaliListFormatedOIB_1">
      <item>Ana Trupković, OIB 34501847337 punomoćnik sudionika u postupku SAMOBOR DOMPROJEKT d.o.o.</item>
    </derivirana_varijabla>
  </DomainObject.Predmet.OstaliListFormatedOIB>
  <DomainObject.Predmet.OstaliListFormatedWithAdress>
    <izvorni_sadrzaj>
      <item>Ana Trupković, Ljudevita Gaja 46, 10290 Zaprešić punomoćnik sudionika u postupku SAMOBOR DOMPROJEKT d.o.o.</item>
    </izvorni_sadrzaj>
    <derivirana_varijabla naziv="DomainObject.Predmet.OstaliListFormatedWithAdress_1">
      <item>Ana Trupković, Ljudevita Gaja 46, 10290 Zaprešić punomoćnik sudionika u postupku SAMOBOR DOMPROJEKT d.o.o.</item>
    </derivirana_varijabla>
  </DomainObject.Predmet.OstaliListFormatedWithAdress>
  <DomainObject.Predmet.OstaliListFormatedWithAdressOIB>
    <izvorni_sadrzaj>
      <item>Ana Trupković, OIB 34501847337, Ljudevita Gaja 46, 10290 Zaprešić punomoćnik sudionika u postupku SAMOBOR DOMPROJEKT d.o.o.</item>
    </izvorni_sadrzaj>
    <derivirana_varijabla naziv="DomainObject.Predmet.OstaliListFormatedWithAdressOIB_1">
      <item>Ana Trupković, OIB 34501847337, Ljudevita Gaja 46, 10290 Zaprešić punomoćnik sudionika u postupku SAMOBOR DOMPROJEKT d.o.o.</item>
    </derivirana_varijabla>
  </DomainObject.Predmet.OstaliListFormatedWithAdressOIB>
  <DomainObject.Predmet.OstaliListNazivFormated>
    <izvorni_sadrzaj>
      <item>Ana Trupković</item>
    </izvorni_sadrzaj>
    <derivirana_varijabla naziv="DomainObject.Predmet.OstaliListNazivFormated_1">
      <item>Ana Trupković</item>
    </derivirana_varijabla>
  </DomainObject.Predmet.OstaliListNazivFormated>
  <DomainObject.Predmet.OstaliListNazivFormatedOIB>
    <izvorni_sadrzaj>
      <item>Ana Trupković, OIB 34501847337</item>
    </izvorni_sadrzaj>
    <derivirana_varijabla naziv="DomainObject.Predmet.OstaliListNazivFormatedOIB_1">
      <item>Ana Trupković, OIB 34501847337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SAMOBOR DOMPROJEKT d.o.o.</izvorni_sadrzaj>
    <derivirana_varijabla naziv="DomainObject.Predmet.ProtustrankaIDrugi_1">SAMOBOR DOMPROJEKT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SAMOBOR DOMPROJEKT d.o.o., OIB 95211644438, Đure Basaričeka 9, 10432 Bregana</izvorni_sadrzaj>
    <derivirana_varijabla naziv="DomainObject.Predmet.ProtustrankaIDrugiAdressOIB_1">SAMOBOR DOMPROJEKT d.o.o., OIB 95211644438, Đure Basaričeka 9,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SAMOBOR DOMPROJEKT d.o.o.</item>
      <item>Ana Trupković</item>
    </izvorni_sadrzaj>
    <derivirana_varijabla naziv="DomainObject.Predmet.SudioniciListNaziv_1">
      <item>FINA Regionalni centar Zagreb</item>
      <item>SAMOBOR DOMPROJEKT d.o.o.</item>
      <item>Ana Trupković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SAMOBOR DOMPROJEKT d.o.o., OIB 95211644438, Đure Basaričeka 9,10432 Bregana</item>
      <item>Ana Trupković, OIB 34501847337, Ljudevita Gaja 46,10290 Zaprešić</item>
    </izvorni_sadrzaj>
    <derivirana_varijabla naziv="DomainObject.Predmet.SudioniciListAdressOIB_1">
      <item>FINA Regionalni centar Zagreb, OIB 85821130368, Trg svibanjskih žrtava 1995. 1,10000 Zagreb</item>
      <item>SAMOBOR DOMPROJEKT d.o.o., OIB 95211644438, Đure Basaričeka 9,10432 Bregana</item>
      <item>Ana Trupković, OIB 34501847337,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95211644438</item>
      <item>, OIB 34501847337</item>
    </izvorni_sadrzaj>
    <derivirana_varijabla naziv="DomainObject.Predmet.SudioniciListNazivOIB_1">
      <item>, OIB 85821130368</item>
      <item>, OIB 95211644438</item>
      <item>, OIB 34501847337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1474</properties:Characters>
  <properties:Lines>44</properties:Lines>
  <properties:Paragraphs>18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2016-01-05T11:41:00Z</cp:lastPrinted>
  <dcterms:modified xmlns:xsi="http://www.w3.org/2001/XMLSchema-instance" xsi:type="dcterms:W3CDTF">2016-01-05T11:43:00Z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