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13e2" w14:paraId="37313e2" w:rsidRDefault="004E0539" w:rsidP="0058555A" w:rsidR="0058555A" w:rsidRPr="005A445C">
      <w:pPr>
        <w15:collapsed w:val="false"/>
        <w:rPr>
          <w:sz w:val="20"/>
          <w:szCs w:val="20"/>
        </w:rPr>
      </w:pPr>
      <w:bookmarkStart w:name="_GoBack" w:id="0"/>
      <w:bookmarkEnd w:id="0"/>
      <w:r w:rsidRPr="005A445C"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55A" w:rsidP="0058555A" w:rsidR="0058555A" w:rsidRPr="005A445C">
      <w:r w:rsidRPr="005A445C">
        <w:t>REPUBLIKA HRVATSKA</w:t>
      </w:r>
    </w:p>
    <w:p w:rsidRDefault="0058555A" w:rsidP="0058555A" w:rsidR="0058555A" w:rsidRPr="005A445C">
      <w:r w:rsidRPr="005A445C">
        <w:t>TRGOVAČKI SUD U ZAGREBU</w:t>
      </w:r>
    </w:p>
    <w:p w:rsidRDefault="0058555A" w:rsidP="0058555A" w:rsidR="0058555A" w:rsidRPr="005A445C">
      <w:r w:rsidRPr="005A445C">
        <w:t xml:space="preserve">Zagreb, </w:t>
      </w:r>
      <w:proofErr w:type="spellStart"/>
      <w:r w:rsidRPr="005A445C">
        <w:t>Amruševa</w:t>
      </w:r>
      <w:proofErr w:type="spellEnd"/>
      <w:r w:rsidRPr="005A445C">
        <w:t xml:space="preserve"> 2/II</w:t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  <w:t xml:space="preserve">7 </w:t>
      </w:r>
      <w:r w:rsidR="00E12C94" w:rsidRPr="005A445C">
        <w:t>St-</w:t>
      </w:r>
      <w:proofErr w:type="spellStart"/>
      <w:r w:rsidR="00E12C94" w:rsidRPr="005A445C">
        <w:t>9259</w:t>
      </w:r>
      <w:proofErr w:type="spellEnd"/>
      <w:r w:rsidR="00E12C94" w:rsidRPr="005A445C">
        <w:t>/</w:t>
      </w:r>
      <w:proofErr w:type="spellStart"/>
      <w:r w:rsidR="00E12C94" w:rsidRPr="005A445C">
        <w:t>15</w:t>
      </w:r>
      <w:proofErr w:type="spellEnd"/>
    </w:p>
    <w:p w:rsidRDefault="0058555A" w:rsidP="0058555A" w:rsidR="0058555A" w:rsidRPr="005A445C"/>
    <w:p w:rsidRDefault="00E12C94" w:rsidP="0058555A" w:rsidR="0058555A" w:rsidRPr="005A445C">
      <w:pPr>
        <w:jc w:val="center"/>
      </w:pPr>
      <w:r w:rsidRPr="005A445C">
        <w:t>R E P U B L I K A  H R V A T S K A</w:t>
      </w:r>
    </w:p>
    <w:p w:rsidRDefault="0058555A" w:rsidP="0058555A" w:rsidR="0058555A" w:rsidRPr="005A445C">
      <w:pPr>
        <w:jc w:val="center"/>
      </w:pPr>
      <w:r w:rsidRPr="005A445C">
        <w:t>R J E Š E N J E</w:t>
      </w:r>
    </w:p>
    <w:p w:rsidRDefault="0058555A" w:rsidP="0058555A" w:rsidR="0058555A" w:rsidRPr="005A445C">
      <w:pPr>
        <w:jc w:val="center"/>
      </w:pPr>
    </w:p>
    <w:p w:rsidRDefault="0058555A" w:rsidP="0058555A" w:rsidR="0058555A" w:rsidRPr="005A445C">
      <w:pPr>
        <w:jc w:val="both"/>
      </w:pPr>
      <w:r w:rsidRPr="005A445C">
        <w:tab/>
        <w:t xml:space="preserve">Trgovački sud u Zagrebu po sucu pojedincu Vesni Malenica kao stečajnom sucu u postupku </w:t>
      </w:r>
      <w:r w:rsidR="00E12C94" w:rsidRPr="005A445C">
        <w:t xml:space="preserve">po prijedlogu dužnika za otvaranje </w:t>
      </w:r>
      <w:proofErr w:type="spellStart"/>
      <w:r w:rsidR="00E12C94" w:rsidRPr="005A445C">
        <w:t>predstečajnog</w:t>
      </w:r>
      <w:proofErr w:type="spellEnd"/>
      <w:r w:rsidR="00E12C94" w:rsidRPr="005A445C">
        <w:t xml:space="preserve"> postupka nad imovinom dužnika pojedinca KATA </w:t>
      </w:r>
      <w:proofErr w:type="spellStart"/>
      <w:r w:rsidR="00E12C94" w:rsidRPr="005A445C">
        <w:t>JUKIĆ</w:t>
      </w:r>
      <w:proofErr w:type="spellEnd"/>
      <w:r w:rsidR="00E12C94" w:rsidRPr="005A445C">
        <w:t xml:space="preserve"> vlasnik </w:t>
      </w:r>
      <w:proofErr w:type="spellStart"/>
      <w:r w:rsidR="00E12C94" w:rsidRPr="005A445C">
        <w:t>HELICHRYSUM</w:t>
      </w:r>
      <w:proofErr w:type="spellEnd"/>
      <w:r w:rsidR="00E12C94" w:rsidRPr="005A445C">
        <w:t xml:space="preserve"> obrt za proizvodnju eteričnih ulja, </w:t>
      </w:r>
      <w:proofErr w:type="spellStart"/>
      <w:r w:rsidR="00E12C94" w:rsidRPr="005A445C">
        <w:t>Hrastje</w:t>
      </w:r>
      <w:proofErr w:type="spellEnd"/>
      <w:r w:rsidR="00E12C94" w:rsidRPr="005A445C">
        <w:t xml:space="preserve"> </w:t>
      </w:r>
      <w:proofErr w:type="spellStart"/>
      <w:r w:rsidR="00E12C94" w:rsidRPr="005A445C">
        <w:t>Plešivičko</w:t>
      </w:r>
      <w:proofErr w:type="spellEnd"/>
      <w:r w:rsidR="00E12C94" w:rsidRPr="005A445C">
        <w:t xml:space="preserve"> </w:t>
      </w:r>
      <w:proofErr w:type="spellStart"/>
      <w:r w:rsidR="00E12C94" w:rsidRPr="005A445C">
        <w:t>12b</w:t>
      </w:r>
      <w:proofErr w:type="spellEnd"/>
      <w:r w:rsidR="00E12C94" w:rsidRPr="005A445C">
        <w:t xml:space="preserve">, </w:t>
      </w:r>
      <w:proofErr w:type="spellStart"/>
      <w:r w:rsidR="00E12C94" w:rsidRPr="005A445C">
        <w:t>Jastrebasko</w:t>
      </w:r>
      <w:proofErr w:type="spellEnd"/>
      <w:r w:rsidR="00E12C94" w:rsidRPr="005A445C">
        <w:t xml:space="preserve">, </w:t>
      </w:r>
      <w:proofErr w:type="spellStart"/>
      <w:r w:rsidR="00D326C2">
        <w:t>OIB</w:t>
      </w:r>
      <w:proofErr w:type="spellEnd"/>
      <w:r w:rsidR="00D326C2">
        <w:t xml:space="preserve"> </w:t>
      </w:r>
      <w:proofErr w:type="spellStart"/>
      <w:r w:rsidR="00D326C2">
        <w:t>26574878718</w:t>
      </w:r>
      <w:proofErr w:type="spellEnd"/>
      <w:r w:rsidR="00D326C2">
        <w:t xml:space="preserve">, </w:t>
      </w:r>
      <w:proofErr w:type="spellStart"/>
      <w:r w:rsidR="00D326C2">
        <w:t>22</w:t>
      </w:r>
      <w:proofErr w:type="spellEnd"/>
      <w:r w:rsidR="00E12C94" w:rsidRPr="00BB6D58">
        <w:t xml:space="preserve">. travnja </w:t>
      </w:r>
      <w:proofErr w:type="spellStart"/>
      <w:r w:rsidR="00E12C94" w:rsidRPr="00BB6D58">
        <w:t>2016</w:t>
      </w:r>
      <w:proofErr w:type="spellEnd"/>
      <w:r w:rsidR="00E12C94" w:rsidRPr="00BB6D58">
        <w:t>.</w:t>
      </w:r>
    </w:p>
    <w:p w:rsidRDefault="00E12C94" w:rsidP="0058555A" w:rsidR="00E12C94" w:rsidRPr="005A445C">
      <w:pPr>
        <w:jc w:val="both"/>
      </w:pPr>
    </w:p>
    <w:p w:rsidRDefault="0058555A" w:rsidP="0058555A" w:rsidR="0058555A" w:rsidRPr="005A445C">
      <w:pPr>
        <w:jc w:val="center"/>
        <w:rPr>
          <w:bCs/>
        </w:rPr>
      </w:pPr>
      <w:r w:rsidRPr="005A445C">
        <w:rPr>
          <w:bCs/>
        </w:rPr>
        <w:t>r i j e š i o  j e</w:t>
      </w:r>
    </w:p>
    <w:p w:rsidRDefault="0058555A" w:rsidP="0058555A" w:rsidR="0058555A" w:rsidRPr="005A445C">
      <w:pPr>
        <w:rPr>
          <w:bCs/>
        </w:rPr>
      </w:pPr>
    </w:p>
    <w:p w:rsidRDefault="00D326C2" w:rsidP="00573044" w:rsidR="00D326C2">
      <w:pPr>
        <w:ind w:firstLine="851" w:right="-2"/>
        <w:jc w:val="both"/>
      </w:pPr>
      <w:r>
        <w:rPr>
          <w:sz w:val="22"/>
          <w:szCs w:val="22"/>
        </w:rPr>
        <w:t>1. Dopunjuje se rješenje ovog suda broj St-</w:t>
      </w:r>
      <w:proofErr w:type="spellStart"/>
      <w:r>
        <w:rPr>
          <w:sz w:val="22"/>
          <w:szCs w:val="22"/>
        </w:rPr>
        <w:t>9259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od </w:t>
      </w:r>
      <w:proofErr w:type="spellStart"/>
      <w:r>
        <w:rPr>
          <w:sz w:val="22"/>
          <w:szCs w:val="22"/>
        </w:rPr>
        <w:t>14</w:t>
      </w:r>
      <w:proofErr w:type="spellEnd"/>
      <w:r>
        <w:rPr>
          <w:sz w:val="22"/>
          <w:szCs w:val="22"/>
        </w:rPr>
        <w:t xml:space="preserve">. travnja </w:t>
      </w:r>
      <w:proofErr w:type="spellStart"/>
      <w:r>
        <w:rPr>
          <w:sz w:val="22"/>
          <w:szCs w:val="22"/>
        </w:rPr>
        <w:t>2016</w:t>
      </w:r>
      <w:proofErr w:type="spellEnd"/>
      <w:r>
        <w:rPr>
          <w:sz w:val="22"/>
          <w:szCs w:val="22"/>
        </w:rPr>
        <w:t xml:space="preserve">. u dijelu koji se odnosi na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 dužnika, tako da naziv dužnika ispravno glasi:</w:t>
      </w:r>
      <w:r w:rsidR="00E12C94" w:rsidRPr="005A445C">
        <w:rPr>
          <w:sz w:val="22"/>
          <w:szCs w:val="22"/>
        </w:rPr>
        <w:t xml:space="preserve"> </w:t>
      </w:r>
    </w:p>
    <w:p w:rsidRDefault="00D326C2" w:rsidP="00573044" w:rsidR="0058555A" w:rsidRPr="005A445C">
      <w:pPr>
        <w:ind w:firstLine="851" w:right="-2"/>
        <w:jc w:val="both"/>
      </w:pPr>
      <w:r>
        <w:t>"</w:t>
      </w:r>
      <w:r w:rsidR="00E12C94" w:rsidRPr="005A445C">
        <w:t xml:space="preserve">KATA </w:t>
      </w:r>
      <w:proofErr w:type="spellStart"/>
      <w:r w:rsidR="00E12C94" w:rsidRPr="005A445C">
        <w:t>JUKIĆ</w:t>
      </w:r>
      <w:proofErr w:type="spellEnd"/>
      <w:r w:rsidR="00E12C94" w:rsidRPr="005A445C">
        <w:t xml:space="preserve"> vlasnik </w:t>
      </w:r>
      <w:proofErr w:type="spellStart"/>
      <w:r w:rsidR="00E12C94" w:rsidRPr="005A445C">
        <w:t>HELICHRYSUM</w:t>
      </w:r>
      <w:proofErr w:type="spellEnd"/>
      <w:r w:rsidR="00E12C94" w:rsidRPr="005A445C">
        <w:t xml:space="preserve"> obrt za proizvodnju eteričnih ulja, </w:t>
      </w:r>
      <w:proofErr w:type="spellStart"/>
      <w:r w:rsidR="00E12C94" w:rsidRPr="005A445C">
        <w:t>Hrastje</w:t>
      </w:r>
      <w:proofErr w:type="spellEnd"/>
      <w:r w:rsidR="00E12C94" w:rsidRPr="005A445C">
        <w:t xml:space="preserve"> </w:t>
      </w:r>
      <w:proofErr w:type="spellStart"/>
      <w:r w:rsidR="00E12C94" w:rsidRPr="005A445C">
        <w:t>Plešivičko</w:t>
      </w:r>
      <w:proofErr w:type="spellEnd"/>
      <w:r w:rsidR="00E12C94" w:rsidRPr="005A445C">
        <w:t xml:space="preserve"> </w:t>
      </w:r>
      <w:proofErr w:type="spellStart"/>
      <w:r w:rsidR="00E12C94" w:rsidRPr="005A445C">
        <w:t>12b</w:t>
      </w:r>
      <w:proofErr w:type="spellEnd"/>
      <w:r w:rsidR="00E12C94" w:rsidRPr="005A445C">
        <w:t xml:space="preserve">, </w:t>
      </w:r>
      <w:proofErr w:type="spellStart"/>
      <w:r w:rsidR="00E12C94" w:rsidRPr="005A445C">
        <w:t>Jastrebasko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26574878718</w:t>
      </w:r>
      <w:proofErr w:type="spellEnd"/>
      <w:r>
        <w:t xml:space="preserve"> </w:t>
      </w:r>
      <w:r w:rsidR="00E12C94" w:rsidRPr="005A445C">
        <w:t>.</w:t>
      </w:r>
    </w:p>
    <w:p w:rsidRDefault="00E12C94" w:rsidP="00573044" w:rsidR="00E12C94" w:rsidRPr="005A445C">
      <w:pPr>
        <w:ind w:firstLine="851" w:right="-2"/>
        <w:jc w:val="both"/>
      </w:pPr>
      <w:r w:rsidRPr="005A445C">
        <w:t xml:space="preserve">2. </w:t>
      </w:r>
      <w:r w:rsidR="00D326C2">
        <w:t>U ostalom dijelu rješenje ostaje nepromijenjeno.</w:t>
      </w:r>
    </w:p>
    <w:p w:rsidRDefault="0058555A" w:rsidP="0058555A" w:rsidR="0058555A" w:rsidRPr="005A445C">
      <w:pPr>
        <w:ind w:firstLine="851" w:right="565" w:left="567"/>
        <w:jc w:val="both"/>
      </w:pPr>
    </w:p>
    <w:p w:rsidRDefault="0058555A" w:rsidP="0058555A" w:rsidR="0058555A" w:rsidRPr="005A445C">
      <w:pPr>
        <w:ind w:right="565"/>
        <w:jc w:val="center"/>
      </w:pPr>
      <w:r w:rsidRPr="005A445C">
        <w:t>Obrazloženje</w:t>
      </w:r>
    </w:p>
    <w:p w:rsidRDefault="0058555A" w:rsidP="0058555A" w:rsidR="0058555A" w:rsidRPr="005A445C">
      <w:pPr>
        <w:ind w:right="565"/>
        <w:jc w:val="center"/>
      </w:pPr>
    </w:p>
    <w:p w:rsidRDefault="00D326C2" w:rsidP="00D326C2" w:rsidR="00D326C2" w:rsidRPr="00710065">
      <w:pPr>
        <w:ind w:firstLine="708"/>
        <w:jc w:val="both"/>
      </w:pPr>
      <w:r w:rsidRPr="00710065">
        <w:t>Uslijed greške u pisanju</w:t>
      </w:r>
      <w:r w:rsidR="0096460B">
        <w:t xml:space="preserve"> kod naziva dužnika</w:t>
      </w:r>
      <w:r w:rsidRPr="00710065">
        <w:t xml:space="preserve"> </w:t>
      </w:r>
      <w:r>
        <w:t xml:space="preserve">ispušten je </w:t>
      </w:r>
      <w:proofErr w:type="spellStart"/>
      <w:r>
        <w:t>OIB</w:t>
      </w:r>
      <w:proofErr w:type="spellEnd"/>
      <w:r>
        <w:t xml:space="preserve"> dužnika.</w:t>
      </w:r>
    </w:p>
    <w:p w:rsidRDefault="00D326C2" w:rsidP="00D326C2" w:rsidR="003739BF" w:rsidRPr="005A445C">
      <w:pPr>
        <w:ind w:firstLine="708"/>
        <w:jc w:val="both"/>
      </w:pPr>
      <w:r w:rsidRPr="00710065">
        <w:t xml:space="preserve">Čim je greška uočena, valjalo je istu ispraviti temeljem odredbe čl. </w:t>
      </w:r>
      <w:proofErr w:type="spellStart"/>
      <w:r w:rsidRPr="00710065">
        <w:t>342</w:t>
      </w:r>
      <w:proofErr w:type="spellEnd"/>
      <w:r w:rsidRPr="00710065">
        <w:t xml:space="preserve"> Zakona o parničnom postupku u </w:t>
      </w:r>
      <w:r>
        <w:t xml:space="preserve">svezi s čl. 6 Stečajnog zakona i </w:t>
      </w:r>
      <w:r w:rsidRPr="00710065">
        <w:t>riješiti kao u izreci rješenja.</w:t>
      </w:r>
    </w:p>
    <w:p w:rsidRDefault="0058555A" w:rsidP="0058555A" w:rsidR="0058555A" w:rsidRPr="005A445C">
      <w:pPr>
        <w:pStyle w:val="Naslov3"/>
        <w:rPr>
          <w:b w:val="false"/>
        </w:rPr>
      </w:pPr>
      <w:r w:rsidRPr="005A445C">
        <w:rPr>
          <w:b w:val="false"/>
        </w:rPr>
        <w:t xml:space="preserve">Zagreb, </w:t>
      </w:r>
      <w:proofErr w:type="spellStart"/>
      <w:r w:rsidR="00D326C2">
        <w:rPr>
          <w:b w:val="false"/>
        </w:rPr>
        <w:t>22</w:t>
      </w:r>
      <w:proofErr w:type="spellEnd"/>
      <w:r w:rsidR="00E12C94" w:rsidRPr="005A445C">
        <w:rPr>
          <w:b w:val="false"/>
        </w:rPr>
        <w:t xml:space="preserve">. travanj </w:t>
      </w:r>
      <w:proofErr w:type="spellStart"/>
      <w:r w:rsidR="00E12C94" w:rsidRPr="005A445C">
        <w:rPr>
          <w:b w:val="false"/>
        </w:rPr>
        <w:t>2016</w:t>
      </w:r>
      <w:proofErr w:type="spellEnd"/>
      <w:r w:rsidR="00E12C94" w:rsidRPr="005A445C">
        <w:rPr>
          <w:b w:val="false"/>
        </w:rPr>
        <w:t>.</w:t>
      </w:r>
    </w:p>
    <w:p w:rsidRDefault="0058555A" w:rsidP="0058555A" w:rsidR="0058555A" w:rsidRPr="005A445C"/>
    <w:p w:rsidRDefault="0058555A" w:rsidP="0058555A" w:rsidR="0058555A" w:rsidRPr="005A445C">
      <w:pPr>
        <w:jc w:val="both"/>
      </w:pP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  <w:t>SUDAC:</w:t>
      </w:r>
    </w:p>
    <w:p w:rsidRDefault="0058555A" w:rsidP="0058555A" w:rsidR="0058555A" w:rsidRPr="005A445C">
      <w:pPr>
        <w:jc w:val="both"/>
      </w:pP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  <w:t xml:space="preserve">Vesna Malenica </w:t>
      </w:r>
      <w:r w:rsidR="00231D5F">
        <w:t xml:space="preserve">v. r. </w:t>
      </w:r>
      <w:r w:rsidRPr="005A445C">
        <w:t xml:space="preserve"> </w:t>
      </w:r>
    </w:p>
    <w:p w:rsidRDefault="0058555A" w:rsidP="0058555A" w:rsidR="0058555A" w:rsidRPr="005A445C">
      <w:r w:rsidRPr="005A445C">
        <w:t xml:space="preserve">POUKA O PRAVNOM LIJEKU: </w:t>
      </w:r>
    </w:p>
    <w:p w:rsidRDefault="0058555A" w:rsidP="0058555A" w:rsidR="0058555A" w:rsidRPr="005A445C">
      <w:pPr>
        <w:jc w:val="both"/>
      </w:pPr>
      <w:r w:rsidRPr="005A445C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58555A" w:rsidP="0058555A" w:rsidR="0058555A" w:rsidRPr="005A445C">
      <w:pPr>
        <w:jc w:val="both"/>
      </w:pPr>
    </w:p>
    <w:p w:rsidRDefault="00231D5F" w:rsidP="00AB7A2F" w:rsidR="00231D5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231D5F" w:rsidP="00995CE9" w:rsidR="00231D5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8555A" w:rsidP="0058555A" w:rsidR="0058555A" w:rsidRPr="005A445C">
      <w:pPr>
        <w:jc w:val="both"/>
      </w:pPr>
    </w:p>
    <w:p w:rsidRDefault="0058555A" w:rsidP="0058555A" w:rsidR="0058555A" w:rsidRPr="005A445C">
      <w:pPr>
        <w:tabs>
          <w:tab w:pos="3960" w:val="left"/>
        </w:tabs>
        <w:ind w:right="5112"/>
        <w:rPr>
          <w:bCs/>
        </w:rPr>
      </w:pPr>
      <w:r w:rsidRPr="005A445C">
        <w:rPr>
          <w:bCs/>
        </w:rPr>
        <w:tab/>
      </w:r>
      <w:r w:rsidRPr="005A445C">
        <w:rPr>
          <w:bCs/>
        </w:rPr>
        <w:tab/>
      </w:r>
      <w:r w:rsidRPr="005A445C">
        <w:rPr>
          <w:bCs/>
        </w:rPr>
        <w:tab/>
      </w:r>
    </w:p>
    <w:p w:rsidRDefault="0058555A" w:rsidP="0058555A" w:rsidR="0058555A" w:rsidRPr="005A445C">
      <w:pPr>
        <w:tabs>
          <w:tab w:pos="3960" w:val="left"/>
        </w:tabs>
        <w:ind w:right="5112"/>
        <w:rPr>
          <w:bCs/>
        </w:rPr>
      </w:pPr>
    </w:p>
    <w:p w:rsidRDefault="0058555A" w:rsidP="0058555A" w:rsidR="0058555A" w:rsidRPr="005A445C">
      <w:pPr>
        <w:jc w:val="both"/>
      </w:pP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  <w:r w:rsidRPr="005A445C">
        <w:tab/>
      </w:r>
    </w:p>
    <w:p w:rsidRDefault="0058555A" w:rsidP="0058555A" w:rsidR="0058555A" w:rsidRPr="005A445C"/>
    <w:p w:rsidRDefault="0058555A" w:rsidP="0058555A" w:rsidR="0058555A" w:rsidRPr="005A445C"/>
    <w:p w:rsidRDefault="00F85B1C" w:rsidP="0058555A" w:rsidR="00F85B1C" w:rsidRPr="005A445C"/>
    <w:sectPr w:rsidSect="0058555A" w:rsidR="00F85B1C" w:rsidRPr="005A445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74C" w:rsidR="00F7074C">
      <w:r>
        <w:separator/>
      </w:r>
    </w:p>
  </w:endnote>
  <w:endnote w:id="0" w:type="continuationSeparator">
    <w:p w:rsidRDefault="00F7074C" w:rsidR="00F70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74C" w:rsidR="00F7074C">
      <w:r>
        <w:separator/>
      </w:r>
    </w:p>
  </w:footnote>
  <w:footnote w:id="0" w:type="continuationSeparator">
    <w:p w:rsidRDefault="00F7074C" w:rsidR="00F70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P="00B81A57" w:rsidR="0042491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24910" w:rsidP="00B81A57" w:rsidR="0042491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P="00B81A57" w:rsidR="0042491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6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445C" w:rsidP="00B81A57" w:rsidR="00424910">
    <w:pPr>
      <w:pStyle w:val="Zaglavlje"/>
      <w:tabs>
        <w:tab w:pos="9072" w:val="clear"/>
        <w:tab w:pos="8800" w:val="right"/>
      </w:tabs>
    </w:pPr>
    <w:r>
      <w:tab/>
    </w:r>
    <w:r>
      <w:tab/>
      <w:t>7 St-</w:t>
    </w:r>
    <w:proofErr w:type="spellStart"/>
    <w:r>
      <w:t>9259</w:t>
    </w:r>
    <w:proofErr w:type="spellEnd"/>
    <w:r>
      <w:t>/</w:t>
    </w:r>
    <w:proofErr w:type="spellStart"/>
    <w: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R="00424910">
    <w:pPr>
      <w:pStyle w:val="Zaglavlje"/>
    </w:pPr>
  </w:p>
  <w:p w:rsidRDefault="00424910" w:rsidR="00424910">
    <w:pPr>
      <w:pStyle w:val="Zaglavlje"/>
    </w:pPr>
  </w:p>
  <w:p w:rsidRDefault="00424910" w:rsidR="00424910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A57"/>
    <w:rsid w:val="0011242B"/>
    <w:rsid w:val="00170F99"/>
    <w:rsid w:val="0017499E"/>
    <w:rsid w:val="00231D5F"/>
    <w:rsid w:val="002A13F3"/>
    <w:rsid w:val="0030304C"/>
    <w:rsid w:val="003739BF"/>
    <w:rsid w:val="00414A95"/>
    <w:rsid w:val="00424910"/>
    <w:rsid w:val="004E0539"/>
    <w:rsid w:val="00553991"/>
    <w:rsid w:val="00573044"/>
    <w:rsid w:val="0058555A"/>
    <w:rsid w:val="005A445C"/>
    <w:rsid w:val="00627D82"/>
    <w:rsid w:val="007C1B7C"/>
    <w:rsid w:val="008917A7"/>
    <w:rsid w:val="009455F1"/>
    <w:rsid w:val="00963A18"/>
    <w:rsid w:val="0096460B"/>
    <w:rsid w:val="00B13234"/>
    <w:rsid w:val="00B81A57"/>
    <w:rsid w:val="00BB6D58"/>
    <w:rsid w:val="00BC6A7A"/>
    <w:rsid w:val="00BD0083"/>
    <w:rsid w:val="00C54C38"/>
    <w:rsid w:val="00C77CFD"/>
    <w:rsid w:val="00CA190A"/>
    <w:rsid w:val="00CC71B8"/>
    <w:rsid w:val="00D01315"/>
    <w:rsid w:val="00D01E95"/>
    <w:rsid w:val="00D326C2"/>
    <w:rsid w:val="00DE78FD"/>
    <w:rsid w:val="00E12C94"/>
    <w:rsid w:val="00E234B7"/>
    <w:rsid w:val="00E46509"/>
    <w:rsid w:val="00F7074C"/>
    <w:rsid w:val="00F85B1C"/>
    <w:rsid w:val="00FD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1A57"/>
    <w:rPr>
      <w:sz w:val="24"/>
      <w:szCs w:val="24"/>
    </w:rPr>
  </w:style>
  <w:style w:styleId="Naslov3" w:type="paragraph">
    <w:name w:val="heading 3"/>
    <w:basedOn w:val="Normal"/>
    <w:next w:val="Normal"/>
    <w:qFormat/>
    <w:rsid w:val="00B81A5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A57"/>
  </w:style>
  <w:style w:styleId="Tekstbalonia" w:type="paragraph">
    <w:name w:val="Balloon Text"/>
    <w:basedOn w:val="Normal"/>
    <w:link w:val="TekstbaloniaChar"/>
    <w:rsid w:val="004E05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05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A44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4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D5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D5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D5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D5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1A57"/>
    <w:rPr>
      <w:sz w:val="24"/>
      <w:szCs w:val="24"/>
    </w:rPr>
  </w:style>
  <w:style w:styleId="Naslov3" w:type="paragraph">
    <w:name w:val="heading 3"/>
    <w:basedOn w:val="Normal"/>
    <w:next w:val="Normal"/>
    <w:qFormat/>
    <w:rsid w:val="00B81A5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A57"/>
  </w:style>
  <w:style w:styleId="Tekstbalonia" w:type="paragraph">
    <w:name w:val="Balloon Text"/>
    <w:basedOn w:val="Normal"/>
    <w:link w:val="TekstbaloniaChar"/>
    <w:rsid w:val="004E05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05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A44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4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D5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D5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D5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D5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9259</izvorni_sadrzaj>
    <derivirana_varijabla naziv="DomainObject.Predmet.Broj_1">9259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St-9259/2015</izvorni_sadrzaj>
    <derivirana_varijabla naziv="DomainObject.Predmet.OznakaBroj_1">St-9259/2015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Jukić</izvorni_sadrzaj>
    <derivirana_varijabla naziv="DomainObject.Predmet.ProtustrankaFormated_1">  Kata Jukić</derivirana_varijabla>
  </DomainObject.Predmet.ProtustrankaFormated>
  <DomainObject.Predmet.ProtustrankaFormatedOIB>
    <izvorni_sadrzaj>  Kata Jukić, OIB 26574878718</izvorni_sadrzaj>
    <derivirana_varijabla naziv="DomainObject.Predmet.ProtustrankaFormatedOIB_1">  Kata Jukić, OIB 26574878718</derivirana_varijabla>
  </DomainObject.Predmet.ProtustrankaFormatedOIB>
  <DomainObject.Predmet.ProtustrankaFormatedWithAdress>
    <izvorni_sadrzaj> Kata Jukić, Hrastje Plešivičko 12b, 10450 Hrastje Plešivičko</izvorni_sadrzaj>
    <derivirana_varijabla naziv="DomainObject.Predmet.ProtustrankaFormatedWithAdress_1"> Kata Jukić, Hrastje Plešivičko 12b, 10450 Hrastje Plešivičko</derivirana_varijabla>
  </DomainObject.Predmet.ProtustrankaFormatedWithAdress>
  <DomainObject.Predmet.ProtustrankaFormatedWithAdressOIB>
    <izvorni_sadrzaj> Kata Jukić, OIB 26574878718, Hrastje Plešivičko 12b, 10450 Hrastje Plešivičko</izvorni_sadrzaj>
    <derivirana_varijabla naziv="DomainObject.Predmet.ProtustrankaFormatedWithAdressOIB_1"> Kata Jukić, OIB 26574878718, Hrastje Plešivičko 12b, 10450 Hrastje Plešivičko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</item>
    </izvorni_sadrzaj>
    <derivirana_varijabla naziv="DomainObject.Predmet.ProtuStrankaListFormated_1">
      <item>Kata Jukić</item>
    </derivirana_varijabla>
  </DomainObject.Predmet.ProtuStrankaListFormated>
  <DomainObject.Predmet.ProtuStrankaListFormatedOIB>
    <izvorni_sadrzaj>
      <item>Kata Jukić, OIB 26574878718</item>
    </izvorni_sadrzaj>
    <derivirana_varijabla naziv="DomainObject.Predmet.ProtuStrankaListFormatedOIB_1">
      <item>Kata Jukić, OIB 26574878718</item>
    </derivirana_varijabla>
  </DomainObject.Predmet.ProtuStrankaListFormatedOIB>
  <DomainObject.Predmet.ProtuStrankaListFormatedWithAdress>
    <izvorni_sadrzaj>
      <item>Kata Jukić, Hrastje Plešivičko 12b, 10450 Hrastje Plešivičko</item>
    </izvorni_sadrzaj>
    <derivirana_varijabla naziv="DomainObject.Predmet.ProtuStrankaListFormatedWithAdress_1">
      <item>Kata Jukić, Hrastje Plešivičko 12b, 10450 Hrastje Plešivičko</item>
    </derivirana_varijabla>
  </DomainObject.Predmet.ProtuStrankaListFormatedWithAdress>
  <DomainObject.Predmet.ProtuStrankaListFormatedWithAdressOIB>
    <izvorni_sadrzaj>
      <item>Kata Jukić, OIB 26574878718, Hrastje Plešivičko 12b, 10450 Hrastje Plešivičko</item>
    </izvorni_sadrzaj>
    <derivirana_varijabla naziv="DomainObject.Predmet.ProtuStrankaListFormatedWithAdressOIB_1">
      <item>Kata Jukić, OIB 26574878718, Hrastje Plešivičko 12b, 10450 Hrastje Plešivičko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St-9259/2015-4</izvorni_sadrzaj>
    <derivirana_varijabla naziv="DomainObject.Predmet.OdlukaRjesenje.Oznaka_1">St-9259/2015-4</derivirana_varijabla>
  </DomainObject.Predmet.OdlukaRjesenje.Oznaka>
  <DomainObject.Predmet.SudioniciListNaziv>
    <izvorni_sadrzaj>
      <item>Kata Jukić</item>
      <item>Kata Jukić</item>
    </izvorni_sadrzaj>
    <derivirana_varijabla naziv="DomainObject.Predmet.SudioniciListNaziv_1">
      <item>Kata Jukić</item>
      <item>Kata Jukić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</izvorni_sadrzaj>
    <derivirana_varijabla naziv="DomainObject.Predmet.SudioniciListNazivOIB_1">
      <item>, OIB 26574878718</item>
      <item>, OIB 26574878718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1156</properties:Characters>
  <properties:Lines>43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2016-04-22T08:30:00Z</dcterms:created>
  <dc:creator>ksvajger</dc:creator>
  <cp:lastModifiedBy>Kristina Švajger</cp:lastModifiedBy>
  <cp:lastPrinted>2016-04-22T09:56:00Z</cp:lastPrinted>
  <dcterms:modified xmlns:xsi="http://www.w3.org/2001/XMLSchema-instance" xsi:type="dcterms:W3CDTF">2016-04-22T09:56:00Z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