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7287052" w14:paraId="7287052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677F4C" w:rsidR="0015632D" w:rsidRPr="00974EE9">
            <w:pPr>
              <w:pStyle w:val="VSVerzija"/>
              <w:jc w:val="right"/>
            </w:pPr>
            <w:r>
              <w:t>Poslovni broj: 5 St-</w:t>
            </w:r>
            <w:r w:rsidR="00677F4C">
              <w:t>22/18-11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762CA4">
        <w:t xml:space="preserve"> </w:t>
      </w:r>
      <w:r w:rsidR="00976D1F" w:rsidRPr="0083746A">
        <w:t>u povodu zahtjeva predlagatelja Financijske agencije, Regionalni centar Zagreb, Podružnica Varaždin, Augusta Cesarca 2, Varaždin, za pokretanje skraćenog stečajnog postupka pro</w:t>
      </w:r>
      <w:r w:rsidR="00976D1F">
        <w:t>tiv dužnika M.B.S., d.o.o., Družbinec, Komarska 20, OIB: 71367498218 i prijedloga vjerovnika Republike Hrvatske, Ministarstva financija, Porezne uprave, Područnog ureda Varaždin, zastupane po Županijskom državnom odvjetništvu u Varaždinu, Građansko-upravnom odjelu iz Varaždina, za otvaranje stečajnog postupka nad istim dužnikom</w:t>
      </w:r>
      <w:r w:rsidR="00493AB4">
        <w:t xml:space="preserve">, </w:t>
      </w:r>
      <w:r w:rsidR="00677F4C">
        <w:t>22</w:t>
      </w:r>
      <w:r w:rsidR="003F6CF7">
        <w:t xml:space="preserve">. </w:t>
      </w:r>
      <w:r w:rsidR="00976D1F">
        <w:t xml:space="preserve">ožujka </w:t>
      </w:r>
      <w:r w:rsidR="00762CA4">
        <w:t>2018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976D1F">
        <w:rPr>
          <w:rFonts w:eastAsia="SimSun"/>
          <w:kern w:val="2"/>
          <w:lang w:bidi="hi-IN" w:eastAsia="zh-CN"/>
        </w:rPr>
        <w:t xml:space="preserve"> </w:t>
      </w:r>
      <w:r w:rsidR="00976D1F">
        <w:t>M.B.S., d.o.o., Družbinec, Komarska 20, OIB: 71367498218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976D1F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976D1F">
        <w:t xml:space="preserve"> Zvonko Hrain</w:t>
      </w:r>
      <w:r w:rsidR="00976D1F" w:rsidRPr="00766B06">
        <w:t>,</w:t>
      </w:r>
      <w:r w:rsidR="00976D1F">
        <w:t xml:space="preserve"> </w:t>
      </w:r>
      <w:r w:rsidR="00976D1F" w:rsidRPr="00766B06">
        <w:t>Varaždin, Zagrebačka 51, OIB: 25731960062</w:t>
      </w:r>
      <w:r w:rsidR="00217C42">
        <w:t xml:space="preserve">, </w:t>
      </w:r>
      <w:r w:rsidR="00976D1F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</w:t>
      </w:r>
      <w:r w:rsidR="003F6CF7">
        <w:t>imovine dužnika i to</w:t>
      </w:r>
      <w:r w:rsidR="00976D1F">
        <w:t xml:space="preserve"> motornih vozila V</w:t>
      </w:r>
      <w:r w:rsidR="00EF1BAA">
        <w:t>olkswagen-/</w:t>
      </w:r>
      <w:r w:rsidR="00976D1F">
        <w:t>Transporter</w:t>
      </w:r>
      <w:r w:rsidR="00EF1BAA">
        <w:t>,</w:t>
      </w:r>
      <w:r w:rsidR="00976D1F">
        <w:t xml:space="preserve"> god. proizvodnje 1991., reg. oznake VŽ 792 FJ, broj šasije WV2ZZZ70ZMH076484, Peugeot LC/SPEEDFIGHT, god. proizvodnje 1997., reg oznake VŽ 933 DA, broj šasije VGAS1B00B00025631, Opel Corsa C-95701 1.3S/CORSA, god. proizvodnje 1987., reg. oznake KR 812 BT, broj šasije VSX000093H4903640</w:t>
      </w:r>
      <w:r w:rsidR="00F266B0">
        <w:t>,</w:t>
      </w:r>
      <w:r w:rsidR="00976D1F">
        <w:t xml:space="preserve"> Fiat B/35 F 8, god. proizvodnje 1985., reg. oznake VŽ 591 FU, broj šasije ZCFC3550002804715, Lada 1600 TAIGA/NIVA, god. proizvodnje 1989., reg. oznake DE 188 M, broj šasije XTA212100K0723320, Mercedes 84/208/30, god. proizvodnje 1984., reg. oznake ČK 618 EE, </w:t>
      </w:r>
      <w:r w:rsidR="00677F4C">
        <w:t>broj šasije 60101118130839,</w:t>
      </w:r>
      <w:r w:rsidR="00F266B0">
        <w:t xml:space="preserve">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 xml:space="preserve">za </w:t>
      </w:r>
      <w:r w:rsidR="00677F4C">
        <w:t>11. lipnja</w:t>
      </w:r>
      <w:r w:rsidR="003F6CF7">
        <w:t xml:space="preserve"> </w:t>
      </w:r>
      <w:r w:rsidR="00171C8E">
        <w:t>2018.</w:t>
      </w:r>
      <w:r w:rsidR="00F425EF">
        <w:t xml:space="preserve"> u </w:t>
      </w:r>
      <w:r w:rsidR="00677F4C">
        <w:t>10,45</w:t>
      </w:r>
      <w:r w:rsidR="00044FAF">
        <w:t xml:space="preserve"> sati</w:t>
      </w:r>
      <w:r w:rsidR="00A63D57">
        <w:t>, te se dostavom ovog rješenja na ročište smatraju pozvani</w:t>
      </w:r>
      <w:r w:rsidR="009529F5">
        <w:t xml:space="preserve"> putem e-Oglasne ploče suda</w:t>
      </w:r>
      <w:r w:rsidR="00A63D57">
        <w:t xml:space="preserve">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lastRenderedPageBreak/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976D1F">
        <w:t>Zvonko Hrain</w:t>
      </w:r>
      <w:r w:rsidR="00976D1F" w:rsidRPr="00766B06">
        <w:t>,</w:t>
      </w:r>
      <w:r w:rsidR="00976D1F">
        <w:t xml:space="preserve"> </w:t>
      </w:r>
      <w:r w:rsidR="00976D1F" w:rsidRPr="00766B06">
        <w:t>Varaždin, Zagrebačka 51</w:t>
      </w:r>
      <w:r w:rsidR="00976D1F">
        <w:t>,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15632D">
        <w:t xml:space="preserve">, </w:t>
      </w:r>
      <w:r w:rsidR="00677F4C">
        <w:t xml:space="preserve">M.B.S., d.o.o., Družbinec, Komarska 20, </w:t>
      </w:r>
    </w:p>
    <w:p w:rsidRDefault="00976D1F" w:rsidP="00BF7F01" w:rsidR="00976D1F">
      <w:pPr>
        <w:numPr>
          <w:ilvl w:val="0"/>
          <w:numId w:val="4"/>
        </w:numPr>
        <w:jc w:val="both"/>
      </w:pPr>
      <w:r>
        <w:t>direktor dužnika</w:t>
      </w:r>
      <w:r w:rsidR="00677F4C">
        <w:t xml:space="preserve"> Stjepan Breški, Družbinec, Komarska 20,</w:t>
      </w:r>
    </w:p>
    <w:p w:rsidRDefault="00677F4C" w:rsidP="00BF7F01" w:rsidR="00677F4C">
      <w:pPr>
        <w:numPr>
          <w:ilvl w:val="0"/>
          <w:numId w:val="4"/>
        </w:numPr>
        <w:jc w:val="both"/>
      </w:pPr>
      <w:r>
        <w:t>direktor dužnika Marijan Martinec, po punomoćniku Marku Tušek, odvjetniku iz Odvjetničkog ureda Tušek &amp; Tursan iz Varaždina, Aleja Kralja Zvonimira 11,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3F6CF7" w:rsidP="00171C8E" w:rsidR="003F6CF7"/>
    <w:p w:rsidRDefault="00677F4C" w:rsidP="00171C8E" w:rsidR="00677F4C"/>
    <w:p w:rsidRDefault="002B17BC" w:rsidP="00171C8E" w:rsidR="00CC1FDB">
      <w:pPr>
        <w:jc w:val="center"/>
      </w:pPr>
      <w:r>
        <w:t>Obrazloženje</w:t>
      </w:r>
    </w:p>
    <w:p w:rsidRDefault="003F6CF7" w:rsidP="00762CA4" w:rsidR="003F6CF7"/>
    <w:p w:rsidRDefault="00F97A70" w:rsidP="00236476" w:rsidR="007C080C" w:rsidRPr="00677F4C">
      <w:pPr>
        <w:jc w:val="both"/>
      </w:pPr>
      <w:r>
        <w:tab/>
      </w:r>
      <w:r w:rsidR="00171C8E">
        <w:t xml:space="preserve">U ovom postupku na ročištu </w:t>
      </w:r>
      <w:r w:rsidR="00677F4C">
        <w:t xml:space="preserve">9. ožujka </w:t>
      </w:r>
      <w:r w:rsidR="003F6CF7">
        <w:t>2018</w:t>
      </w:r>
      <w:r w:rsidR="00171C8E">
        <w:t xml:space="preserve">. zastupnica Republike Hrvatske predložila imenovanje privremenog stečajnog upravitelja radi utvrđenja </w:t>
      </w:r>
      <w:r w:rsidR="003F6CF7">
        <w:t xml:space="preserve">vrijednosti </w:t>
      </w:r>
      <w:r w:rsidR="00677F4C">
        <w:t>motornih vozila iz točke I. izreke ovog rješenja i da li ista uopće još postoje.</w:t>
      </w:r>
    </w:p>
    <w:p w:rsidRDefault="00171C8E" w:rsidP="00236476" w:rsidR="00171C8E">
      <w:pPr>
        <w:jc w:val="both"/>
      </w:pPr>
    </w:p>
    <w:p w:rsidRDefault="00171C8E" w:rsidP="00171C8E" w:rsidR="00171C8E">
      <w:pPr>
        <w:ind w:firstLine="708"/>
        <w:jc w:val="both"/>
      </w:pPr>
      <w:r>
        <w:t xml:space="preserve">Utvrđeno je </w:t>
      </w:r>
      <w:r w:rsidR="00BF7F01">
        <w:t>da je prema podacima Financijske agencije</w:t>
      </w:r>
      <w:r>
        <w:t xml:space="preserve"> dužnik na </w:t>
      </w:r>
      <w:r w:rsidR="00A12C88">
        <w:t xml:space="preserve">dan </w:t>
      </w:r>
      <w:r w:rsidR="00677F4C">
        <w:t xml:space="preserve">15. ožujka </w:t>
      </w:r>
      <w:r w:rsidR="003F6CF7">
        <w:t>2018.</w:t>
      </w:r>
      <w:r w:rsidR="00A12C88">
        <w:t xml:space="preserve"> u blokadi </w:t>
      </w:r>
      <w:r w:rsidR="00BF7F01">
        <w:t>sa iznosom od</w:t>
      </w:r>
      <w:r w:rsidR="00A12C88">
        <w:t xml:space="preserve"> </w:t>
      </w:r>
      <w:r w:rsidR="00677F4C">
        <w:t xml:space="preserve">5.640,56 </w:t>
      </w:r>
      <w:r>
        <w:t>kn.</w:t>
      </w:r>
    </w:p>
    <w:p w:rsidRDefault="00F97A70" w:rsidP="00236476" w:rsidR="00F97A70">
      <w:pPr>
        <w:jc w:val="both"/>
      </w:pPr>
    </w:p>
    <w:p w:rsidRDefault="007C080C" w:rsidP="00677F4C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>71/15</w:t>
      </w:r>
      <w:r w:rsidR="00C85796">
        <w:t xml:space="preserve"> i 104/17</w:t>
      </w:r>
      <w:r w:rsidR="00236476">
        <w:t xml:space="preserve">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C229D0" w:rsidP="00677F4C" w:rsidR="00EA5F1B">
      <w:pPr>
        <w:jc w:val="center"/>
      </w:pPr>
      <w:r>
        <w:t>U Varaždinu</w:t>
      </w:r>
      <w:r w:rsidR="003E198B">
        <w:t xml:space="preserve">, </w:t>
      </w:r>
      <w:r w:rsidR="00677F4C">
        <w:t>22</w:t>
      </w:r>
      <w:r w:rsidR="003F6CF7">
        <w:t xml:space="preserve">. </w:t>
      </w:r>
      <w:r w:rsidR="00677F4C">
        <w:t xml:space="preserve">ožujka </w:t>
      </w:r>
      <w:r w:rsidR="00762CA4">
        <w:t>2018</w:t>
      </w:r>
      <w:r>
        <w:t xml:space="preserve">. </w:t>
      </w:r>
    </w:p>
    <w:p w:rsidRDefault="00677F4C" w:rsidP="00677F4C" w:rsidR="00677F4C" w:rsidRPr="006F44C4">
      <w:pPr>
        <w:jc w:val="center"/>
      </w:pPr>
    </w:p>
    <w:p w:rsidRDefault="00C85796" w:rsidP="00C85796" w:rsidR="00C85796" w:rsidRPr="000671F5">
      <w:pPr>
        <w:ind w:left="4248"/>
        <w:jc w:val="center"/>
      </w:pPr>
      <w:r w:rsidRPr="000671F5">
        <w:t>Sudac:</w:t>
      </w: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 w:rsidRPr="000671F5">
      <w:pPr>
        <w:ind w:left="4248"/>
        <w:jc w:val="center"/>
      </w:pPr>
      <w:r w:rsidRPr="000671F5">
        <w:t>Ksenija Flack-Makitan, v. r.</w:t>
      </w: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>
      <w:pPr>
        <w:ind w:left="4248"/>
        <w:jc w:val="center"/>
      </w:pPr>
      <w:r w:rsidRPr="000671F5">
        <w:t>Za točnost otpravka – ovlašteni službenik</w:t>
      </w:r>
    </w:p>
    <w:p w:rsidRDefault="00F266B0" w:rsidP="0015632D" w:rsidR="00F266B0" w:rsidRPr="006F44C4">
      <w:pPr>
        <w:ind w:left="5664"/>
        <w:jc w:val="both"/>
      </w:pPr>
    </w:p>
    <w:p w:rsidRDefault="00516DB3" w:rsidP="00F266B0" w:rsidR="00516DB3">
      <w:pPr>
        <w:ind w:left="5664"/>
        <w:jc w:val="both"/>
      </w:pPr>
    </w:p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8436E4" w:rsidP="00F472B4" w:rsidR="008436E4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BF7F01" w:rsidP="00BF7F01" w:rsidR="00BF7F01">
      <w:pPr>
        <w:numPr>
          <w:ilvl w:val="0"/>
          <w:numId w:val="4"/>
        </w:numPr>
        <w:jc w:val="both"/>
      </w:pPr>
      <w:r w:rsidRPr="00CC4415">
        <w:t>privremeni stečajni upravitelj</w:t>
      </w:r>
      <w:r>
        <w:t xml:space="preserve"> </w:t>
      </w:r>
      <w:r w:rsidR="00677F4C">
        <w:t>Zvonko Hrain, Varaždin, Zagrebačka 51,</w:t>
      </w:r>
    </w:p>
    <w:p w:rsidRDefault="009529F5" w:rsidP="001B402A" w:rsidR="00712591">
      <w:pPr>
        <w:numPr>
          <w:ilvl w:val="0"/>
          <w:numId w:val="4"/>
        </w:numPr>
        <w:jc w:val="both"/>
      </w:pPr>
      <w:r>
        <w:t>E-Oglasna ploča suda</w:t>
      </w:r>
      <w:r w:rsidR="00677F4C">
        <w:t xml:space="preserve"> - p</w:t>
      </w:r>
      <w:r>
        <w:t>utem e-Oglasne ploče suda: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BF7F01" w:rsidP="00677F4C" w:rsidR="00BF7F01">
      <w:pPr>
        <w:numPr>
          <w:ilvl w:val="0"/>
          <w:numId w:val="4"/>
        </w:numPr>
        <w:jc w:val="both"/>
      </w:pPr>
      <w:r>
        <w:t xml:space="preserve">dužnik, </w:t>
      </w:r>
      <w:r w:rsidR="00677F4C">
        <w:t xml:space="preserve">M.B.S., d.o.o., Družbinec, Komarska 20, </w:t>
      </w:r>
    </w:p>
    <w:p w:rsidRDefault="00677F4C" w:rsidP="00677F4C" w:rsidR="00677F4C">
      <w:pPr>
        <w:numPr>
          <w:ilvl w:val="0"/>
          <w:numId w:val="4"/>
        </w:numPr>
        <w:jc w:val="both"/>
      </w:pPr>
      <w:r>
        <w:t>direktor dužnika, Stjepan Breški, Družbinec, Komarska 20,</w:t>
      </w:r>
    </w:p>
    <w:p w:rsidRDefault="00677F4C" w:rsidP="00677F4C" w:rsidR="00677F4C" w:rsidRPr="00B2631E">
      <w:pPr>
        <w:numPr>
          <w:ilvl w:val="0"/>
          <w:numId w:val="4"/>
        </w:numPr>
        <w:jc w:val="both"/>
      </w:pPr>
      <w:r>
        <w:t>direktor dužnika, Marijan Martinec, po punomoćniku Marku Tušek, odvjetniku iz Odvjetničkog ureda Tušek &amp; Tursan iz Varaždina, Aleja Kralja Zvonimira 11,</w:t>
      </w:r>
    </w:p>
    <w:p w:rsidRDefault="00BF7F01" w:rsidP="0026002F" w:rsidR="00E75A6A">
      <w:pPr>
        <w:numPr>
          <w:ilvl w:val="0"/>
          <w:numId w:val="4"/>
        </w:numPr>
        <w:jc w:val="both"/>
      </w:pPr>
      <w:r>
        <w:t>Županijsko državno odvjetništvo u Varaždinu, Građan</w:t>
      </w:r>
      <w:r w:rsidR="00C85796">
        <w:t>sko-upravni odjel, B. Radić 2</w:t>
      </w:r>
    </w:p>
    <w:sectPr w:rsidSect="00236476" w:rsidR="00E75A6A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58" w:rsidR="00246558">
      <w:r>
        <w:separator/>
      </w:r>
    </w:p>
  </w:endnote>
  <w:endnote w:id="0" w:type="continuationSeparator">
    <w:p w:rsidRDefault="00246558" w:rsidR="00246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58" w:rsidR="00246558">
      <w:r>
        <w:separator/>
      </w:r>
    </w:p>
  </w:footnote>
  <w:footnote w:id="0" w:type="continuationSeparator">
    <w:p w:rsidRDefault="00246558" w:rsidR="00246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677F4C">
      <w:t>22/18-11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81D0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46558"/>
    <w:rsid w:val="00255C21"/>
    <w:rsid w:val="0026002F"/>
    <w:rsid w:val="002B17BC"/>
    <w:rsid w:val="00317732"/>
    <w:rsid w:val="00320E05"/>
    <w:rsid w:val="003210FF"/>
    <w:rsid w:val="003450D0"/>
    <w:rsid w:val="00356405"/>
    <w:rsid w:val="003B36CA"/>
    <w:rsid w:val="003C7413"/>
    <w:rsid w:val="003E198B"/>
    <w:rsid w:val="003E302F"/>
    <w:rsid w:val="003E6BA5"/>
    <w:rsid w:val="003F6CF7"/>
    <w:rsid w:val="004329E6"/>
    <w:rsid w:val="00445898"/>
    <w:rsid w:val="0046412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77F4C"/>
    <w:rsid w:val="006C644F"/>
    <w:rsid w:val="00710747"/>
    <w:rsid w:val="00712591"/>
    <w:rsid w:val="00712B47"/>
    <w:rsid w:val="00724C37"/>
    <w:rsid w:val="00726697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76D1F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82768"/>
    <w:rsid w:val="00C85796"/>
    <w:rsid w:val="00CC01BB"/>
    <w:rsid w:val="00CC1FDB"/>
    <w:rsid w:val="00CC4415"/>
    <w:rsid w:val="00CC48FF"/>
    <w:rsid w:val="00CD27E1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75A6A"/>
    <w:rsid w:val="00E75F10"/>
    <w:rsid w:val="00E829E1"/>
    <w:rsid w:val="00EA5F1B"/>
    <w:rsid w:val="00EB44D6"/>
    <w:rsid w:val="00ED54F6"/>
    <w:rsid w:val="00EF1BAA"/>
    <w:rsid w:val="00EF4A9A"/>
    <w:rsid w:val="00F11630"/>
    <w:rsid w:val="00F266B0"/>
    <w:rsid w:val="00F271A3"/>
    <w:rsid w:val="00F425EF"/>
    <w:rsid w:val="00F472B4"/>
    <w:rsid w:val="00F82B12"/>
    <w:rsid w:val="00F97A70"/>
    <w:rsid w:val="00FA199E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81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81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Stjepan Breški</item>
      <item>Marijan Martinec</item>
      <item>Županijsko državno odvjetništvo u Varaždinu</item>
    </izvorni_sadrzaj>
    <derivirana_varijabla naziv="DomainObject.Predmet.OstaliListNazivFormated_1">
      <item>Sudski registar</item>
      <item>Stjepan Breški</item>
      <item>Marijan Martinec</item>
      <item>Županijsko državno odvjetništvo u Varaždinu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  <item>Županijsko državno odvjetništvo u Varaždinu</item>
    </izvorni_sadrzaj>
    <derivirana_varijabla naziv="DomainObject.Predmet.OstaliListNazivFormatedOIB_1">
      <item>Sudski registar</item>
      <item>Stjepan Breški, OIB 75403160780</item>
      <item>Marijan Martinec, OIB 21832985933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5953E-9C30-4E98-8B37-EF91A4CA0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3684</properties:Characters>
  <properties:Lines>101</properties:Lines>
  <properties:Paragraphs>36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2018-03-22T08:27:00Z</cp:lastPrinted>
  <dcterms:modified xmlns:xsi="http://www.w3.org/2001/XMLSchema-instance" xsi:type="dcterms:W3CDTF">2018-03-22T08:30:00Z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(ST-22-18-11 RJEŠENJE O POKRETANJU preth. postupka + IMENOVANJE PRIVREMENOG STEČAJNOG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