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f146de" w14:paraId="cf146de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E33DF" w:rsidR="002E33DF" w:rsidRPr="002E33DF">
      <w:pPr>
        <w:jc w:val="right"/>
        <w:rPr>
          <w:b/>
          <w:sz w:val="24"/>
          <w:szCs w:val="24"/>
        </w:rPr>
      </w:pPr>
      <w:r w:rsidRPr="002E33DF">
        <w:rPr>
          <w:b/>
          <w:sz w:val="24"/>
          <w:szCs w:val="24"/>
        </w:rPr>
        <w:tab/>
        <w:t xml:space="preserve">  </w:t>
      </w:r>
      <w:r w:rsidR="008F2FD7" w:rsidRPr="002E33DF">
        <w:rPr>
          <w:sz w:val="24"/>
          <w:szCs w:val="24"/>
        </w:rPr>
        <w:t xml:space="preserve">  </w:t>
      </w:r>
      <w:r w:rsidR="002E33DF" w:rsidRPr="002E33DF">
        <w:rPr>
          <w:sz w:val="24"/>
          <w:szCs w:val="24"/>
        </w:rPr>
        <w:t>40</w:t>
      </w:r>
      <w:r w:rsidR="002E33DF" w:rsidRPr="002E33DF">
        <w:rPr>
          <w:b/>
          <w:sz w:val="24"/>
          <w:szCs w:val="24"/>
        </w:rPr>
        <w:t xml:space="preserve">. </w:t>
      </w:r>
      <w:r w:rsidR="002E33DF" w:rsidRPr="002E33DF">
        <w:rPr>
          <w:sz w:val="24"/>
          <w:szCs w:val="24"/>
        </w:rPr>
        <w:t>St-1589/2018</w:t>
      </w:r>
    </w:p>
    <w:p w:rsidRDefault="00DB6FD7" w:rsidP="002B2DAC" w:rsidR="00DB6FD7">
      <w:pPr>
        <w:jc w:val="right"/>
        <w:rPr>
          <w:sz w:val="24"/>
          <w:szCs w:val="24"/>
        </w:rPr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sz w:val="24"/>
          <w:szCs w:val="24"/>
        </w:rPr>
        <w:t xml:space="preserve">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DB6FD7" w:rsidP="000F5B5D" w:rsidR="00DB6FD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8F2FD7" w:rsidR="002B2DAC" w:rsidRPr="003D0CA5">
      <w:pPr>
        <w:ind w:firstLine="708"/>
        <w:jc w:val="both"/>
        <w:rPr>
          <w:sz w:val="24"/>
          <w:szCs w:val="24"/>
        </w:rPr>
      </w:pPr>
      <w:r w:rsidRPr="003D0CA5">
        <w:rPr>
          <w:sz w:val="24"/>
          <w:szCs w:val="24"/>
        </w:rPr>
        <w:t xml:space="preserve">TRGOVAČKI SUD U ZAGREBU, po sucu </w:t>
      </w:r>
      <w:r w:rsidR="0059682F" w:rsidRPr="003D0CA5">
        <w:rPr>
          <w:sz w:val="24"/>
          <w:szCs w:val="24"/>
        </w:rPr>
        <w:t xml:space="preserve">tog </w:t>
      </w:r>
      <w:r w:rsidR="00417323" w:rsidRPr="003D0CA5">
        <w:rPr>
          <w:sz w:val="24"/>
          <w:szCs w:val="24"/>
        </w:rPr>
        <w:t>suda</w:t>
      </w:r>
      <w:r w:rsidRPr="003D0CA5">
        <w:rPr>
          <w:sz w:val="24"/>
          <w:szCs w:val="24"/>
        </w:rPr>
        <w:t xml:space="preserve"> Anti Galiću, kao </w:t>
      </w:r>
      <w:r w:rsidR="00417323" w:rsidRPr="003D0CA5">
        <w:rPr>
          <w:sz w:val="24"/>
          <w:szCs w:val="24"/>
        </w:rPr>
        <w:t>sucu pojedincu</w:t>
      </w:r>
      <w:r w:rsidRPr="003D0CA5">
        <w:rPr>
          <w:sz w:val="24"/>
          <w:szCs w:val="24"/>
        </w:rPr>
        <w:t xml:space="preserve">, u stečajnom postupku nad dužnikom </w:t>
      </w:r>
      <w:r w:rsidR="003D0CA5" w:rsidRPr="003D0CA5">
        <w:rPr>
          <w:sz w:val="24"/>
          <w:szCs w:val="24"/>
        </w:rPr>
        <w:t xml:space="preserve">ZADAR PROJEKT d.o.o. u stečaju, Zagreb, Folnegovićeva 1C OIB 48307144485, </w:t>
      </w:r>
      <w:r w:rsidR="008F2FD7" w:rsidRPr="003D0CA5">
        <w:rPr>
          <w:sz w:val="24"/>
          <w:szCs w:val="24"/>
        </w:rPr>
        <w:t xml:space="preserve"> </w:t>
      </w:r>
      <w:r w:rsidR="00894357" w:rsidRPr="003D0CA5">
        <w:rPr>
          <w:sz w:val="24"/>
          <w:szCs w:val="24"/>
        </w:rPr>
        <w:t xml:space="preserve">nakon </w:t>
      </w:r>
      <w:r w:rsidRPr="003D0CA5">
        <w:rPr>
          <w:sz w:val="24"/>
          <w:szCs w:val="24"/>
        </w:rPr>
        <w:t xml:space="preserve"> ispitnog ročišta od</w:t>
      </w:r>
      <w:r w:rsidR="006C3D33" w:rsidRPr="003D0CA5">
        <w:rPr>
          <w:sz w:val="24"/>
          <w:szCs w:val="24"/>
        </w:rPr>
        <w:t>r</w:t>
      </w:r>
      <w:r w:rsidRPr="003D0CA5">
        <w:rPr>
          <w:sz w:val="24"/>
          <w:szCs w:val="24"/>
        </w:rPr>
        <w:t>žanog dana</w:t>
      </w:r>
      <w:r w:rsidR="00F962EF" w:rsidRPr="003D0CA5">
        <w:rPr>
          <w:sz w:val="24"/>
          <w:szCs w:val="24"/>
        </w:rPr>
        <w:t xml:space="preserve"> </w:t>
      </w:r>
      <w:r w:rsidR="003D0CA5" w:rsidRPr="003D0CA5">
        <w:rPr>
          <w:sz w:val="24"/>
          <w:szCs w:val="24"/>
        </w:rPr>
        <w:t>10.travnja</w:t>
      </w:r>
      <w:r w:rsidR="00276CD4" w:rsidRPr="003D0CA5">
        <w:rPr>
          <w:sz w:val="24"/>
          <w:szCs w:val="24"/>
        </w:rPr>
        <w:t xml:space="preserve"> 2019.</w:t>
      </w:r>
      <w:r w:rsidR="003D0CA5" w:rsidRPr="003D0CA5">
        <w:rPr>
          <w:sz w:val="24"/>
          <w:szCs w:val="24"/>
        </w:rPr>
        <w:t xml:space="preserve">, </w:t>
      </w:r>
      <w:r w:rsidR="00320C61" w:rsidRPr="003D0CA5">
        <w:rPr>
          <w:sz w:val="24"/>
          <w:szCs w:val="24"/>
        </w:rPr>
        <w:t xml:space="preserve"> istog dana </w:t>
      </w:r>
    </w:p>
    <w:p w:rsidRDefault="004D45C7" w:rsidP="004D45C7" w:rsidR="004D45C7" w:rsidRPr="008F2FD7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DB6FD7" w:rsidP="004D45C7" w:rsidR="00DB6FD7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9072"/>
        <w:tblInd w:type="dxa" w:w="1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67"/>
        <w:gridCol w:w="2126"/>
        <w:gridCol w:w="1701"/>
        <w:gridCol w:w="2835"/>
        <w:gridCol w:w="1843"/>
      </w:tblGrid>
      <w:tr w:rsidTr="00E40D28" w:rsidR="00E40D28" w:rsidRPr="00E40D28">
        <w:tc>
          <w:tcPr>
            <w:tcW w:type="dxa" w:w="567"/>
            <w:tcBorders>
              <w:bottom w:space="0" w:sz="4" w:color="auto" w:val="single"/>
            </w:tcBorders>
            <w:vAlign w:val="center"/>
          </w:tcPr>
          <w:p w:rsidRDefault="00E40D28" w:rsidP="00E40D28" w:rsidR="00E40D28" w:rsidRPr="00E40D28">
            <w:pPr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R.</w:t>
            </w:r>
            <w:r>
              <w:rPr>
                <w:b/>
                <w:sz w:val="22"/>
                <w:szCs w:val="22"/>
              </w:rPr>
              <w:t>b</w:t>
            </w:r>
            <w:r w:rsidRPr="00E40D2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type="dxa" w:w="2126"/>
            <w:tcBorders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OIB</w:t>
            </w:r>
          </w:p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vjerovnika</w:t>
            </w:r>
          </w:p>
        </w:tc>
        <w:tc>
          <w:tcPr>
            <w:tcW w:type="dxa" w:w="2835"/>
            <w:tcBorders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Adresa/</w:t>
            </w:r>
          </w:p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sjedište vjerovnika</w:t>
            </w:r>
          </w:p>
        </w:tc>
        <w:tc>
          <w:tcPr>
            <w:tcW w:type="dxa" w:w="1843"/>
            <w:tcBorders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Iznos</w:t>
            </w:r>
          </w:p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 xml:space="preserve">utvrđene </w:t>
            </w:r>
          </w:p>
          <w:p w:rsidRDefault="00E40D28" w:rsidP="0049548A" w:rsidR="00E40D28" w:rsidRPr="00E40D28">
            <w:pPr>
              <w:jc w:val="center"/>
              <w:rPr>
                <w:b/>
                <w:sz w:val="22"/>
                <w:szCs w:val="22"/>
              </w:rPr>
            </w:pPr>
            <w:r w:rsidRPr="00E40D28">
              <w:rPr>
                <w:b/>
                <w:sz w:val="22"/>
                <w:szCs w:val="22"/>
              </w:rPr>
              <w:t>(kn)</w:t>
            </w:r>
          </w:p>
        </w:tc>
      </w:tr>
      <w:tr w:rsidTr="00E40D28" w:rsidR="00E40D28" w:rsidRPr="00E40D2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1</w:t>
            </w:r>
          </w:p>
        </w:tc>
        <w:tc>
          <w:tcPr>
            <w:tcW w:type="dxa" w:w="2126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Nova kreditna banka Maribor d.d.</w:t>
            </w:r>
          </w:p>
        </w:tc>
        <w:tc>
          <w:tcPr>
            <w:tcW w:type="dxa" w:w="170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58602216763</w:t>
            </w:r>
          </w:p>
        </w:tc>
        <w:tc>
          <w:tcPr>
            <w:tcW w:type="dxa" w:w="2835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Ulica Vita Kraigherja 4, Maribor, Repubila Slovenija</w:t>
            </w:r>
          </w:p>
        </w:tc>
        <w:tc>
          <w:tcPr>
            <w:tcW w:type="dxa" w:w="1843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202.649.519,18</w:t>
            </w:r>
          </w:p>
        </w:tc>
      </w:tr>
      <w:tr w:rsidTr="00E40D28" w:rsidR="00E40D28" w:rsidRPr="00E40D28">
        <w:tc>
          <w:tcPr>
            <w:tcW w:type="dxa" w:w="567"/>
            <w:tcBorders>
              <w:top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</w:t>
            </w:r>
          </w:p>
        </w:tc>
        <w:tc>
          <w:tcPr>
            <w:tcW w:type="dxa" w:w="2126"/>
            <w:tcBorders>
              <w:top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Vodovod d.o.o.</w:t>
            </w:r>
          </w:p>
        </w:tc>
        <w:tc>
          <w:tcPr>
            <w:tcW w:type="dxa" w:w="1701"/>
            <w:tcBorders>
              <w:top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89406825003</w:t>
            </w:r>
          </w:p>
        </w:tc>
        <w:tc>
          <w:tcPr>
            <w:tcW w:type="dxa" w:w="2835"/>
            <w:tcBorders>
              <w:top w:space="0" w:sz="4" w:color="auto" w:val="single"/>
            </w:tcBorders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Špire Brusine 17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23000  Zadar</w:t>
            </w:r>
          </w:p>
        </w:tc>
        <w:tc>
          <w:tcPr>
            <w:tcW w:type="dxa" w:w="1843"/>
            <w:tcBorders>
              <w:top w:space="0" w:sz="4" w:color="auto" w:val="single"/>
            </w:tcBorders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278,89</w:t>
            </w:r>
          </w:p>
        </w:tc>
      </w:tr>
      <w:tr w:rsidTr="00E40D28" w:rsidR="00E40D28" w:rsidRPr="00E40D28">
        <w:trPr>
          <w:trHeight w:val="465"/>
        </w:trPr>
        <w:tc>
          <w:tcPr>
            <w:tcW w:type="dxa" w:w="567"/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3</w:t>
            </w:r>
          </w:p>
        </w:tc>
        <w:tc>
          <w:tcPr>
            <w:tcW w:type="dxa" w:w="2126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Grad Zadar</w:t>
            </w:r>
          </w:p>
        </w:tc>
        <w:tc>
          <w:tcPr>
            <w:tcW w:type="dxa" w:w="1701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09933651854</w:t>
            </w:r>
          </w:p>
        </w:tc>
        <w:tc>
          <w:tcPr>
            <w:tcW w:type="dxa" w:w="2835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Narodni trg 1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23000 Zadar</w:t>
            </w:r>
          </w:p>
        </w:tc>
        <w:tc>
          <w:tcPr>
            <w:tcW w:type="dxa" w:w="1843"/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31.317,28</w:t>
            </w:r>
          </w:p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</w:p>
        </w:tc>
      </w:tr>
      <w:tr w:rsidTr="00E40D28" w:rsidR="00E40D28" w:rsidRPr="00E40D28">
        <w:trPr>
          <w:trHeight w:val="504"/>
        </w:trPr>
        <w:tc>
          <w:tcPr>
            <w:tcW w:type="dxa" w:w="567"/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4</w:t>
            </w:r>
          </w:p>
        </w:tc>
        <w:tc>
          <w:tcPr>
            <w:tcW w:type="dxa" w:w="2126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Republika   Hrvatska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Ministarstvo financija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Porezna uprava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Područni ured Zagreb</w:t>
            </w:r>
          </w:p>
        </w:tc>
        <w:tc>
          <w:tcPr>
            <w:tcW w:type="dxa" w:w="1701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835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279,30</w:t>
            </w:r>
          </w:p>
        </w:tc>
      </w:tr>
      <w:tr w:rsidTr="00E40D28" w:rsidR="00E40D28" w:rsidRPr="00E40D28">
        <w:trPr>
          <w:trHeight w:val="1194"/>
        </w:trPr>
        <w:tc>
          <w:tcPr>
            <w:tcW w:type="dxa" w:w="567"/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5</w:t>
            </w:r>
          </w:p>
        </w:tc>
        <w:tc>
          <w:tcPr>
            <w:tcW w:type="dxa" w:w="2126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HEP  Elektra d.o.o.</w:t>
            </w:r>
          </w:p>
        </w:tc>
        <w:tc>
          <w:tcPr>
            <w:tcW w:type="dxa" w:w="1701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43965974818</w:t>
            </w:r>
          </w:p>
        </w:tc>
        <w:tc>
          <w:tcPr>
            <w:tcW w:type="dxa" w:w="2835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Ulica  grada Vukovara 37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10000 Zagreb</w:t>
            </w:r>
          </w:p>
        </w:tc>
        <w:tc>
          <w:tcPr>
            <w:tcW w:type="dxa" w:w="1843"/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410,74</w:t>
            </w:r>
          </w:p>
        </w:tc>
      </w:tr>
      <w:tr w:rsidTr="00E40D28" w:rsidR="00E40D28" w:rsidRPr="00E40D28">
        <w:tc>
          <w:tcPr>
            <w:tcW w:type="dxa" w:w="567"/>
            <w:vAlign w:val="center"/>
          </w:tcPr>
          <w:p w:rsidRDefault="00E40D28" w:rsidP="0049548A" w:rsidR="00E40D28" w:rsidRPr="00E40D28">
            <w:pPr>
              <w:jc w:val="center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6</w:t>
            </w:r>
          </w:p>
        </w:tc>
        <w:tc>
          <w:tcPr>
            <w:tcW w:type="dxa" w:w="2126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Cvetka Žirovnik</w:t>
            </w:r>
          </w:p>
        </w:tc>
        <w:tc>
          <w:tcPr>
            <w:tcW w:type="dxa" w:w="1701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33736529476</w:t>
            </w:r>
          </w:p>
        </w:tc>
        <w:tc>
          <w:tcPr>
            <w:tcW w:type="dxa" w:w="2835"/>
            <w:vAlign w:val="center"/>
          </w:tcPr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Na griču 55, Maribor,</w:t>
            </w:r>
          </w:p>
          <w:p w:rsidRDefault="00E40D28" w:rsidP="0049548A" w:rsidR="00E40D28" w:rsidRPr="00E40D28">
            <w:pPr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Republika Slovenija</w:t>
            </w:r>
          </w:p>
        </w:tc>
        <w:tc>
          <w:tcPr>
            <w:tcW w:type="dxa" w:w="1843"/>
            <w:vAlign w:val="center"/>
          </w:tcPr>
          <w:p w:rsidRDefault="00E40D28" w:rsidP="0049548A" w:rsidR="00E40D28" w:rsidRPr="00E40D28">
            <w:pPr>
              <w:jc w:val="right"/>
              <w:rPr>
                <w:sz w:val="22"/>
                <w:szCs w:val="22"/>
              </w:rPr>
            </w:pPr>
            <w:r w:rsidRPr="00E40D28">
              <w:rPr>
                <w:sz w:val="22"/>
                <w:szCs w:val="22"/>
              </w:rPr>
              <w:t>448.102,09</w:t>
            </w:r>
          </w:p>
        </w:tc>
      </w:tr>
    </w:tbl>
    <w:p w:rsidRDefault="00E40D28" w:rsidP="00E40D28" w:rsidR="00E40D28" w:rsidRPr="00A70737">
      <w:pPr>
        <w:ind w:firstLine="720" w:left="-720"/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F926D7" w:rsidP="00A1054B" w:rsidR="00F926D7">
      <w:pPr>
        <w:widowControl/>
        <w:ind w:left="720"/>
        <w:jc w:val="both"/>
        <w:rPr>
          <w:b/>
          <w:sz w:val="24"/>
          <w:szCs w:val="24"/>
        </w:rPr>
      </w:pPr>
    </w:p>
    <w:p w:rsidRDefault="00A1054B" w:rsidP="00A1054B" w:rsidR="00A1054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860BC9" w:rsidP="00A1054B" w:rsidR="00860BC9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9214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67"/>
        <w:gridCol w:w="2268"/>
        <w:gridCol w:w="1701"/>
        <w:gridCol w:w="2835"/>
        <w:gridCol w:w="1843"/>
      </w:tblGrid>
      <w:tr w:rsidTr="00E62FDA" w:rsidR="00FC070F" w:rsidRPr="00FC070F">
        <w:tc>
          <w:tcPr>
            <w:tcW w:type="dxa" w:w="567"/>
            <w:vAlign w:val="center"/>
          </w:tcPr>
          <w:p w:rsidRDefault="00FC070F" w:rsidP="0049548A" w:rsidR="00FC070F" w:rsidRPr="00FC070F">
            <w:pPr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R.b</w:t>
            </w:r>
          </w:p>
        </w:tc>
        <w:tc>
          <w:tcPr>
            <w:tcW w:type="dxa" w:w="2268"/>
            <w:vAlign w:val="center"/>
          </w:tcPr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701"/>
            <w:vAlign w:val="center"/>
          </w:tcPr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OIB</w:t>
            </w:r>
          </w:p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vjerovnika</w:t>
            </w:r>
          </w:p>
        </w:tc>
        <w:tc>
          <w:tcPr>
            <w:tcW w:type="dxa" w:w="2835"/>
            <w:vAlign w:val="center"/>
          </w:tcPr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Adresa/</w:t>
            </w:r>
          </w:p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sjedište vjerovnika</w:t>
            </w:r>
          </w:p>
        </w:tc>
        <w:tc>
          <w:tcPr>
            <w:tcW w:type="dxa" w:w="1843"/>
            <w:vAlign w:val="center"/>
          </w:tcPr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Iznos</w:t>
            </w:r>
          </w:p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osporene</w:t>
            </w:r>
          </w:p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tražbine</w:t>
            </w:r>
          </w:p>
          <w:p w:rsidRDefault="00FC070F" w:rsidP="0049548A" w:rsidR="00FC070F" w:rsidRPr="00FC070F">
            <w:pPr>
              <w:jc w:val="center"/>
              <w:rPr>
                <w:b/>
                <w:sz w:val="22"/>
                <w:szCs w:val="22"/>
              </w:rPr>
            </w:pPr>
            <w:r w:rsidRPr="00FC070F">
              <w:rPr>
                <w:b/>
                <w:sz w:val="22"/>
                <w:szCs w:val="22"/>
              </w:rPr>
              <w:t>(kn)</w:t>
            </w:r>
          </w:p>
        </w:tc>
      </w:tr>
      <w:tr w:rsidTr="00E62FDA" w:rsidR="00FC070F" w:rsidRPr="00FC070F">
        <w:tc>
          <w:tcPr>
            <w:tcW w:type="dxa" w:w="567"/>
            <w:vAlign w:val="center"/>
          </w:tcPr>
          <w:p w:rsidRDefault="00FC070F" w:rsidP="0049548A" w:rsidR="00FC070F" w:rsidRPr="00FC070F">
            <w:pPr>
              <w:jc w:val="center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1</w:t>
            </w:r>
          </w:p>
        </w:tc>
        <w:tc>
          <w:tcPr>
            <w:tcW w:type="dxa" w:w="2268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Igor Šujica</w:t>
            </w:r>
          </w:p>
        </w:tc>
        <w:tc>
          <w:tcPr>
            <w:tcW w:type="dxa" w:w="1701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16233686067</w:t>
            </w:r>
          </w:p>
        </w:tc>
        <w:tc>
          <w:tcPr>
            <w:tcW w:type="dxa" w:w="2835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Bolfenška ulica 3</w:t>
            </w:r>
          </w:p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 xml:space="preserve">Maribor, Republika </w:t>
            </w:r>
          </w:p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Slovenija</w:t>
            </w:r>
          </w:p>
        </w:tc>
        <w:tc>
          <w:tcPr>
            <w:tcW w:type="dxa" w:w="1843"/>
            <w:vAlign w:val="center"/>
          </w:tcPr>
          <w:p w:rsidRDefault="00FC070F" w:rsidP="0049548A" w:rsidR="00FC070F" w:rsidRPr="00FC070F">
            <w:pPr>
              <w:jc w:val="right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136.937,50</w:t>
            </w:r>
          </w:p>
        </w:tc>
      </w:tr>
      <w:tr w:rsidTr="00E62FDA" w:rsidR="00FC070F" w:rsidRPr="00FC070F">
        <w:tc>
          <w:tcPr>
            <w:tcW w:type="dxa" w:w="567"/>
            <w:vAlign w:val="center"/>
          </w:tcPr>
          <w:p w:rsidRDefault="00FC070F" w:rsidP="0049548A" w:rsidR="00FC070F" w:rsidRPr="00FC070F">
            <w:pPr>
              <w:jc w:val="center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2</w:t>
            </w:r>
          </w:p>
        </w:tc>
        <w:tc>
          <w:tcPr>
            <w:tcW w:type="dxa" w:w="2268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Branko Kokol</w:t>
            </w:r>
          </w:p>
        </w:tc>
        <w:tc>
          <w:tcPr>
            <w:tcW w:type="dxa" w:w="1701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20473895734</w:t>
            </w:r>
          </w:p>
        </w:tc>
        <w:tc>
          <w:tcPr>
            <w:tcW w:type="dxa" w:w="2835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Žoherjeva ulica 31</w:t>
            </w:r>
          </w:p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 xml:space="preserve">Maribor, Republika </w:t>
            </w:r>
          </w:p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Slovenija</w:t>
            </w:r>
          </w:p>
        </w:tc>
        <w:tc>
          <w:tcPr>
            <w:tcW w:type="dxa" w:w="1843"/>
            <w:vAlign w:val="center"/>
          </w:tcPr>
          <w:p w:rsidRDefault="00FC070F" w:rsidP="0049548A" w:rsidR="00FC070F" w:rsidRPr="00FC070F">
            <w:pPr>
              <w:jc w:val="right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86.928,75</w:t>
            </w:r>
          </w:p>
        </w:tc>
      </w:tr>
      <w:tr w:rsidTr="00E62FDA" w:rsidR="00FC070F" w:rsidRPr="00FC070F">
        <w:tc>
          <w:tcPr>
            <w:tcW w:type="dxa" w:w="567"/>
            <w:vAlign w:val="center"/>
          </w:tcPr>
          <w:p w:rsidRDefault="00FC070F" w:rsidP="0049548A" w:rsidR="00FC070F" w:rsidRPr="00FC070F">
            <w:pPr>
              <w:jc w:val="center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3</w:t>
            </w:r>
          </w:p>
        </w:tc>
        <w:tc>
          <w:tcPr>
            <w:tcW w:type="dxa" w:w="2268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Tomislav Blagus</w:t>
            </w:r>
          </w:p>
        </w:tc>
        <w:tc>
          <w:tcPr>
            <w:tcW w:type="dxa" w:w="1701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98591989725</w:t>
            </w:r>
          </w:p>
        </w:tc>
        <w:tc>
          <w:tcPr>
            <w:tcW w:type="dxa" w:w="2835"/>
            <w:vAlign w:val="center"/>
          </w:tcPr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Bulatova 19A</w:t>
            </w:r>
          </w:p>
          <w:p w:rsidRDefault="00FC070F" w:rsidP="0049548A" w:rsidR="00FC070F" w:rsidRPr="00FC070F">
            <w:pPr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10000 Zagreb</w:t>
            </w:r>
          </w:p>
        </w:tc>
        <w:tc>
          <w:tcPr>
            <w:tcW w:type="dxa" w:w="1843"/>
            <w:vAlign w:val="center"/>
          </w:tcPr>
          <w:p w:rsidRDefault="00FC070F" w:rsidP="0049548A" w:rsidR="00FC070F" w:rsidRPr="00FC070F">
            <w:pPr>
              <w:jc w:val="right"/>
              <w:rPr>
                <w:sz w:val="22"/>
                <w:szCs w:val="22"/>
              </w:rPr>
            </w:pPr>
            <w:r w:rsidRPr="00FC070F">
              <w:rPr>
                <w:sz w:val="22"/>
                <w:szCs w:val="22"/>
              </w:rPr>
              <w:t>86.378,75</w:t>
            </w:r>
          </w:p>
        </w:tc>
      </w:tr>
    </w:tbl>
    <w:p w:rsidRDefault="00860BC9" w:rsidP="00860BC9" w:rsidR="00860BC9">
      <w:pPr>
        <w:ind w:left="708"/>
        <w:jc w:val="both"/>
      </w:pPr>
    </w:p>
    <w:p w:rsidRDefault="00F926D7" w:rsidP="00F926D7" w:rsidR="00F926D7">
      <w:pPr>
        <w:ind w:firstLine="720"/>
        <w:jc w:val="both"/>
      </w:pP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DD155F" w:rsidP="00DD155F" w:rsidR="00DD155F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926D7" w:rsidP="00F926D7" w:rsidR="00F926D7">
      <w:pPr>
        <w:ind w:firstLine="720"/>
        <w:jc w:val="both"/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Na ispitnom ročištu održanom dana</w:t>
      </w:r>
      <w:r w:rsidR="00FC6A25">
        <w:rPr>
          <w:sz w:val="24"/>
          <w:szCs w:val="24"/>
        </w:rPr>
        <w:t xml:space="preserve"> 10.travnja</w:t>
      </w:r>
      <w:r w:rsidR="00C036AC">
        <w:rPr>
          <w:sz w:val="24"/>
          <w:szCs w:val="24"/>
        </w:rPr>
        <w:t xml:space="preserve">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FC070F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FC070F" w:rsidR="007D1C5D" w:rsidRPr="00FC070F">
      <w:pPr>
        <w:ind w:firstLine="708"/>
        <w:jc w:val="both"/>
        <w:rPr>
          <w:sz w:val="24"/>
          <w:szCs w:val="24"/>
        </w:rPr>
      </w:pPr>
      <w:r w:rsidRPr="00FC070F">
        <w:rPr>
          <w:sz w:val="24"/>
          <w:szCs w:val="24"/>
        </w:rPr>
        <w:t>Stečajn</w:t>
      </w:r>
      <w:r w:rsidR="00A4481C" w:rsidRPr="00FC070F">
        <w:rPr>
          <w:sz w:val="24"/>
          <w:szCs w:val="24"/>
        </w:rPr>
        <w:t>i</w:t>
      </w:r>
      <w:r w:rsidRPr="00FC070F">
        <w:rPr>
          <w:sz w:val="24"/>
          <w:szCs w:val="24"/>
        </w:rPr>
        <w:t xml:space="preserve"> je upravitelj ospori tražbine sljedeći</w:t>
      </w:r>
      <w:r w:rsidR="001C78CB" w:rsidRPr="00FC070F">
        <w:rPr>
          <w:sz w:val="24"/>
          <w:szCs w:val="24"/>
        </w:rPr>
        <w:t>m vjerovnicima:</w:t>
      </w:r>
      <w:r w:rsidR="00E01DDE" w:rsidRPr="00FC070F">
        <w:rPr>
          <w:sz w:val="24"/>
          <w:szCs w:val="24"/>
        </w:rPr>
        <w:t xml:space="preserve"> </w:t>
      </w:r>
      <w:r w:rsidR="00FC6A25" w:rsidRPr="00FC070F">
        <w:rPr>
          <w:sz w:val="24"/>
          <w:szCs w:val="24"/>
        </w:rPr>
        <w:t xml:space="preserve">Igor Šujica </w:t>
      </w:r>
      <w:r w:rsidR="002650E8" w:rsidRPr="00FC070F">
        <w:rPr>
          <w:sz w:val="24"/>
          <w:szCs w:val="24"/>
        </w:rPr>
        <w:t>Bolfenška ulica 3</w:t>
      </w:r>
      <w:r w:rsidR="00FC070F" w:rsidRPr="00FC070F">
        <w:rPr>
          <w:sz w:val="24"/>
          <w:szCs w:val="24"/>
        </w:rPr>
        <w:t>., M</w:t>
      </w:r>
      <w:r w:rsidR="002650E8" w:rsidRPr="00FC070F">
        <w:rPr>
          <w:sz w:val="24"/>
          <w:szCs w:val="24"/>
        </w:rPr>
        <w:t>aribor, Republika Slovenija,</w:t>
      </w:r>
      <w:r w:rsidR="00E81025" w:rsidRPr="00FC070F">
        <w:rPr>
          <w:sz w:val="24"/>
          <w:szCs w:val="24"/>
        </w:rPr>
        <w:t xml:space="preserve"> u iznosu</w:t>
      </w:r>
      <w:r w:rsidR="002650E8" w:rsidRPr="00FC070F">
        <w:rPr>
          <w:sz w:val="24"/>
          <w:szCs w:val="24"/>
        </w:rPr>
        <w:t xml:space="preserve"> </w:t>
      </w:r>
      <w:r w:rsidR="007D1C5D" w:rsidRPr="00FC070F">
        <w:rPr>
          <w:sz w:val="24"/>
          <w:szCs w:val="24"/>
        </w:rPr>
        <w:t>136.937,50</w:t>
      </w:r>
      <w:r w:rsidR="00E81025" w:rsidRPr="00FC070F">
        <w:rPr>
          <w:sz w:val="24"/>
          <w:szCs w:val="24"/>
        </w:rPr>
        <w:t xml:space="preserve"> kn, razlog osporavanja: p</w:t>
      </w:r>
      <w:r w:rsidR="002650E8" w:rsidRPr="00FC070F">
        <w:rPr>
          <w:sz w:val="24"/>
          <w:szCs w:val="24"/>
        </w:rPr>
        <w:t>rijavljeni sudski troškovi nisu dosuđeni vjerovniku jer je u tijeku parnica P-13/2017 na Trgovačkom sudu u Zadru,</w:t>
      </w:r>
      <w:r w:rsidR="00FC070F">
        <w:rPr>
          <w:sz w:val="24"/>
          <w:szCs w:val="24"/>
        </w:rPr>
        <w:t xml:space="preserve"> </w:t>
      </w:r>
      <w:r w:rsidR="002650E8" w:rsidRPr="00FC070F">
        <w:rPr>
          <w:sz w:val="24"/>
          <w:szCs w:val="24"/>
        </w:rPr>
        <w:t>Branko Kokol</w:t>
      </w:r>
      <w:r w:rsidR="00FC070F">
        <w:rPr>
          <w:sz w:val="24"/>
          <w:szCs w:val="24"/>
        </w:rPr>
        <w:t>,</w:t>
      </w:r>
      <w:r w:rsidR="002650E8" w:rsidRPr="00FC070F">
        <w:rPr>
          <w:sz w:val="24"/>
          <w:szCs w:val="24"/>
        </w:rPr>
        <w:t xml:space="preserve"> Žoherjeva ulica 31</w:t>
      </w:r>
      <w:r w:rsidR="00E81025" w:rsidRPr="00FC070F">
        <w:rPr>
          <w:sz w:val="24"/>
          <w:szCs w:val="24"/>
        </w:rPr>
        <w:t xml:space="preserve">., </w:t>
      </w:r>
      <w:r w:rsidR="002650E8" w:rsidRPr="00FC070F">
        <w:rPr>
          <w:sz w:val="24"/>
          <w:szCs w:val="24"/>
        </w:rPr>
        <w:t>Maribor, Republika Slovenija</w:t>
      </w:r>
      <w:r w:rsidR="00FC070F">
        <w:rPr>
          <w:sz w:val="24"/>
          <w:szCs w:val="24"/>
        </w:rPr>
        <w:t>,</w:t>
      </w:r>
      <w:r w:rsidR="00E81025" w:rsidRPr="00FC070F">
        <w:rPr>
          <w:sz w:val="24"/>
          <w:szCs w:val="24"/>
        </w:rPr>
        <w:t xml:space="preserve"> u iznosu </w:t>
      </w:r>
      <w:r w:rsidR="007D1C5D" w:rsidRPr="00FC070F">
        <w:rPr>
          <w:sz w:val="24"/>
          <w:szCs w:val="24"/>
        </w:rPr>
        <w:t>86.928,75</w:t>
      </w:r>
      <w:r w:rsidR="00E81025" w:rsidRPr="00FC070F">
        <w:rPr>
          <w:sz w:val="24"/>
          <w:szCs w:val="24"/>
        </w:rPr>
        <w:t xml:space="preserve"> kn, razlog osporavanja: p</w:t>
      </w:r>
      <w:r w:rsidR="007D1C5D" w:rsidRPr="00FC070F">
        <w:rPr>
          <w:sz w:val="24"/>
          <w:szCs w:val="24"/>
        </w:rPr>
        <w:t>rijavljeni sudski troškovi nisu dosuđeni vjerovniku jer je u tijeku parnica P-13/2017 na Trgovačkom sudu u Zadru</w:t>
      </w:r>
      <w:r w:rsidR="00E81025" w:rsidRPr="00FC070F">
        <w:rPr>
          <w:sz w:val="24"/>
          <w:szCs w:val="24"/>
        </w:rPr>
        <w:t xml:space="preserve"> i </w:t>
      </w:r>
      <w:r w:rsidR="007D1C5D" w:rsidRPr="00FC070F">
        <w:rPr>
          <w:sz w:val="24"/>
          <w:szCs w:val="24"/>
        </w:rPr>
        <w:t>Tomislav Blagus</w:t>
      </w:r>
      <w:r w:rsidR="00E81025" w:rsidRPr="00FC070F">
        <w:rPr>
          <w:sz w:val="24"/>
          <w:szCs w:val="24"/>
        </w:rPr>
        <w:t xml:space="preserve">, </w:t>
      </w:r>
      <w:r w:rsidR="007D1C5D" w:rsidRPr="00FC070F">
        <w:rPr>
          <w:sz w:val="24"/>
          <w:szCs w:val="24"/>
        </w:rPr>
        <w:t>Bulatova 19A</w:t>
      </w:r>
      <w:r w:rsidR="00E81025" w:rsidRPr="00FC070F">
        <w:rPr>
          <w:sz w:val="24"/>
          <w:szCs w:val="24"/>
        </w:rPr>
        <w:t xml:space="preserve">, </w:t>
      </w:r>
      <w:r w:rsidR="007D1C5D" w:rsidRPr="00FC070F">
        <w:rPr>
          <w:sz w:val="24"/>
          <w:szCs w:val="24"/>
        </w:rPr>
        <w:t>10000 Zagreb</w:t>
      </w:r>
      <w:r w:rsidR="00E81025" w:rsidRPr="00FC070F">
        <w:rPr>
          <w:sz w:val="24"/>
          <w:szCs w:val="24"/>
        </w:rPr>
        <w:t xml:space="preserve">, u iznosu </w:t>
      </w:r>
      <w:r w:rsidR="007D1C5D" w:rsidRPr="00FC070F">
        <w:rPr>
          <w:sz w:val="24"/>
          <w:szCs w:val="24"/>
        </w:rPr>
        <w:t>86.378,75</w:t>
      </w:r>
      <w:r w:rsidR="00E81025" w:rsidRPr="00FC070F">
        <w:rPr>
          <w:sz w:val="24"/>
          <w:szCs w:val="24"/>
        </w:rPr>
        <w:t xml:space="preserve"> kn, razlog osporavanja: p</w:t>
      </w:r>
      <w:r w:rsidR="007D1C5D" w:rsidRPr="00FC070F">
        <w:rPr>
          <w:sz w:val="24"/>
          <w:szCs w:val="24"/>
        </w:rPr>
        <w:t>rijavljeni sudski troškovi nisu dosuđeni vjerovniku jer je u tijeku parnica P-13/2017 na Trgovačkom sudu u Zadru</w:t>
      </w:r>
    </w:p>
    <w:p w:rsidRDefault="006F4339" w:rsidP="00320E94" w:rsidR="006F4339">
      <w:pPr>
        <w:widowControl/>
        <w:ind w:firstLine="708"/>
        <w:jc w:val="both"/>
        <w:rPr>
          <w:sz w:val="24"/>
          <w:szCs w:val="24"/>
        </w:rPr>
      </w:pPr>
    </w:p>
    <w:p w:rsidRDefault="00FC070F" w:rsidP="00320E94" w:rsidR="00320E9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naprijed osporene tražbine ne postoji ovršna isprava.</w:t>
      </w:r>
    </w:p>
    <w:p w:rsidRDefault="006F4339" w:rsidP="004A4F10" w:rsidR="006F4339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62FDA">
        <w:rPr>
          <w:sz w:val="24"/>
          <w:szCs w:val="24"/>
        </w:rPr>
        <w:t>10.travnja</w:t>
      </w:r>
      <w:r w:rsidR="00E66170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CB3FA2">
        <w:rPr>
          <w:sz w:val="24"/>
          <w:szCs w:val="24"/>
        </w:rPr>
        <w:t>, 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38734D" w:rsidP="00CB3FA2" w:rsidR="0038734D">
      <w:pPr>
        <w:widowControl/>
        <w:jc w:val="both"/>
        <w:rPr>
          <w:sz w:val="24"/>
          <w:szCs w:val="24"/>
        </w:rPr>
      </w:pPr>
    </w:p>
    <w:p w:rsidRDefault="00CB3FA2" w:rsidP="00CB3FA2" w:rsidR="00CB3FA2">
      <w:pPr>
        <w:widowControl/>
        <w:ind w:firstLine="708" w:left="4248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CB3FA2" w:rsidP="00CB3FA2" w:rsidR="00CB3FA2" w:rsidRPr="00A8168B">
      <w:pPr>
        <w:widowControl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sectPr w:rsidSect="004D45C7" w:rsidR="00CB3FA2" w:rsidRPr="00A8168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F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60BC9" w:rsidRPr="002E33DF">
      <w:rPr>
        <w:sz w:val="24"/>
        <w:szCs w:val="24"/>
      </w:rPr>
      <w:t>1589/</w:t>
    </w:r>
    <w:r w:rsidR="008C2DE5">
      <w:rPr>
        <w:sz w:val="24"/>
        <w:szCs w:val="24"/>
      </w:rPr>
      <w:t>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8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3"/>
  </w:num>
  <w:num w:numId="7">
    <w:abstractNumId w:val="34"/>
  </w:num>
  <w:num w:numId="8">
    <w:abstractNumId w:val="24"/>
  </w:num>
  <w:num w:numId="9">
    <w:abstractNumId w:val="2"/>
  </w:num>
  <w:num w:numId="10">
    <w:abstractNumId w:val="20"/>
  </w:num>
  <w:num w:numId="11">
    <w:abstractNumId w:val="26"/>
  </w:num>
  <w:num w:numId="12">
    <w:abstractNumId w:val="21"/>
  </w:num>
  <w:num w:numId="13">
    <w:abstractNumId w:val="9"/>
  </w:num>
  <w:num w:numId="14">
    <w:abstractNumId w:val="7"/>
  </w:num>
  <w:num w:numId="15">
    <w:abstractNumId w:val="18"/>
  </w:num>
  <w:num w:numId="16">
    <w:abstractNumId w:val="3"/>
  </w:num>
  <w:num w:numId="17">
    <w:abstractNumId w:val="23"/>
  </w:num>
  <w:num w:numId="18">
    <w:abstractNumId w:val="14"/>
  </w:num>
  <w:num w:numId="19">
    <w:abstractNumId w:val="15"/>
  </w:num>
  <w:num w:numId="20">
    <w:abstractNumId w:val="0"/>
  </w:num>
  <w:num w:numId="21">
    <w:abstractNumId w:val="27"/>
  </w:num>
  <w:num w:numId="22">
    <w:abstractNumId w:val="31"/>
  </w:num>
  <w:num w:numId="23">
    <w:abstractNumId w:val="29"/>
  </w:num>
  <w:num w:numId="24">
    <w:abstractNumId w:val="22"/>
  </w:num>
  <w:num w:numId="25">
    <w:abstractNumId w:val="10"/>
  </w:num>
  <w:num w:numId="26">
    <w:abstractNumId w:val="17"/>
  </w:num>
  <w:num w:numId="27">
    <w:abstractNumId w:val="11"/>
  </w:num>
  <w:num w:numId="28">
    <w:abstractNumId w:val="19"/>
  </w:num>
  <w:num w:numId="29">
    <w:abstractNumId w:val="12"/>
  </w:num>
  <w:num w:numId="30">
    <w:abstractNumId w:val="8"/>
  </w:num>
  <w:num w:numId="31">
    <w:abstractNumId w:val="1"/>
  </w:num>
  <w:num w:numId="32">
    <w:abstractNumId w:val="5"/>
  </w:num>
  <w:num w:numId="33">
    <w:abstractNumId w:val="6"/>
  </w:num>
  <w:num w:numId="34">
    <w:abstractNumId w:val="25"/>
  </w:num>
  <w:num w:numId="35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353F"/>
    <w:rsid w:val="000F5B5D"/>
    <w:rsid w:val="0013023D"/>
    <w:rsid w:val="00151FCB"/>
    <w:rsid w:val="00193977"/>
    <w:rsid w:val="00193FFB"/>
    <w:rsid w:val="001A3B02"/>
    <w:rsid w:val="001B02FE"/>
    <w:rsid w:val="001C78CB"/>
    <w:rsid w:val="001F122F"/>
    <w:rsid w:val="00226F9D"/>
    <w:rsid w:val="00261EC5"/>
    <w:rsid w:val="002650E8"/>
    <w:rsid w:val="00276CD4"/>
    <w:rsid w:val="002A16DB"/>
    <w:rsid w:val="002B007F"/>
    <w:rsid w:val="002B1DC9"/>
    <w:rsid w:val="002B2DAC"/>
    <w:rsid w:val="002C2247"/>
    <w:rsid w:val="002C6C6C"/>
    <w:rsid w:val="002D0520"/>
    <w:rsid w:val="002D6C47"/>
    <w:rsid w:val="002E33DF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D0CA5"/>
    <w:rsid w:val="003D395F"/>
    <w:rsid w:val="003D4D4F"/>
    <w:rsid w:val="003E0B38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5C7"/>
    <w:rsid w:val="004F3685"/>
    <w:rsid w:val="00530EE2"/>
    <w:rsid w:val="00557F42"/>
    <w:rsid w:val="0059682F"/>
    <w:rsid w:val="005A7D53"/>
    <w:rsid w:val="005B7CD5"/>
    <w:rsid w:val="005C1D78"/>
    <w:rsid w:val="005C31A8"/>
    <w:rsid w:val="00605DCA"/>
    <w:rsid w:val="00611A89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6F4339"/>
    <w:rsid w:val="007649F9"/>
    <w:rsid w:val="00776383"/>
    <w:rsid w:val="007A2E5A"/>
    <w:rsid w:val="007B51BD"/>
    <w:rsid w:val="007B6567"/>
    <w:rsid w:val="007C5ED3"/>
    <w:rsid w:val="007D1C5D"/>
    <w:rsid w:val="0083015B"/>
    <w:rsid w:val="00834A38"/>
    <w:rsid w:val="00854CF2"/>
    <w:rsid w:val="00860BC9"/>
    <w:rsid w:val="00872A4A"/>
    <w:rsid w:val="008833A0"/>
    <w:rsid w:val="00894357"/>
    <w:rsid w:val="008C2DE5"/>
    <w:rsid w:val="008D797A"/>
    <w:rsid w:val="008E3F99"/>
    <w:rsid w:val="008F2FD7"/>
    <w:rsid w:val="00905C89"/>
    <w:rsid w:val="00913C24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8168B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91C7C"/>
    <w:rsid w:val="00BB2EB8"/>
    <w:rsid w:val="00BC03E6"/>
    <w:rsid w:val="00BE1BFB"/>
    <w:rsid w:val="00C036AC"/>
    <w:rsid w:val="00C37E1A"/>
    <w:rsid w:val="00C646E7"/>
    <w:rsid w:val="00C716BA"/>
    <w:rsid w:val="00C96142"/>
    <w:rsid w:val="00CB3FA2"/>
    <w:rsid w:val="00CB419D"/>
    <w:rsid w:val="00CD02A1"/>
    <w:rsid w:val="00CD3D2F"/>
    <w:rsid w:val="00CE06C1"/>
    <w:rsid w:val="00CE43C3"/>
    <w:rsid w:val="00CE525C"/>
    <w:rsid w:val="00D20336"/>
    <w:rsid w:val="00D449C8"/>
    <w:rsid w:val="00D50B9E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0D28"/>
    <w:rsid w:val="00E475F1"/>
    <w:rsid w:val="00E525EE"/>
    <w:rsid w:val="00E62FDA"/>
    <w:rsid w:val="00E63399"/>
    <w:rsid w:val="00E65A20"/>
    <w:rsid w:val="00E66170"/>
    <w:rsid w:val="00E723CA"/>
    <w:rsid w:val="00E80A3A"/>
    <w:rsid w:val="00E81025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2084"/>
    <w:rsid w:val="00F63270"/>
    <w:rsid w:val="00F77728"/>
    <w:rsid w:val="00F86F4A"/>
    <w:rsid w:val="00F926D7"/>
    <w:rsid w:val="00F962EF"/>
    <w:rsid w:val="00FC070F"/>
    <w:rsid w:val="00FC6A25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B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F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FA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F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F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B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F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FA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F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F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PROJEKT d.o.o.</izvorni_sadrzaj>
    <derivirana_varijabla naziv="DomainObject.Predmet.ProtustrankaFormated_1">  ZADAR PROJEKT d.o.o.</derivirana_varijabla>
  </DomainObject.Predmet.ProtustrankaFormated>
  <DomainObject.Predmet.ProtustrankaFormatedOIB>
    <izvorni_sadrzaj>  ZADAR PROJEKT d.o.o., OIB 48307144485</izvorni_sadrzaj>
    <derivirana_varijabla naziv="DomainObject.Predmet.ProtustrankaFormatedOIB_1">  ZADAR PROJEKT d.o.o., OIB 48307144485</derivirana_varijabla>
  </DomainObject.Predmet.ProtustrankaFormatedOIB>
  <DomainObject.Predmet.ProtustrankaFormatedWithAdress>
    <izvorni_sadrzaj> ZADAR PROJEKT d.o.o., Folnegovićeva 1 C, 10000 Zagreb</izvorni_sadrzaj>
    <derivirana_varijabla naziv="DomainObject.Predmet.ProtustrankaFormatedWithAdress_1"> ZADAR PROJEKT d.o.o., Folnegovićeva 1 C, 10000 Zagreb</derivirana_varijabla>
  </DomainObject.Predmet.ProtustrankaFormatedWithAdress>
  <DomainObject.Predmet.ProtustrankaFormatedWithAdressOIB>
    <izvorni_sadrzaj> ZADAR PROJEKT d.o.o., OIB 48307144485, Folnegovićeva 1 C, 10000 Zagreb</izvorni_sadrzaj>
    <derivirana_varijabla naziv="DomainObject.Predmet.ProtustrankaFormatedWithAdressOIB_1"> ZADAR PROJEKT d.o.o., OIB 48307144485, Folnegovićeva 1 C, 10000 Zagreb</derivirana_varijabla>
  </DomainObject.Predmet.ProtustrankaFormatedWithAdressOIB>
  <DomainObject.Predmet.ProtustrankaWithAdress>
    <izvorni_sadrzaj>ZADAR PROJEKT d.o.o. Folnegovićeva 1 C, 10000 Zagreb</izvorni_sadrzaj>
    <derivirana_varijabla naziv="DomainObject.Predmet.ProtustrankaWithAdress_1">ZADAR PROJEKT d.o.o. Folnegovićeva 1 C, 10000 Zagreb</derivirana_varijabla>
  </DomainObject.Predmet.ProtustrankaWithAdress>
  <DomainObject.Predmet.ProtustrankaWithAdressOIB>
    <izvorni_sadrzaj>ZADAR PROJEKT d.o.o., OIB 48307144485, Folnegovićeva 1 C, 10000 Zagreb</izvorni_sadrzaj>
    <derivirana_varijabla naziv="DomainObject.Predmet.ProtustrankaWithAdressOIB_1">ZADAR PROJEKT d.o.o., OIB 48307144485, Folnegovićeva 1 C, 10000 Zagreb</derivirana_varijabla>
  </DomainObject.Predmet.ProtustrankaWithAdressOIB>
  <DomainObject.Predmet.ProtustrankaNazivFormated>
    <izvorni_sadrzaj>ZADAR PROJEKT d.o.o.</izvorni_sadrzaj>
    <derivirana_varijabla naziv="DomainObject.Predmet.ProtustrankaNazivFormated_1">ZADAR PROJEKT d.o.o.</derivirana_varijabla>
  </DomainObject.Predmet.ProtustrankaNazivFormated>
  <DomainObject.Predmet.ProtustrankaNazivFormatedOIB>
    <izvorni_sadrzaj>ZADAR PROJEKT d.o.o., OIB 48307144485</izvorni_sadrzaj>
    <derivirana_varijabla naziv="DomainObject.Predmet.ProtustrankaNazivFormatedOIB_1">ZADAR PROJEKT d.o.o., OIB 48307144485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</izvorni_sadrzaj>
    <derivirana_varijabla naziv="DomainObject.Predmet.StrankaFormated_1">  NOVA KREDITNA BANKA MARIBOR d.d.</derivirana_varijabla>
  </DomainObject.Predmet.StrankaFormated>
  <DomainObject.Predmet.StrankaFormatedOIB>
    <izvorni_sadrzaj>  NOVA KREDITNA BANKA MARIBOR d.d., OIB 58602216763</izvorni_sadrzaj>
    <derivirana_varijabla naziv="DomainObject.Predmet.StrankaFormatedOIB_1">  NOVA KREDITNA BANKA MARIBOR d.d., OIB 58602216763</derivirana_varijabla>
  </DomainObject.Predmet.StrankaFormatedOIB>
  <DomainObject.Predmet.StrankaFormatedWithAdress>
    <izvorni_sadrzaj> NOVA KREDITNA BANKA MARIBOR d.d., Ulica Vita Kraigherja 4, Maribor</izvorni_sadrzaj>
    <derivirana_varijabla naziv="DomainObject.Predmet.StrankaFormatedWithAdress_1"> NOVA KREDITNA BANKA MARIBOR d.d., Ulica Vita Kraigherja 4, Maribor</derivirana_varijabla>
  </DomainObject.Predmet.StrankaFormatedWithAdress>
  <DomainObject.Predmet.StrankaFormatedWithAdressOIB>
    <izvorni_sadrzaj> NOVA KREDITNA BANKA MARIBOR d.d., OIB 58602216763, Ulica Vita Kraigherja 4, Maribor</izvorni_sadrzaj>
    <derivirana_varijabla naziv="DomainObject.Predmet.StrankaFormatedWithAdressOIB_1"> NOVA KREDITNA BANKA MARIBOR d.d., OIB 58602216763, Ulica Vita Kraigherja 4, Maribor</derivirana_varijabla>
  </DomainObject.Predmet.StrankaFormatedWithAdressOIB>
  <DomainObject.Predmet.StrankaWithAdress>
    <izvorni_sadrzaj>NOVA KREDITNA BANKA MARIBOR d.d. Ulica Vita Kraigherja 4,Maribor</izvorni_sadrzaj>
    <derivirana_varijabla naziv="DomainObject.Predmet.StrankaWithAdress_1">NOVA KREDITNA BANKA MARIBOR d.d. Ulica Vita Kraigherja 4,Maribor</derivirana_varijabla>
  </DomainObject.Predmet.StrankaWithAdress>
  <DomainObject.Predmet.StrankaWithAdressOIB>
    <izvorni_sadrzaj>NOVA KREDITNA BANKA MARIBOR d.d., OIB 58602216763, Ulica Vita Kraigherja 4,Maribor</izvorni_sadrzaj>
    <derivirana_varijabla naziv="DomainObject.Predmet.StrankaWithAdressOIB_1">NOVA KREDITNA BANKA MARIBOR d.d., OIB 58602216763, Ulica Vita Kraigherja 4,Maribor</derivirana_varijabla>
  </DomainObject.Predmet.StrankaWithAdressOIB>
  <DomainObject.Predmet.StrankaNazivFormated>
    <izvorni_sadrzaj>NOVA KREDITNA BANKA MARIBOR d.d.</izvorni_sadrzaj>
    <derivirana_varijabla naziv="DomainObject.Predmet.StrankaNazivFormated_1">NOVA KREDITNA BANKA MARIBOR d.d.</derivirana_varijabla>
  </DomainObject.Predmet.StrankaNazivFormated>
  <DomainObject.Predmet.StrankaNazivFormatedOIB>
    <izvorni_sadrzaj>NOVA KREDITNA BANKA MARIBOR d.d., OIB 58602216763</izvorni_sadrzaj>
    <derivirana_varijabla naziv="DomainObject.Predmet.StrankaNazivFormatedOIB_1">NOVA KREDITNA BANKA MARIBOR d.d., OIB 58602216763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NOVA KREDITNA BANKA MARIBOR d.d.</item>
    </izvorni_sadrzaj>
    <derivirana_varijabla naziv="DomainObject.Predmet.StrankaListFormated_1">
      <item>NOVA KREDITNA BANKA MARIBOR d.d.</item>
    </derivirana_varijabla>
  </DomainObject.Predmet.StrankaListFormated>
  <DomainObject.Predmet.StrankaListFormatedOIB>
    <izvorni_sadrzaj>
      <item>NOVA KREDITNA BANKA MARIBOR d.d., OIB 58602216763</item>
    </izvorni_sadrzaj>
    <derivirana_varijabla naziv="DomainObject.Predmet.StrankaListFormatedOIB_1">
      <item>NOVA KREDITNA BANKA MARIBOR d.d., OIB 58602216763</item>
    </derivirana_varijabla>
  </DomainObject.Predmet.StrankaListFormatedOIB>
  <DomainObject.Predmet.StrankaListFormatedWithAdress>
    <izvorni_sadrzaj>
      <item>NOVA KREDITNA BANKA MARIBOR d.d., Ulica Vita Kraigherja 4, Maribor</item>
    </izvorni_sadrzaj>
    <derivirana_varijabla naziv="DomainObject.Predmet.StrankaListFormatedWithAdress_1">
      <item>NOVA KREDITNA BANKA MARIBOR d.d., Ulica Vita Kraigherja 4, Maribor</item>
    </derivirana_varijabla>
  </DomainObject.Predmet.StrankaListFormatedWithAdress>
  <DomainObject.Predmet.StrankaListFormatedWithAdressOIB>
    <izvorni_sadrzaj>
      <item>NOVA KREDITNA BANKA MARIBOR d.d., OIB 58602216763, Ulica Vita Kraigherja 4, Maribor</item>
    </izvorni_sadrzaj>
    <derivirana_varijabla naziv="DomainObject.Predmet.StrankaListFormatedWithAdressOIB_1">
      <item>NOVA KREDITNA BANKA MARIBOR d.d., OIB 58602216763, Ulica Vita Kraigherja 4, Maribor</item>
    </derivirana_varijabla>
  </DomainObject.Predmet.StrankaListFormatedWithAdressOIB>
  <DomainObject.Predmet.StrankaListNazivFormated>
    <izvorni_sadrzaj>
      <item>NOVA KREDITNA BANKA MARIBOR d.d.</item>
    </izvorni_sadrzaj>
    <derivirana_varijabla naziv="DomainObject.Predmet.StrankaListNazivFormated_1">
      <item>NOVA KREDITNA BANKA MARIBOR d.d.</item>
    </derivirana_varijabla>
  </DomainObject.Predmet.StrankaListNazivFormated>
  <DomainObject.Predmet.StrankaListNazivFormatedOIB>
    <izvorni_sadrzaj>
      <item>NOVA KREDITNA BANKA MARIBOR d.d., OIB 58602216763</item>
    </izvorni_sadrzaj>
    <derivirana_varijabla naziv="DomainObject.Predmet.StrankaListNazivFormatedOIB_1">
      <item>NOVA KREDITNA BANKA MARIBOR d.d., OIB 58602216763</item>
    </derivirana_varijabla>
  </DomainObject.Predmet.StrankaListNazivFormatedOIB>
  <DomainObject.Predmet.ProtuStrankaListFormated>
    <izvorni_sadrzaj>
      <item>ZADAR PROJEKT d.o.o.</item>
    </izvorni_sadrzaj>
    <derivirana_varijabla naziv="DomainObject.Predmet.ProtuStrankaListFormated_1">
      <item>ZADAR PROJEKT d.o.o.</item>
    </derivirana_varijabla>
  </DomainObject.Predmet.ProtuStrankaListFormated>
  <DomainObject.Predmet.ProtuStrankaListFormatedOIB>
    <izvorni_sadrzaj>
      <item>ZADAR PROJEKT d.o.o., OIB 48307144485</item>
    </izvorni_sadrzaj>
    <derivirana_varijabla naziv="DomainObject.Predmet.ProtuStrankaListFormatedOIB_1">
      <item>ZADAR PROJEKT d.o.o., OIB 48307144485</item>
    </derivirana_varijabla>
  </DomainObject.Predmet.ProtuStrankaListFormatedOIB>
  <DomainObject.Predmet.ProtuStrankaListFormatedWithAdress>
    <izvorni_sadrzaj>
      <item>ZADAR PROJEKT d.o.o., Folnegovićeva 1 C, 10000 Zagreb</item>
    </izvorni_sadrzaj>
    <derivirana_varijabla naziv="DomainObject.Predmet.ProtuStrankaListFormatedWithAdress_1">
      <item>ZADAR PROJEKT d.o.o., Folnegovićeva 1 C, 10000 Zagreb</item>
    </derivirana_varijabla>
  </DomainObject.Predmet.ProtuStrankaListFormatedWithAdress>
  <DomainObject.Predmet.ProtuStrankaListFormatedWithAdressOIB>
    <izvorni_sadrzaj>
      <item>ZADAR PROJEKT d.o.o., OIB 48307144485, Folnegovićeva 1 C, 10000 Zagreb</item>
    </izvorni_sadrzaj>
    <derivirana_varijabla naziv="DomainObject.Predmet.ProtuStrankaListFormatedWithAdressOIB_1">
      <item>ZADAR PROJEKT d.o.o., OIB 48307144485, Folnegovićeva 1 C, 10000 Zagreb</item>
    </derivirana_varijabla>
  </DomainObject.Predmet.ProtuStrankaListFormatedWithAdressOIB>
  <DomainObject.Predmet.ProtuStrankaListNazivFormated>
    <izvorni_sadrzaj>
      <item>ZADAR PROJEKT d.o.o.</item>
    </izvorni_sadrzaj>
    <derivirana_varijabla naziv="DomainObject.Predmet.ProtuStrankaListNazivFormated_1">
      <item>ZADAR PROJEKT d.o.o.</item>
    </derivirana_varijabla>
  </DomainObject.Predmet.ProtuStrankaListNazivFormated>
  <DomainObject.Predmet.ProtuStrankaListNazivFormatedOIB>
    <izvorni_sadrzaj>
      <item>ZADAR PROJEKT d.o.o., OIB 48307144485</item>
    </izvorni_sadrzaj>
    <derivirana_varijabla naziv="DomainObject.Predmet.ProtuStrankaListNazivFormatedOIB_1">
      <item>ZADAR PROJEKT d.o.o., OIB 48307144485</item>
    </derivirana_varijabla>
  </DomainObject.Predmet.ProtuStrankaListNazivFormatedOIB>
  <DomainObject.Predmet.OstaliListFormated>
    <izvorni_sadrzaj>
      <item>MAMIĆ PERIĆ REBERSKI RIMAC Odvjetničko društvo d.o.o.</item>
      <item>Cvetka Žirovnik</item>
    </izvorni_sadrzaj>
    <derivirana_varijabla naziv="DomainObject.Predmet.OstaliListFormated_1">
      <item>MAMIĆ PERIĆ REBERSKI RIMAC Odvjetničko društvo d.o.o.</item>
      <item>Cvetka Žirovnik</item>
    </derivirana_varijabla>
  </DomainObject.Predmet.OstaliListFormated>
  <DomainObject.Predmet.OstaliListFormatedOIB>
    <izvorni_sadrzaj>
      <item>MAMIĆ PERIĆ REBERSKI RIMAC Odvjetničko društvo d.o.o., OIB 32802230502</item>
      <item>Cvetka Žirovnik, OIB 33736529476</item>
    </izvorni_sadrzaj>
    <derivirana_varijabla naziv="DomainObject.Predmet.OstaliListFormatedOIB_1">
      <item>MAMIĆ PERIĆ REBERSKI RIMAC Odvjetničko društvo d.o.o., OIB 32802230502</item>
      <item>Cvetka Žirovnik, OIB 33736529476</item>
    </derivirana_varijabla>
  </DomainObject.Predmet.OstaliListFormatedOIB>
  <DomainObject.Predmet.OstaliListFormatedWithAdress>
    <izvorni_sadrzaj>
      <item>MAMIĆ PERIĆ REBERSKI RIMAC Odvjetničko društvo d.o.o., Ivana Lučića 2A, 10000 Zagreb</item>
      <item>Cvetka Žirovnik, Na griču 55, 2000 Maribor </item>
    </izvorni_sadrzaj>
    <derivirana_varijabla naziv="DomainObject.Predmet.OstaliListFormatedWithAdress_1">
      <item>MAMIĆ PERIĆ REBERSKI RIMAC Odvjetničko društvo d.o.o., Ivana Lučića 2A, 10000 Zagreb</item>
      <item>Cvetka Žirovnik, Na griču 55, 2000 Maribor 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</item>
      <item>Cvetka Žirovnik, OIB 33736529476, Na griču 55, 2000 Maribor </item>
    </izvorni_sadrzaj>
    <derivirana_varijabla naziv="DomainObject.Predmet.OstaliListFormatedWithAdressOIB_1">
      <item>MAMIĆ PERIĆ REBERSKI RIMAC Odvjetničko društvo d.o.o., OIB 32802230502, Ivana Lučića 2A, 10000 Zagreb</item>
      <item>Cvetka Žirovnik, OIB 33736529476, Na griču 55, 2000 Maribor </item>
    </derivirana_varijabla>
  </DomainObject.Predmet.OstaliListFormatedWithAdressOIB>
  <DomainObject.Predmet.OstaliListNazivFormated>
    <izvorni_sadrzaj>
      <item>MAMIĆ PERIĆ REBERSKI RIMAC Odvjetničko društvo d.o.o.</item>
      <item>Cvetka Žirovnik</item>
    </izvorni_sadrzaj>
    <derivirana_varijabla naziv="DomainObject.Predmet.OstaliListNazivFormated_1">
      <item>MAMIĆ PERIĆ REBERSKI RIMAC Odvjetničko društvo d.o.o.</item>
      <item>Cvetka Žirovnik</item>
    </derivirana_varijabla>
  </DomainObject.Predmet.OstaliListNazivFormated>
  <DomainObject.Predmet.OstaliListNazivFormatedOIB>
    <izvorni_sadrzaj>
      <item>MAMIĆ PERIĆ REBERSKI RIMAC Odvjetničko društvo d.o.o., OIB 32802230502</item>
      <item>Cvetka Žirovnik, OIB 33736529476</item>
    </izvorni_sadrzaj>
    <derivirana_varijabla naziv="DomainObject.Predmet.OstaliListNazivFormatedOIB_1">
      <item>MAMIĆ PERIĆ REBERSKI RIMAC Odvjetničko društvo d.o.o., OIB 32802230502</item>
      <item>Cvetka Žirovnik, OIB 33736529476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</izvorni_sadrzaj>
    <derivirana_varijabla naziv="DomainObject.Predmet.StrankaIDrugi_1">NOVA KREDITNA BANKA MARIBOR d.d.</derivirana_varijabla>
  </DomainObject.Predmet.StrankaIDrugi>
  <DomainObject.Predmet.ProtustrankaIDrugi>
    <izvorni_sadrzaj>ZADAR PROJEKT d.o.o.</izvorni_sadrzaj>
    <derivirana_varijabla naziv="DomainObject.Predmet.ProtustrankaIDrugi_1">ZADAR PROJEKT d.o.o.</derivirana_varijabla>
  </DomainObject.Predmet.ProtustrankaIDrugi>
  <DomainObject.Predmet.StrankaIDrugiAdressOIB>
    <izvorni_sadrzaj>NOVA KREDITNA BANKA MARIBOR d.d., OIB 58602216763, Ulica Vita Kraigherja 4, Maribor</izvorni_sadrzaj>
    <derivirana_varijabla naziv="DomainObject.Predmet.StrankaIDrugiAdressOIB_1">NOVA KREDITNA BANKA MARIBOR d.d., OIB 58602216763, Ulica Vita Kraigherja 4, Maribor</derivirana_varijabla>
  </DomainObject.Predmet.StrankaIDrugiAdressOIB>
  <DomainObject.Predmet.ProtustrankaIDrugiAdressOIB>
    <izvorni_sadrzaj>ZADAR PROJEKT d.o.o., OIB 48307144485, Folnegovićeva 1 C, 10000 Zagreb</izvorni_sadrzaj>
    <derivirana_varijabla naziv="DomainObject.Predmet.ProtustrankaIDrugiAdressOIB_1">ZADAR PROJEKT d.o.o., OIB 48307144485,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</item>
      <item>ZADAR PROJEKT d.o.o.</item>
      <item>MAMIĆ PERIĆ REBERSKI RIMAC Odvjetničko društvo d.o.o.</item>
      <item>Cvetka Žirovnik</item>
    </izvorni_sadrzaj>
    <derivirana_varijabla naziv="DomainObject.Predmet.SudioniciListNaziv_1">
      <item>NOVA KREDITNA BANKA MARIBOR d.d.</item>
      <item>ZADAR PROJEKT d.o.o.</item>
      <item>MAMIĆ PERIĆ REBERSKI RIMAC Odvjetničko društvo d.o.o.</item>
      <item>Cvetka Žirovnik</item>
    </derivirana_varijabla>
  </DomainObject.Predmet.SudioniciListNaziv>
  <DomainObject.Predmet.SudioniciListAdressOIB>
    <izvorni_sadrzaj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izvorni_sadrzaj>
    <derivirana_varijabla naziv="DomainObject.Predmet.SudioniciListAdressOIB_1"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48307144485</item>
      <item>, OIB 32802230502</item>
      <item>, OIB 33736529476</item>
    </izvorni_sadrzaj>
    <derivirana_varijabla naziv="DomainObject.Predmet.SudioniciListNazivOIB_1">
      <item>, OIB 58602216763</item>
      <item>, OIB 48307144485</item>
      <item>, OIB 32802230502</item>
      <item>, OIB 33736529476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St-1589/2018-19</izvorni_sadrzaj>
    <derivirana_varijabla naziv="DomainObject.PredzadnjaOdlukaIzPredmeta.Oznaka_1">St-1589/2018-19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E2EC7-0B0A-479B-AB3B-9E0EC0B58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589</properties:Words>
  <properties:Characters>3357</properties:Characters>
  <properties:Lines>163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2019-04-10T11:26:00Z</dcterms:created>
  <dc:creator>ilukac</dc:creator>
  <cp:lastModifiedBy>Valentina Delač</cp:lastModifiedBy>
  <cp:lastPrinted>2019-04-10T11:28:00Z</cp:lastPrinted>
  <dcterms:modified xmlns:xsi="http://www.w3.org/2001/XMLSchema-instance" xsi:type="dcterms:W3CDTF">2019-04-10T11:28:00Z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(Zadar projekt  rješenje 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