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bff0" w14:paraId="a23bff0" w:rsidRDefault="00CC5E8B" w:rsidP="00DB6103" w:rsidR="008E6E5E">
      <w:pPr>
        <w:jc w:val="right"/>
        <w15:collapsed w:val="false"/>
      </w:pPr>
      <w:r>
        <w:t xml:space="preserve">4. </w:t>
      </w:r>
      <w:proofErr w:type="spellStart"/>
      <w:r w:rsidR="00FB1C6A">
        <w:t>Sp</w:t>
      </w:r>
      <w:proofErr w:type="spellEnd"/>
      <w:r w:rsidR="00FB1C6A">
        <w:t>-</w:t>
      </w:r>
      <w:r w:rsidR="00E17C62">
        <w:t>22/2016-14</w:t>
      </w:r>
    </w:p>
    <w:p w:rsidRDefault="008E6E5E" w:rsidP="00DB6103" w:rsidR="008E6E5E">
      <w:pPr>
        <w:jc w:val="right"/>
      </w:pPr>
    </w:p>
    <w:p w:rsidRDefault="0032636E" w:rsidP="008E6E5E" w:rsidR="00F470D6">
      <w:r>
        <w:t>Republika Hrvatska</w:t>
      </w:r>
    </w:p>
    <w:p w:rsidRDefault="0032636E" w:rsidP="008E6E5E" w:rsidR="00CC5E8B">
      <w:r>
        <w:t>Općinski sud u Osijeku</w:t>
      </w:r>
    </w:p>
    <w:p w:rsidRDefault="00CC5E8B" w:rsidP="008E6E5E" w:rsidR="00CC5E8B">
      <w:r>
        <w:t>Europske avenije 7</w:t>
      </w:r>
    </w:p>
    <w:p w:rsidRDefault="00CC5E8B" w:rsidP="008E6E5E" w:rsidR="00CC5E8B">
      <w:r>
        <w:t xml:space="preserve">31 000 Osijek </w:t>
      </w:r>
    </w:p>
    <w:p w:rsidRDefault="00344804" w:rsidP="008E6E5E" w:rsidR="00344804"/>
    <w:p w:rsidRDefault="00F470D6" w:rsidP="00F470D6" w:rsidR="00F470D6">
      <w:pPr>
        <w:jc w:val="center"/>
      </w:pPr>
      <w:r>
        <w:t>U  I M E  R E P U B L I K E  H R V A T S K E</w:t>
      </w:r>
    </w:p>
    <w:p w:rsidRDefault="00F470D6" w:rsidP="00F470D6" w:rsidR="00F470D6">
      <w:pPr>
        <w:jc w:val="center"/>
      </w:pPr>
    </w:p>
    <w:p w:rsidRDefault="00F470D6" w:rsidP="00F470D6" w:rsidR="00F470D6" w:rsidRPr="00CB5EB1">
      <w:pPr>
        <w:jc w:val="center"/>
      </w:pPr>
      <w:r>
        <w:t>R J E Š E NJ E</w:t>
      </w:r>
    </w:p>
    <w:p w:rsidRDefault="008E6E5E" w:rsidP="008E6E5E" w:rsidR="008E6E5E"/>
    <w:p w:rsidRDefault="00344804" w:rsidP="008E6E5E" w:rsidR="00344804"/>
    <w:p w:rsidRDefault="00FB1C6A" w:rsidP="00CE3524" w:rsidR="00CE3524">
      <w:pPr>
        <w:jc w:val="both"/>
      </w:pPr>
      <w:r>
        <w:t xml:space="preserve"> </w:t>
      </w:r>
      <w:r w:rsidR="00F470D6">
        <w:tab/>
      </w:r>
      <w:r w:rsidR="00CC5E8B">
        <w:t>Općinski sud u Osijeku</w:t>
      </w:r>
      <w:r w:rsidR="000E420C">
        <w:t xml:space="preserve">, </w:t>
      </w:r>
      <w:r w:rsidR="00DB6103">
        <w:t xml:space="preserve">po sucu </w:t>
      </w:r>
      <w:r w:rsidR="00A2106E">
        <w:t>Sanji Sušilović,</w:t>
      </w:r>
      <w:r w:rsidR="00F470D6">
        <w:t xml:space="preserve"> u postupku stečaja </w:t>
      </w:r>
      <w:r w:rsidR="00CE3524">
        <w:t xml:space="preserve">potrošača nad </w:t>
      </w:r>
      <w:r w:rsidR="00876505">
        <w:t xml:space="preserve">VERICOM LEŠIĆ iz Martina,  Bana Josipa Jelačića 38, OIB: 02322965115, zastupane po punomoćniku  Lidiji </w:t>
      </w:r>
      <w:proofErr w:type="spellStart"/>
      <w:r w:rsidR="00876505">
        <w:t>Lešić</w:t>
      </w:r>
      <w:proofErr w:type="spellEnd"/>
      <w:r w:rsidR="00876505">
        <w:t xml:space="preserve"> Jurčević, odvjetnici iz Osijeka</w:t>
      </w:r>
      <w:r w:rsidR="0017624A">
        <w:t xml:space="preserve">, </w:t>
      </w:r>
      <w:r w:rsidR="001434B0">
        <w:t>na pripremnom ročištu održanom u prisu</w:t>
      </w:r>
      <w:r w:rsidR="00876505">
        <w:t>tnosti potrošača</w:t>
      </w:r>
      <w:r w:rsidR="00FE3E07">
        <w:t xml:space="preserve"> osobno uz punomoćnika,</w:t>
      </w:r>
      <w:r w:rsidR="00554D8E">
        <w:t xml:space="preserve"> </w:t>
      </w:r>
      <w:r w:rsidR="001434B0">
        <w:t xml:space="preserve">zamjenice ODO Osijek </w:t>
      </w:r>
      <w:r w:rsidR="00FE3E07">
        <w:t xml:space="preserve">Marije </w:t>
      </w:r>
      <w:proofErr w:type="spellStart"/>
      <w:r w:rsidR="00FE3E07">
        <w:t>Tolić</w:t>
      </w:r>
      <w:proofErr w:type="spellEnd"/>
      <w:r w:rsidR="00FE3E07">
        <w:t xml:space="preserve"> i predstavnika</w:t>
      </w:r>
      <w:r w:rsidR="001434B0">
        <w:t xml:space="preserve">  FINE </w:t>
      </w:r>
      <w:r w:rsidR="00FE3E07">
        <w:t xml:space="preserve">Nenada </w:t>
      </w:r>
      <w:proofErr w:type="spellStart"/>
      <w:r w:rsidR="00FE3E07">
        <w:t>Miljevića</w:t>
      </w:r>
      <w:proofErr w:type="spellEnd"/>
      <w:r w:rsidR="001434B0">
        <w:t xml:space="preserve">, </w:t>
      </w:r>
      <w:r w:rsidR="00CE3524">
        <w:t xml:space="preserve"> </w:t>
      </w:r>
      <w:r w:rsidR="00B37DAF">
        <w:t xml:space="preserve"> dana </w:t>
      </w:r>
      <w:r w:rsidR="00FE3E07">
        <w:t>30. ožujka</w:t>
      </w:r>
      <w:r w:rsidR="00A2106E">
        <w:t xml:space="preserve"> </w:t>
      </w:r>
      <w:r w:rsidR="00CE3524">
        <w:t>2017. godine,</w:t>
      </w:r>
    </w:p>
    <w:p w:rsidRDefault="00CE3524" w:rsidP="00CE3524" w:rsidR="00CE3524">
      <w:pPr>
        <w:jc w:val="both"/>
      </w:pPr>
    </w:p>
    <w:p w:rsidRDefault="00344804" w:rsidP="00CE3524" w:rsidR="00344804">
      <w:pPr>
        <w:jc w:val="both"/>
      </w:pPr>
    </w:p>
    <w:p w:rsidRDefault="00CE3524" w:rsidP="00CE3524" w:rsidR="001E7EF7">
      <w:pPr>
        <w:jc w:val="center"/>
      </w:pPr>
      <w:r>
        <w:t>r i j e š i o   j e</w:t>
      </w:r>
    </w:p>
    <w:p w:rsidRDefault="00CE3524" w:rsidP="00CE3524" w:rsidR="00CE3524">
      <w:pPr>
        <w:jc w:val="center"/>
      </w:pPr>
    </w:p>
    <w:p w:rsidRDefault="00344804" w:rsidP="00CE3524" w:rsidR="00344804">
      <w:pPr>
        <w:jc w:val="center"/>
      </w:pPr>
    </w:p>
    <w:p w:rsidRDefault="006B6EBE" w:rsidP="00CE3524" w:rsidR="001B28A6">
      <w:pPr>
        <w:jc w:val="both"/>
      </w:pPr>
      <w:r>
        <w:tab/>
        <w:t>I/</w:t>
      </w:r>
      <w:r w:rsidR="00554D8E">
        <w:t xml:space="preserve"> </w:t>
      </w:r>
      <w:r w:rsidR="00CE3524">
        <w:t>Otvara se postupak stečaja potrošača nad imovin</w:t>
      </w:r>
      <w:r w:rsidR="00FE3E07">
        <w:t xml:space="preserve">om </w:t>
      </w:r>
      <w:r w:rsidR="00CE3524">
        <w:t>potrošača</w:t>
      </w:r>
      <w:r w:rsidR="00F12E55">
        <w:t xml:space="preserve"> </w:t>
      </w:r>
      <w:r w:rsidR="00005F23">
        <w:t xml:space="preserve">Verice </w:t>
      </w:r>
      <w:proofErr w:type="spellStart"/>
      <w:r w:rsidR="00005F23">
        <w:t>Lešić</w:t>
      </w:r>
      <w:proofErr w:type="spellEnd"/>
      <w:r w:rsidR="00005F23">
        <w:t xml:space="preserve"> iz </w:t>
      </w:r>
      <w:r w:rsidR="00005F23">
        <w:tab/>
        <w:t>Martina, Bana Josipa Jelačića 38,  OIB: 02322965115</w:t>
      </w:r>
      <w:r w:rsidR="0099537A">
        <w:t>.</w:t>
      </w:r>
    </w:p>
    <w:p w:rsidRDefault="00060FE0" w:rsidP="00CE3524" w:rsidR="00060FE0">
      <w:pPr>
        <w:jc w:val="both"/>
      </w:pPr>
    </w:p>
    <w:p w:rsidRDefault="00060FE0" w:rsidP="00CE3524" w:rsidR="00060FE0">
      <w:pPr>
        <w:jc w:val="both"/>
      </w:pPr>
      <w:r>
        <w:tab/>
        <w:t>Postupak stečaja potrošača otvoren je</w:t>
      </w:r>
      <w:r w:rsidR="00AB0FA6">
        <w:t xml:space="preserve"> dana</w:t>
      </w:r>
      <w:r>
        <w:t xml:space="preserve"> </w:t>
      </w:r>
      <w:r w:rsidR="00005F23">
        <w:t>30.  ožujka</w:t>
      </w:r>
      <w:r>
        <w:t xml:space="preserve"> 2017.g. u</w:t>
      </w:r>
      <w:r w:rsidR="00005F23">
        <w:t xml:space="preserve"> </w:t>
      </w:r>
      <w:r w:rsidR="00005F23" w:rsidRPr="0000128C">
        <w:t>13,00</w:t>
      </w:r>
      <w:r w:rsidR="00005F23">
        <w:t xml:space="preserve"> </w:t>
      </w:r>
      <w:r>
        <w:t xml:space="preserve">sati kada je </w:t>
      </w:r>
      <w:r w:rsidR="00C71F59">
        <w:tab/>
      </w:r>
      <w:proofErr w:type="spellStart"/>
      <w:r>
        <w:t>ovosudno</w:t>
      </w:r>
      <w:proofErr w:type="spellEnd"/>
      <w:r>
        <w:t xml:space="preserve"> rješenje objavljeno  na e-oglasnoj ploči suda.</w:t>
      </w:r>
    </w:p>
    <w:p w:rsidRDefault="00060FE0" w:rsidP="00CE3524" w:rsidR="00060FE0">
      <w:pPr>
        <w:jc w:val="both"/>
      </w:pPr>
    </w:p>
    <w:p w:rsidRDefault="0099537A" w:rsidP="0099537A" w:rsidR="0099537A">
      <w:pPr>
        <w:jc w:val="both"/>
      </w:pPr>
      <w:r>
        <w:tab/>
        <w:t xml:space="preserve">II/ Zaključuje se postupak stečaja potrošača nad imovinom potrošača </w:t>
      </w:r>
      <w:r w:rsidR="00135F16">
        <w:t xml:space="preserve">Verice </w:t>
      </w:r>
      <w:proofErr w:type="spellStart"/>
      <w:r w:rsidR="00135F16">
        <w:t>Lešić</w:t>
      </w:r>
      <w:proofErr w:type="spellEnd"/>
      <w:r w:rsidR="00135F16">
        <w:t xml:space="preserve"> iz </w:t>
      </w:r>
      <w:r w:rsidR="00135F16">
        <w:tab/>
        <w:t>Martina, Bana Josipa Jelačića 38,  OIB: 02322965115.</w:t>
      </w:r>
    </w:p>
    <w:p w:rsidRDefault="0099537A" w:rsidP="00CE3524" w:rsidR="0099537A">
      <w:pPr>
        <w:jc w:val="both"/>
      </w:pPr>
    </w:p>
    <w:p w:rsidRDefault="00060FE0" w:rsidP="00CE3524" w:rsidR="001B28A6">
      <w:pPr>
        <w:jc w:val="both"/>
      </w:pPr>
      <w:r>
        <w:tab/>
        <w:t>II</w:t>
      </w:r>
      <w:r w:rsidR="0095133B">
        <w:t>I</w:t>
      </w:r>
      <w:r>
        <w:t xml:space="preserve">/ </w:t>
      </w:r>
      <w:r w:rsidR="001B28A6">
        <w:t>Za povjerenika</w:t>
      </w:r>
      <w:r w:rsidR="0032636E">
        <w:t xml:space="preserve"> se imenuje</w:t>
      </w:r>
      <w:r w:rsidR="001B28A6">
        <w:t xml:space="preserve"> </w:t>
      </w:r>
      <w:r>
        <w:t xml:space="preserve">Željko Ferenčić, OIB: 73873182459, iz Vukovara, </w:t>
      </w:r>
      <w:r w:rsidR="003C6643">
        <w:tab/>
      </w:r>
      <w:r>
        <w:t xml:space="preserve">Kardinala Alojzija Stepinca 2, </w:t>
      </w:r>
      <w:r w:rsidR="003C6643">
        <w:t xml:space="preserve"> p.p. 82.</w:t>
      </w:r>
    </w:p>
    <w:p w:rsidRDefault="0099537A" w:rsidP="00CE3524" w:rsidR="0099537A">
      <w:pPr>
        <w:jc w:val="both"/>
      </w:pPr>
    </w:p>
    <w:p w:rsidRDefault="0099537A" w:rsidP="00CE3524" w:rsidR="00D366B9">
      <w:pPr>
        <w:jc w:val="both"/>
      </w:pPr>
      <w:r>
        <w:tab/>
      </w:r>
      <w:r w:rsidR="00D366B9">
        <w:t xml:space="preserve">Prije prihvaćanja dužnosti povjerenik će pred sudom </w:t>
      </w:r>
      <w:r w:rsidR="0032636E">
        <w:t>dati izjavu  da će savjesno držeći</w:t>
      </w:r>
      <w:r>
        <w:tab/>
      </w:r>
      <w:r w:rsidR="00D366B9">
        <w:t>se Ustava, zakona i pravnog poretka Republike Hrvatske obavljati svoju dužnost.</w:t>
      </w:r>
    </w:p>
    <w:p w:rsidRDefault="0099537A" w:rsidP="00CE3524" w:rsidR="0099537A">
      <w:pPr>
        <w:jc w:val="both"/>
      </w:pPr>
    </w:p>
    <w:p w:rsidRDefault="00D366B9" w:rsidP="00CE3524" w:rsidR="00D366B9">
      <w:pPr>
        <w:jc w:val="both"/>
      </w:pPr>
      <w:r>
        <w:tab/>
        <w:t xml:space="preserve">Nakon davanja izjave sud će povjereniku predati potvrdu o imenovanju u kojoj će biti </w:t>
      </w:r>
      <w:r w:rsidR="0099537A">
        <w:tab/>
      </w:r>
      <w:r>
        <w:t xml:space="preserve">navedeno da je rješenjem o otvaranju postupka stečaja potrošača imenovan za </w:t>
      </w:r>
      <w:r w:rsidR="0099537A">
        <w:tab/>
      </w:r>
      <w:r>
        <w:t xml:space="preserve">povjerenika u </w:t>
      </w:r>
      <w:proofErr w:type="spellStart"/>
      <w:r>
        <w:t>ovosudnom</w:t>
      </w:r>
      <w:proofErr w:type="spellEnd"/>
      <w:r>
        <w:t xml:space="preserve"> postupku.</w:t>
      </w:r>
      <w:r w:rsidR="00135F16">
        <w:t xml:space="preserve"> </w:t>
      </w:r>
    </w:p>
    <w:p w:rsidRDefault="00135F16" w:rsidP="00CE3524" w:rsidR="00135F16">
      <w:pPr>
        <w:jc w:val="both"/>
      </w:pPr>
    </w:p>
    <w:p w:rsidRDefault="00135F16" w:rsidP="00CE3524" w:rsidR="00135F16">
      <w:pPr>
        <w:jc w:val="both"/>
      </w:pPr>
      <w:r>
        <w:tab/>
        <w:t xml:space="preserve">Povjerenik je dužan otvoriti poseban  transakcijski račun kod financijske institucije za </w:t>
      </w:r>
      <w:r w:rsidR="002E1C5A">
        <w:tab/>
      </w:r>
      <w:r>
        <w:t xml:space="preserve">potrošača Vericu  </w:t>
      </w:r>
      <w:proofErr w:type="spellStart"/>
      <w:r>
        <w:t>Lešić</w:t>
      </w:r>
      <w:proofErr w:type="spellEnd"/>
      <w:r>
        <w:t xml:space="preserve"> preko kojeg  može primati  uplate i obavljati isplate koje se </w:t>
      </w:r>
      <w:r w:rsidR="002E1C5A">
        <w:tab/>
      </w:r>
      <w:r>
        <w:t xml:space="preserve">odnose  na upravljanje i raspolaganje stečajnom masom </w:t>
      </w:r>
      <w:r w:rsidR="002E1C5A">
        <w:t xml:space="preserve"> te je dužan sve uplate  imati </w:t>
      </w:r>
      <w:r w:rsidR="002E1C5A">
        <w:tab/>
        <w:t xml:space="preserve">odvojene od svoje imovine. </w:t>
      </w:r>
    </w:p>
    <w:p w:rsidRDefault="0099537A" w:rsidP="00CE3524" w:rsidR="0099537A">
      <w:pPr>
        <w:jc w:val="both"/>
      </w:pPr>
    </w:p>
    <w:p w:rsidRDefault="00D366B9" w:rsidP="00CE3524" w:rsidR="00D366B9">
      <w:pPr>
        <w:jc w:val="both"/>
      </w:pPr>
      <w:r>
        <w:tab/>
        <w:t xml:space="preserve">Povjerenik će  nakon zaključenja  postupka </w:t>
      </w:r>
      <w:r w:rsidR="0099537A">
        <w:t xml:space="preserve">u razdoblju provjere ponašanja u ime i za </w:t>
      </w:r>
      <w:r w:rsidR="0099537A">
        <w:tab/>
        <w:t xml:space="preserve">račun potrošača unovčavati imovinu potrošača i prikupljenim sredstvima namiriti </w:t>
      </w:r>
      <w:r w:rsidR="0099537A">
        <w:tab/>
        <w:t xml:space="preserve">nastale troškove postupka, a o obavljenim radnjama dužan je podnositi kvartalna </w:t>
      </w:r>
      <w:r w:rsidR="0099537A">
        <w:tab/>
        <w:t>izvješća sudu.</w:t>
      </w:r>
    </w:p>
    <w:p w:rsidRDefault="0099537A" w:rsidP="00CE3524" w:rsidR="0099537A">
      <w:pPr>
        <w:jc w:val="both"/>
      </w:pPr>
    </w:p>
    <w:p w:rsidRDefault="0099537A" w:rsidP="00CE3524" w:rsidR="001B28A6">
      <w:pPr>
        <w:jc w:val="both"/>
      </w:pPr>
      <w:r>
        <w:tab/>
        <w:t xml:space="preserve">Ako potrošač u razdoblju provjere ponašanja stekne imovinu iz koje se mogu namiriti </w:t>
      </w:r>
      <w:r>
        <w:tab/>
        <w:t xml:space="preserve">vjerovnici na odgovarajući će se način primijeniti odredbe Stečajnog zakona o </w:t>
      </w:r>
      <w:r>
        <w:tab/>
        <w:t xml:space="preserve">nastavljanju postupka radi naknade diobe u slučajevima u kojima se stečajni postupak </w:t>
      </w:r>
      <w:r>
        <w:tab/>
        <w:t>ne provodi.</w:t>
      </w:r>
    </w:p>
    <w:p w:rsidRDefault="00626FB7" w:rsidP="00344804" w:rsidR="00E426AB">
      <w:pPr>
        <w:jc w:val="both"/>
      </w:pPr>
      <w:r>
        <w:tab/>
      </w:r>
    </w:p>
    <w:p w:rsidRDefault="00E426AB" w:rsidP="00344804" w:rsidR="00D33525">
      <w:pPr>
        <w:jc w:val="both"/>
      </w:pPr>
      <w:r>
        <w:tab/>
      </w:r>
      <w:r w:rsidR="00626FB7">
        <w:t>IV/</w:t>
      </w:r>
      <w:r w:rsidR="00D33525">
        <w:t>Određuje se</w:t>
      </w:r>
      <w:r w:rsidR="00750C68">
        <w:t xml:space="preserve"> </w:t>
      </w:r>
      <w:r w:rsidR="00D33525">
        <w:t>razdobl</w:t>
      </w:r>
      <w:r w:rsidR="005D673F">
        <w:t xml:space="preserve">je provjere ponašanja potrošača </w:t>
      </w:r>
      <w:r w:rsidR="002E1C5A">
        <w:t xml:space="preserve">Verice </w:t>
      </w:r>
      <w:proofErr w:type="spellStart"/>
      <w:r w:rsidR="002E1C5A">
        <w:t>Lešić</w:t>
      </w:r>
      <w:proofErr w:type="spellEnd"/>
      <w:r w:rsidR="002E1C5A">
        <w:t xml:space="preserve"> iz </w:t>
      </w:r>
      <w:r w:rsidR="002E1C5A">
        <w:tab/>
      </w:r>
      <w:r w:rsidR="00750C68">
        <w:t xml:space="preserve">Martina, </w:t>
      </w:r>
      <w:r w:rsidR="00750C68">
        <w:tab/>
      </w:r>
      <w:r w:rsidR="002E1C5A">
        <w:t>Bana Josipa Jelačića 38, OIB: 02322965115</w:t>
      </w:r>
      <w:r w:rsidR="00750C68">
        <w:t>,</w:t>
      </w:r>
      <w:r w:rsidR="002E1C5A">
        <w:t xml:space="preserve"> </w:t>
      </w:r>
      <w:r w:rsidR="00626FB7">
        <w:t xml:space="preserve">u trajanju </w:t>
      </w:r>
      <w:r w:rsidR="00942534">
        <w:t>od pet godina. R</w:t>
      </w:r>
      <w:r w:rsidR="00D33525">
        <w:t xml:space="preserve">azdoblje </w:t>
      </w:r>
      <w:r w:rsidR="002E1C5A">
        <w:tab/>
      </w:r>
      <w:r w:rsidR="00D33525">
        <w:t>provjere ponašanja počinje</w:t>
      </w:r>
      <w:r w:rsidR="00626FB7">
        <w:t xml:space="preserve"> teći od dana pravomoćnosti </w:t>
      </w:r>
      <w:proofErr w:type="spellStart"/>
      <w:r w:rsidR="00626FB7">
        <w:t>ovosudnog</w:t>
      </w:r>
      <w:proofErr w:type="spellEnd"/>
      <w:r w:rsidR="00626FB7">
        <w:t xml:space="preserve"> </w:t>
      </w:r>
      <w:r w:rsidR="00D33525">
        <w:t>rješenja.</w:t>
      </w:r>
    </w:p>
    <w:p w:rsidRDefault="00D33525" w:rsidP="00D33525" w:rsidR="00D33525">
      <w:pPr>
        <w:jc w:val="both"/>
      </w:pPr>
    </w:p>
    <w:p w:rsidRDefault="00626FB7" w:rsidP="00D33525" w:rsidR="00626FB7">
      <w:pPr>
        <w:jc w:val="both"/>
      </w:pPr>
    </w:p>
    <w:p w:rsidRDefault="00E426AB" w:rsidP="00D33525" w:rsidR="00E426AB">
      <w:pPr>
        <w:jc w:val="both"/>
      </w:pPr>
    </w:p>
    <w:p w:rsidRDefault="00D33525" w:rsidP="00D33525" w:rsidR="00D33525">
      <w:pPr>
        <w:jc w:val="center"/>
      </w:pPr>
      <w:r>
        <w:t>Obrazloženje</w:t>
      </w:r>
    </w:p>
    <w:p w:rsidRDefault="00626FB7" w:rsidP="00D33525" w:rsidR="00626FB7">
      <w:pPr>
        <w:jc w:val="center"/>
      </w:pPr>
    </w:p>
    <w:p w:rsidRDefault="00D33525" w:rsidP="00D33525" w:rsidR="00D33525">
      <w:pPr>
        <w:jc w:val="center"/>
      </w:pPr>
    </w:p>
    <w:p w:rsidRDefault="00344804" w:rsidP="00D33525" w:rsidR="00344804">
      <w:pPr>
        <w:jc w:val="center"/>
      </w:pPr>
    </w:p>
    <w:p w:rsidRDefault="00D33525" w:rsidP="00D33525" w:rsidR="00D33525">
      <w:pPr>
        <w:jc w:val="both"/>
      </w:pPr>
      <w:r>
        <w:tab/>
        <w:t xml:space="preserve">Potrošač </w:t>
      </w:r>
      <w:r w:rsidR="00EA1D95">
        <w:t xml:space="preserve">Verica </w:t>
      </w:r>
      <w:proofErr w:type="spellStart"/>
      <w:r w:rsidR="00EA1D95">
        <w:t>Lešić</w:t>
      </w:r>
      <w:proofErr w:type="spellEnd"/>
      <w:r w:rsidR="00EA1D95">
        <w:t xml:space="preserve"> iz Martina, Bana Josipa Jelačića 38,  OIB: 02322965115, </w:t>
      </w:r>
      <w:r w:rsidR="00626FB7">
        <w:t>podni</w:t>
      </w:r>
      <w:r w:rsidR="00EA1D95">
        <w:t xml:space="preserve">jela </w:t>
      </w:r>
      <w:r w:rsidR="00626FB7">
        <w:t xml:space="preserve"> je </w:t>
      </w:r>
      <w:r>
        <w:t>prijedlog za otvaranje postupka stečaja potrošača u skladu s odredbom čl. 44.</w:t>
      </w:r>
      <w:r w:rsidR="005B0C04">
        <w:t xml:space="preserve"> Zakona o stečaju potrošača (Narodne novine </w:t>
      </w:r>
      <w:r>
        <w:t xml:space="preserve"> 100/15, dalje ZSP-a). </w:t>
      </w:r>
    </w:p>
    <w:p w:rsidRDefault="005B0C04" w:rsidP="00D33525" w:rsidR="005B0C04">
      <w:pPr>
        <w:jc w:val="both"/>
      </w:pPr>
    </w:p>
    <w:p w:rsidRDefault="00D33525" w:rsidP="00D33525" w:rsidR="00D33525">
      <w:pPr>
        <w:jc w:val="both"/>
      </w:pPr>
      <w:r>
        <w:tab/>
      </w:r>
      <w:r w:rsidR="00EA1D95">
        <w:t>Pripremna</w:t>
      </w:r>
      <w:r w:rsidR="005B0C04">
        <w:t xml:space="preserve"> </w:t>
      </w:r>
      <w:r>
        <w:t>ročišt</w:t>
      </w:r>
      <w:r w:rsidR="00EA1D95">
        <w:t>a</w:t>
      </w:r>
      <w:r w:rsidR="005B0C04">
        <w:t xml:space="preserve"> održan</w:t>
      </w:r>
      <w:r w:rsidR="00EA1D95">
        <w:t xml:space="preserve">a su </w:t>
      </w:r>
      <w:r w:rsidR="005B0C04">
        <w:t>14. veljače</w:t>
      </w:r>
      <w:r>
        <w:t xml:space="preserve"> 2017.g</w:t>
      </w:r>
      <w:r w:rsidR="00292D4F">
        <w:t>.</w:t>
      </w:r>
      <w:r w:rsidR="00EA1D95">
        <w:t xml:space="preserve">  i 30. ožujka 2017.g.</w:t>
      </w:r>
      <w:r w:rsidR="005B0C04">
        <w:t>, a na</w:t>
      </w:r>
      <w:r w:rsidR="00EA1D95">
        <w:t xml:space="preserve"> koji</w:t>
      </w:r>
      <w:r>
        <w:t>m ročišt</w:t>
      </w:r>
      <w:r w:rsidR="00EA1D95">
        <w:t xml:space="preserve">ima </w:t>
      </w:r>
      <w:r w:rsidR="00580B41">
        <w:t>nije prihvaćen plan ispunjenja obveza</w:t>
      </w:r>
      <w:r w:rsidR="00173277">
        <w:t xml:space="preserve"> od strane</w:t>
      </w:r>
      <w:r w:rsidR="00292D4F">
        <w:t xml:space="preserve"> HT </w:t>
      </w:r>
      <w:proofErr w:type="spellStart"/>
      <w:r w:rsidR="00292D4F">
        <w:t>d.d</w:t>
      </w:r>
      <w:proofErr w:type="spellEnd"/>
      <w:r w:rsidR="00292D4F">
        <w:t xml:space="preserve">, B2 KAPITAL i </w:t>
      </w:r>
      <w:r w:rsidR="00344D87">
        <w:t>RH</w:t>
      </w:r>
      <w:r w:rsidR="00292D4F">
        <w:t xml:space="preserve">, </w:t>
      </w:r>
      <w:r w:rsidR="00500B5E">
        <w:t xml:space="preserve">a također </w:t>
      </w:r>
      <w:r w:rsidR="00173277">
        <w:t>nisu ispunjeni niti uvjeti predvi</w:t>
      </w:r>
      <w:r w:rsidR="00500B5E">
        <w:t xml:space="preserve">đeni odredbom čl. 51. ZSP-a,  obzirom  bi stečajni vjerovnici  koji  nisu dali svoj pristanak na plan ispunjenja obveza bili dovedeni  u ekonomski lošiji položaj od onoga u kojem bi bili u slučaju otvaranja postupka stečaja potrošača i oslobođenja od preostalih obveza. </w:t>
      </w:r>
    </w:p>
    <w:p w:rsidRDefault="005B0C04" w:rsidP="00D33525" w:rsidR="005B0C04">
      <w:pPr>
        <w:jc w:val="both"/>
      </w:pPr>
    </w:p>
    <w:p w:rsidRDefault="00580B41" w:rsidP="00D33525" w:rsidR="00011B27">
      <w:pPr>
        <w:jc w:val="both"/>
      </w:pPr>
      <w:r>
        <w:tab/>
        <w:t>Iz isprava koje je dostavio potrošač</w:t>
      </w:r>
      <w:r w:rsidR="005B0C04">
        <w:t>,</w:t>
      </w:r>
      <w:r>
        <w:t xml:space="preserve"> i to </w:t>
      </w:r>
      <w:r w:rsidR="005B0C04">
        <w:t>potvrde FINE</w:t>
      </w:r>
      <w:r w:rsidR="002915CA">
        <w:t>, Podružnica</w:t>
      </w:r>
      <w:r w:rsidR="005B0C04">
        <w:t xml:space="preserve"> Osijek </w:t>
      </w:r>
      <w:r w:rsidR="002915CA">
        <w:t>od</w:t>
      </w:r>
      <w:r w:rsidR="005B0C04">
        <w:t xml:space="preserve"> </w:t>
      </w:r>
      <w:r w:rsidR="00086909">
        <w:t>17. kolovoza 2016.</w:t>
      </w:r>
      <w:r w:rsidR="005B0C04">
        <w:t xml:space="preserve">g., </w:t>
      </w:r>
      <w:r w:rsidR="002915CA">
        <w:t xml:space="preserve"> popis</w:t>
      </w:r>
      <w:r w:rsidR="005B0C04">
        <w:t>a</w:t>
      </w:r>
      <w:r w:rsidR="002915CA">
        <w:t xml:space="preserve"> imovine i obveza (</w:t>
      </w:r>
      <w:r w:rsidR="00086909">
        <w:t>list 7 do 11</w:t>
      </w:r>
      <w:r w:rsidR="000828C9">
        <w:t xml:space="preserve"> spisa), </w:t>
      </w:r>
      <w:r w:rsidR="002915CA">
        <w:t xml:space="preserve"> plana ispunjenja obveza (</w:t>
      </w:r>
      <w:r w:rsidR="000828C9">
        <w:t xml:space="preserve"> list </w:t>
      </w:r>
      <w:r w:rsidR="00086909">
        <w:t>4</w:t>
      </w:r>
      <w:r w:rsidR="000828C9">
        <w:t xml:space="preserve"> do 6 spisa</w:t>
      </w:r>
      <w:r w:rsidR="002915CA">
        <w:t xml:space="preserve">) </w:t>
      </w:r>
      <w:r w:rsidR="000828C9">
        <w:t xml:space="preserve">te iskaza potrošača, </w:t>
      </w:r>
      <w:r w:rsidR="002915CA">
        <w:t>sud je utvrdio</w:t>
      </w:r>
      <w:r w:rsidR="000828C9">
        <w:t xml:space="preserve"> da je </w:t>
      </w:r>
      <w:r w:rsidR="00011B27">
        <w:t xml:space="preserve">potrošač nesposoban za plaćanje budući nije u mogućnosti ispuniti dospjele novčane obveze, a koje prema dopunjenom </w:t>
      </w:r>
      <w:r w:rsidR="00086909">
        <w:t xml:space="preserve">popisu imovine i obveza i </w:t>
      </w:r>
      <w:r w:rsidR="00011B27">
        <w:t xml:space="preserve">planu ispunjenja obveza iznose  </w:t>
      </w:r>
      <w:r w:rsidR="00B463E1">
        <w:t xml:space="preserve">101.780,36 </w:t>
      </w:r>
      <w:r w:rsidR="00011B27">
        <w:t xml:space="preserve">kn. </w:t>
      </w:r>
    </w:p>
    <w:p w:rsidRDefault="002915CA" w:rsidP="00D33525" w:rsidR="00580B41">
      <w:pPr>
        <w:jc w:val="both"/>
      </w:pPr>
      <w:r>
        <w:t xml:space="preserve"> </w:t>
      </w:r>
    </w:p>
    <w:p w:rsidRDefault="002915CA" w:rsidP="00D33525" w:rsidR="002915CA">
      <w:pPr>
        <w:jc w:val="both"/>
      </w:pPr>
      <w:r>
        <w:tab/>
        <w:t xml:space="preserve">Iz popisa imovine i obveza potrošača te plana ispunjenja obveza </w:t>
      </w:r>
      <w:r w:rsidR="0062313A">
        <w:t>proizlazi da imovina potrošača koja bi ušla u stečajnu masu nije dovoljna ni za namirenje troškova postupka odnosno ista je neznatne vrijednosti i to iz razloga što je visina obveza potrošača daleko veća od njegove imovine</w:t>
      </w:r>
      <w:r w:rsidR="00B463E1">
        <w:t>. Naime, potrošač je suvlasnik u 1/6 dijela nekretnine  koja je u postupku izvlaštenja te nema drugih</w:t>
      </w:r>
      <w:r w:rsidR="00264D4F">
        <w:t xml:space="preserve"> nekretnina u vlasništvu kao niti</w:t>
      </w:r>
      <w:r w:rsidR="00B463E1">
        <w:t xml:space="preserve"> suprug potrošača, nema u </w:t>
      </w:r>
      <w:proofErr w:type="spellStart"/>
      <w:r w:rsidR="00B463E1">
        <w:t>vlasnštvu</w:t>
      </w:r>
      <w:proofErr w:type="spellEnd"/>
      <w:r w:rsidR="00264D4F">
        <w:t xml:space="preserve"> pokretnina veće vrijednosti, </w:t>
      </w:r>
      <w:r w:rsidR="00232566">
        <w:t>ona i suprug ostvaruju</w:t>
      </w:r>
      <w:r w:rsidR="00264D4F">
        <w:t xml:space="preserve"> mjesečna primanja</w:t>
      </w:r>
      <w:r w:rsidR="00232566">
        <w:t xml:space="preserve"> u iznosu od 920,00 kn, dok na ime režija izdvajaju iznos od oko 1.400,00 kn te im pomaže majka </w:t>
      </w:r>
      <w:proofErr w:type="spellStart"/>
      <w:r w:rsidR="00232566">
        <w:t>predlagateljice</w:t>
      </w:r>
      <w:proofErr w:type="spellEnd"/>
      <w:r w:rsidR="00232566">
        <w:t xml:space="preserve"> koja ostvaruje mirovinu u iznosu od 1.400,00 kn, a povremeno novčano pomažu kćerka i sin koji su zaposleni  i imaju svoje  obitelji</w:t>
      </w:r>
      <w:r w:rsidR="00775351">
        <w:t>. S</w:t>
      </w:r>
      <w:r w:rsidR="008A13C6">
        <w:t xml:space="preserve">lijedom </w:t>
      </w:r>
      <w:r w:rsidR="00775351">
        <w:t>navedenog</w:t>
      </w:r>
      <w:r w:rsidR="008A13C6">
        <w:t xml:space="preserve"> o</w:t>
      </w:r>
      <w:r w:rsidR="0062313A">
        <w:t>dlučeno</w:t>
      </w:r>
      <w:r w:rsidR="00775351">
        <w:t xml:space="preserve"> je</w:t>
      </w:r>
      <w:r w:rsidR="0062313A">
        <w:t xml:space="preserve"> kao u izreci</w:t>
      </w:r>
      <w:r w:rsidR="008A13C6">
        <w:t xml:space="preserve"> </w:t>
      </w:r>
      <w:r w:rsidR="0062313A">
        <w:t>rješenja, a sukladno odredbi čl. 58. st. 1. Zakona o stečaju potrošača.</w:t>
      </w:r>
    </w:p>
    <w:p w:rsidRDefault="006E269F" w:rsidP="00D33525" w:rsidR="006E269F">
      <w:pPr>
        <w:jc w:val="both"/>
      </w:pPr>
    </w:p>
    <w:p w:rsidRDefault="0062313A" w:rsidP="00D33525" w:rsidR="00775351">
      <w:pPr>
        <w:jc w:val="both"/>
      </w:pPr>
      <w:r>
        <w:tab/>
        <w:t>Sud je po službenoj dužnosti potrošaču odredio razdoblje provjere ponašanja u trajanju od 5 godina sukladno čl. 58. st. 1. ZSP-a koje razdoblje počinje teći od pravomoćnosti rješenja o zaključenju postupka stečaja potrošača (čl. 69. st. 3. ZSP-a).</w:t>
      </w:r>
    </w:p>
    <w:p w:rsidRDefault="00775351" w:rsidP="00D33525" w:rsidR="00775351">
      <w:pPr>
        <w:jc w:val="both"/>
      </w:pPr>
    </w:p>
    <w:p w:rsidRDefault="00775351" w:rsidP="00775351" w:rsidR="00F5022E">
      <w:pPr>
        <w:jc w:val="both"/>
      </w:pPr>
      <w:r>
        <w:t xml:space="preserve">        </w:t>
      </w:r>
      <w:r w:rsidR="00F5022E">
        <w:t xml:space="preserve">   </w:t>
      </w:r>
      <w:r w:rsidR="0062313A">
        <w:t xml:space="preserve">Za povjerenika je određen </w:t>
      </w:r>
      <w:r w:rsidR="00F5022E">
        <w:t xml:space="preserve">Željko Ferenčić, OIB: 73873182459, iz Vukovara, Kardinala Alojzija Stepinca 2,  p.p. 82, </w:t>
      </w:r>
      <w:r w:rsidR="00FC3878">
        <w:t xml:space="preserve">a koji je povjerenik </w:t>
      </w:r>
      <w:r w:rsidR="008125D8">
        <w:t>upisan</w:t>
      </w:r>
      <w:r w:rsidR="00FC3878">
        <w:t xml:space="preserve"> </w:t>
      </w:r>
      <w:r w:rsidR="008125D8">
        <w:t xml:space="preserve">na listu povjerenika za </w:t>
      </w:r>
      <w:r w:rsidR="008125D8">
        <w:lastRenderedPageBreak/>
        <w:t>područj</w:t>
      </w:r>
      <w:r w:rsidR="00F5022E">
        <w:t>e nadležnosti Općinskog suda u Osijeku</w:t>
      </w:r>
      <w:r>
        <w:t>, i to sukladno odredbi  čl. 6 i 7 Pravilnika  o pretpostavkama i načinu  izbora povjerenika metodom slučajnog odabira ( Narodne novine 7/2016), te će u razdoblju provjere ponašanja  u ime i za račun potrošača  unovčiti potencijalnu imovinu i prikupljenim sredstvima namiriti nastale troškove postupka, a o čemu će izvješća podnositi sudu u skladu s odredbom  čl. 58. st. 2. i 3. ZSP-a</w:t>
      </w:r>
      <w:r w:rsidR="00383882">
        <w:t>.</w:t>
      </w:r>
    </w:p>
    <w:p w:rsidRDefault="00383882" w:rsidP="00775351" w:rsidR="00383882">
      <w:pPr>
        <w:jc w:val="both"/>
      </w:pPr>
    </w:p>
    <w:p w:rsidRDefault="006722E2" w:rsidP="00775351" w:rsidR="006722E2">
      <w:pPr>
        <w:jc w:val="both"/>
      </w:pPr>
      <w:r>
        <w:tab/>
        <w:t>Povjerenik će otvoriti poseban  transakcijski račun  za  potrošača kod financijske institucije  preko  kojeg će primati uplate i obavljati isplate koje se odnose  na upravljanje i raspolaganje stečajnom masom u smislu odredbe čl. 42 ZSP-a.</w:t>
      </w:r>
    </w:p>
    <w:p w:rsidRDefault="00344804" w:rsidP="00775351" w:rsidR="00344804">
      <w:pPr>
        <w:jc w:val="both"/>
      </w:pPr>
    </w:p>
    <w:p w:rsidRDefault="00383882" w:rsidP="00775351" w:rsidR="00383882">
      <w:pPr>
        <w:jc w:val="both"/>
      </w:pPr>
      <w:r>
        <w:tab/>
        <w:t xml:space="preserve">Slijedom izloženog odlučeno je kao u izreci rješenja. </w:t>
      </w:r>
    </w:p>
    <w:p w:rsidRDefault="00F5022E" w:rsidP="00D33525" w:rsidR="00F5022E">
      <w:pPr>
        <w:jc w:val="both"/>
      </w:pPr>
    </w:p>
    <w:p w:rsidRDefault="008125D8" w:rsidP="00D33525" w:rsidR="00D33525">
      <w:pPr>
        <w:jc w:val="both"/>
      </w:pPr>
      <w:r>
        <w:tab/>
      </w:r>
    </w:p>
    <w:p w:rsidRDefault="00383882" w:rsidP="008125D8" w:rsidR="008B471D">
      <w:pPr>
        <w:jc w:val="center"/>
      </w:pPr>
      <w:r>
        <w:t xml:space="preserve">U Osijeku, </w:t>
      </w:r>
      <w:r w:rsidR="006722E2">
        <w:t>30. ožujka</w:t>
      </w:r>
      <w:r>
        <w:t xml:space="preserve"> 2017. godine.</w:t>
      </w:r>
    </w:p>
    <w:p w:rsidRDefault="00344804" w:rsidP="008142CD" w:rsidR="00344804">
      <w:pPr>
        <w:jc w:val="right"/>
      </w:pPr>
    </w:p>
    <w:p w:rsidRDefault="00344804" w:rsidP="008142CD" w:rsidR="00344804">
      <w:pPr>
        <w:jc w:val="right"/>
      </w:pPr>
    </w:p>
    <w:p w:rsidRDefault="00344804" w:rsidP="00344804" w:rsidR="00344804">
      <w:pPr>
        <w:tabs>
          <w:tab w:pos="6855" w:val="left"/>
        </w:tabs>
      </w:pPr>
      <w:r>
        <w:tab/>
        <w:t xml:space="preserve">  SUDAC</w:t>
      </w:r>
    </w:p>
    <w:p w:rsidRDefault="00383882" w:rsidP="008142CD" w:rsidR="00383882">
      <w:pPr>
        <w:jc w:val="right"/>
      </w:pPr>
      <w:r>
        <w:t>SANJA SUŠILOVIĆ</w:t>
      </w:r>
      <w:r w:rsidR="006010CC">
        <w:t>,v.r.</w:t>
      </w:r>
    </w:p>
    <w:p w:rsidRDefault="008125D8" w:rsidP="008142CD" w:rsidR="008125D8">
      <w:pPr>
        <w:jc w:val="right"/>
      </w:pPr>
    </w:p>
    <w:p w:rsidRDefault="00383882" w:rsidP="008125D8" w:rsidR="008125D8">
      <w:pPr>
        <w:jc w:val="both"/>
      </w:pPr>
      <w:r>
        <w:t>UPUTA O PRAVNOM LIJEKU:</w:t>
      </w:r>
    </w:p>
    <w:p w:rsidRDefault="00383882" w:rsidP="00383882" w:rsidR="003C2608">
      <w:pPr>
        <w:jc w:val="both"/>
      </w:pPr>
      <w:r>
        <w:t xml:space="preserve">Protiv ovog rješenja nezadovoljna stranka ima pravo žalbe u roku 15 dana od </w:t>
      </w:r>
      <w:r w:rsidR="003C2608">
        <w:t xml:space="preserve">primitka istog. </w:t>
      </w:r>
      <w:r>
        <w:t xml:space="preserve"> Žalba se podnosi pisanim putem u tri istovjetna primjerka, putem ovoga suda na rješavanje nadležnom Županijskom sudu.</w:t>
      </w:r>
    </w:p>
    <w:p w:rsidRDefault="00383882" w:rsidP="00383882" w:rsidR="008B471D">
      <w:pPr>
        <w:jc w:val="both"/>
      </w:pPr>
      <w:r>
        <w:tab/>
      </w:r>
      <w:r w:rsidR="006375B1">
        <w:t xml:space="preserve"> </w:t>
      </w:r>
    </w:p>
    <w:p w:rsidRDefault="003C2608" w:rsidP="00383882" w:rsidR="003C2608">
      <w:pPr>
        <w:jc w:val="both"/>
      </w:pPr>
      <w:r>
        <w:t xml:space="preserve">Žalba ne odgađa provedbu rješenja (čl.27. st.3. Zakona </w:t>
      </w:r>
      <w:r w:rsidR="007E10B5">
        <w:t>o stečaju potrošača).</w:t>
      </w:r>
    </w:p>
    <w:p w:rsidRDefault="007E10B5" w:rsidP="00383882" w:rsidR="007E10B5">
      <w:pPr>
        <w:jc w:val="both"/>
      </w:pPr>
    </w:p>
    <w:p w:rsidRDefault="007E10B5" w:rsidP="00383882" w:rsidR="007E10B5">
      <w:pPr>
        <w:jc w:val="both"/>
      </w:pPr>
    </w:p>
    <w:p w:rsidRDefault="007E10B5" w:rsidP="00383882" w:rsidR="007E10B5">
      <w:pPr>
        <w:jc w:val="both"/>
      </w:pPr>
      <w:r>
        <w:t>DOSTAVITI:</w:t>
      </w:r>
    </w:p>
    <w:p w:rsidRDefault="007E10B5" w:rsidP="007E10B5" w:rsidR="007E10B5">
      <w:pPr>
        <w:pStyle w:val="Odlomakpopisa"/>
        <w:numPr>
          <w:ilvl w:val="0"/>
          <w:numId w:val="2"/>
        </w:numPr>
        <w:jc w:val="both"/>
      </w:pPr>
      <w:r>
        <w:t xml:space="preserve">ODO Osijek </w:t>
      </w:r>
    </w:p>
    <w:p w:rsidRDefault="001D45EA" w:rsidP="001D45EA" w:rsidR="00C243FF">
      <w:pPr>
        <w:pStyle w:val="Odlomakpopisa"/>
        <w:numPr>
          <w:ilvl w:val="0"/>
          <w:numId w:val="2"/>
        </w:numPr>
        <w:jc w:val="both"/>
      </w:pPr>
      <w:r>
        <w:t xml:space="preserve">punom. potrošača </w:t>
      </w:r>
      <w:r w:rsidR="00C243FF">
        <w:t>i stečajnim vjerovnicima  putem e-oglasne ploče suda</w:t>
      </w:r>
    </w:p>
    <w:p w:rsidRDefault="00C243FF" w:rsidP="00C243FF" w:rsidR="00C243FF">
      <w:pPr>
        <w:pStyle w:val="Odlomakpopisa"/>
        <w:numPr>
          <w:ilvl w:val="0"/>
          <w:numId w:val="2"/>
        </w:numPr>
        <w:jc w:val="both"/>
      </w:pPr>
      <w:r>
        <w:t xml:space="preserve">povjereniku </w:t>
      </w:r>
    </w:p>
    <w:p w:rsidRDefault="00B0543A" w:rsidP="00C243FF" w:rsidR="00B0543A">
      <w:pPr>
        <w:pStyle w:val="Odlomakpopisa"/>
        <w:numPr>
          <w:ilvl w:val="0"/>
          <w:numId w:val="2"/>
        </w:numPr>
        <w:jc w:val="both"/>
      </w:pPr>
      <w:r>
        <w:t xml:space="preserve">Porezna uprava Osijek </w:t>
      </w:r>
    </w:p>
    <w:p w:rsidRDefault="001D45EA" w:rsidP="00C243FF" w:rsidR="001D45EA">
      <w:pPr>
        <w:pStyle w:val="Odlomakpopisa"/>
        <w:numPr>
          <w:ilvl w:val="0"/>
          <w:numId w:val="2"/>
        </w:numPr>
        <w:jc w:val="both"/>
      </w:pPr>
      <w:r>
        <w:t xml:space="preserve">ZK odjelu ovoga suda </w:t>
      </w:r>
    </w:p>
    <w:p w:rsidRDefault="00B0543A" w:rsidP="00B0543A" w:rsidR="00B0543A">
      <w:pPr>
        <w:jc w:val="both"/>
      </w:pPr>
      <w:r>
        <w:t xml:space="preserve">NAKON PRAVOMOĆNOSTI: </w:t>
      </w:r>
    </w:p>
    <w:p w:rsidRDefault="00B0543A" w:rsidP="00B0543A" w:rsidR="00B0543A">
      <w:pPr>
        <w:pStyle w:val="Odlomakpopisa"/>
        <w:numPr>
          <w:ilvl w:val="0"/>
          <w:numId w:val="2"/>
        </w:numPr>
        <w:jc w:val="both"/>
      </w:pPr>
      <w:r>
        <w:t>Ministarstvo pravosuđa RH</w:t>
      </w:r>
    </w:p>
    <w:p w:rsidRDefault="00CD27C4" w:rsidP="00CD27C4" w:rsidR="00CD27C4">
      <w:pPr>
        <w:pStyle w:val="Odlomakpopisa"/>
        <w:ind w:left="1080"/>
        <w:jc w:val="both"/>
      </w:pPr>
    </w:p>
    <w:p w:rsidRDefault="00CD27C4" w:rsidP="00CD27C4" w:rsidR="00CD27C4">
      <w:pPr>
        <w:pStyle w:val="Odlomakpopisa"/>
        <w:ind w:left="1080"/>
        <w:jc w:val="both"/>
      </w:pPr>
    </w:p>
    <w:p w:rsidRDefault="00FB1C6A" w:rsidP="008B471D" w:rsidR="008B471D">
      <w:pPr>
        <w:jc w:val="both"/>
      </w:pPr>
      <w:r>
        <w:t xml:space="preserve"> </w:t>
      </w:r>
    </w:p>
    <w:p w:rsidRDefault="00823D86" w:rsidP="00C350D4" w:rsidR="006E269F">
      <w:pPr>
        <w:jc w:val="both"/>
      </w:pPr>
      <w:r>
        <w:t xml:space="preserve"> </w:t>
      </w:r>
    </w:p>
    <w:p w:rsidRDefault="003C2608" w:rsidP="00322F22" w:rsidR="001B317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44804">
        <w:t xml:space="preserve">     </w:t>
      </w:r>
      <w:r w:rsidR="00322F22">
        <w:t>Za točnost</w:t>
      </w:r>
      <w:r>
        <w:t xml:space="preserve">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CD27C4" w:rsidP="00322F22" w:rsidR="00CD27C4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44804">
        <w:t xml:space="preserve">     </w:t>
      </w:r>
      <w:r>
        <w:t xml:space="preserve"> Ranka Đukić</w:t>
      </w:r>
    </w:p>
    <w:p w:rsidRDefault="00322F22" w:rsidP="00322F22" w:rsidR="00322F22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B317D" w:rsidP="00823D86" w:rsidR="00823D86">
      <w:pPr>
        <w:jc w:val="both"/>
      </w:pPr>
      <w:r>
        <w:t xml:space="preserve"> </w:t>
      </w:r>
      <w:bookmarkStart w:name="_GoBack" w:id="0"/>
      <w:bookmarkEnd w:id="0"/>
    </w:p>
    <w:sectPr w:rsidSect="003C2608" w:rsidR="00823D8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2608" w:rsidP="003C2608" w:rsidR="003C2608">
      <w:r>
        <w:separator/>
      </w:r>
    </w:p>
  </w:endnote>
  <w:endnote w:id="0" w:type="continuationSeparator">
    <w:p w:rsidRDefault="003C2608" w:rsidP="003C2608" w:rsidR="003C26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2608" w:rsidP="003C2608" w:rsidR="003C2608">
      <w:r>
        <w:separator/>
      </w:r>
    </w:p>
  </w:footnote>
  <w:footnote w:id="0" w:type="continuationSeparator">
    <w:p w:rsidRDefault="003C2608" w:rsidP="003C2608" w:rsidR="003C26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7007886"/>
      <w:docPartObj>
        <w:docPartGallery w:val="Page Numbers (Top of Page)"/>
        <w:docPartUnique/>
      </w:docPartObj>
    </w:sdtPr>
    <w:sdtEndPr/>
    <w:sdtContent>
      <w:p w:rsidRDefault="003C2608" w:rsidR="003C260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28C">
          <w:rPr>
            <w:noProof/>
          </w:rPr>
          <w:t>3</w:t>
        </w:r>
        <w:r>
          <w:fldChar w:fldCharType="end"/>
        </w:r>
      </w:p>
    </w:sdtContent>
  </w:sdt>
  <w:p w:rsidRDefault="00E426AB" w:rsidR="003C2608">
    <w:pPr>
      <w:pStyle w:val="Zaglavlje"/>
    </w:pPr>
    <w:r>
      <w:tab/>
    </w:r>
    <w:r>
      <w:tab/>
      <w:t xml:space="preserve">4. </w:t>
    </w:r>
    <w:proofErr w:type="spellStart"/>
    <w:r>
      <w:t>Sp</w:t>
    </w:r>
    <w:proofErr w:type="spellEnd"/>
    <w:r>
      <w:t>-</w:t>
    </w:r>
    <w:r w:rsidR="006722E2">
      <w:t>22/2016-14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C415D"/>
    <w:multiLevelType w:val="hybridMultilevel"/>
    <w:tmpl w:val="637CE3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705542"/>
    <w:multiLevelType w:val="hybridMultilevel"/>
    <w:tmpl w:val="CD7EFCFC"/>
    <w:lvl w:tplc="5AA4B8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6103"/>
    <w:rsid w:val="0000128C"/>
    <w:rsid w:val="00005F23"/>
    <w:rsid w:val="00011B27"/>
    <w:rsid w:val="00020714"/>
    <w:rsid w:val="00032FBF"/>
    <w:rsid w:val="0005505F"/>
    <w:rsid w:val="00060FE0"/>
    <w:rsid w:val="000828C9"/>
    <w:rsid w:val="00086909"/>
    <w:rsid w:val="000C3499"/>
    <w:rsid w:val="000C6B2A"/>
    <w:rsid w:val="000E420C"/>
    <w:rsid w:val="000F1162"/>
    <w:rsid w:val="000F61BD"/>
    <w:rsid w:val="00100EA1"/>
    <w:rsid w:val="001078F3"/>
    <w:rsid w:val="00135F16"/>
    <w:rsid w:val="001434B0"/>
    <w:rsid w:val="00146AF1"/>
    <w:rsid w:val="00171F07"/>
    <w:rsid w:val="00173277"/>
    <w:rsid w:val="00174EEB"/>
    <w:rsid w:val="0017624A"/>
    <w:rsid w:val="001849A3"/>
    <w:rsid w:val="001B28A6"/>
    <w:rsid w:val="001B317D"/>
    <w:rsid w:val="001D45EA"/>
    <w:rsid w:val="001E7EF7"/>
    <w:rsid w:val="0021391E"/>
    <w:rsid w:val="0022397D"/>
    <w:rsid w:val="00232566"/>
    <w:rsid w:val="00233638"/>
    <w:rsid w:val="00257D91"/>
    <w:rsid w:val="00264D4F"/>
    <w:rsid w:val="002915CA"/>
    <w:rsid w:val="00292D4F"/>
    <w:rsid w:val="002962EF"/>
    <w:rsid w:val="002B379A"/>
    <w:rsid w:val="002C2948"/>
    <w:rsid w:val="002D4D2F"/>
    <w:rsid w:val="002E1C5A"/>
    <w:rsid w:val="00322F22"/>
    <w:rsid w:val="0032636E"/>
    <w:rsid w:val="00344804"/>
    <w:rsid w:val="00344D87"/>
    <w:rsid w:val="00353323"/>
    <w:rsid w:val="00383882"/>
    <w:rsid w:val="003A3477"/>
    <w:rsid w:val="003B4CA7"/>
    <w:rsid w:val="003C2608"/>
    <w:rsid w:val="003C6643"/>
    <w:rsid w:val="003E643E"/>
    <w:rsid w:val="00403C93"/>
    <w:rsid w:val="00484E63"/>
    <w:rsid w:val="004F1BC6"/>
    <w:rsid w:val="00500B5E"/>
    <w:rsid w:val="005145CD"/>
    <w:rsid w:val="00535754"/>
    <w:rsid w:val="00554D8E"/>
    <w:rsid w:val="00572104"/>
    <w:rsid w:val="00577679"/>
    <w:rsid w:val="00580B41"/>
    <w:rsid w:val="005B0C04"/>
    <w:rsid w:val="005D673F"/>
    <w:rsid w:val="006010CC"/>
    <w:rsid w:val="0060396C"/>
    <w:rsid w:val="006214CE"/>
    <w:rsid w:val="0062313A"/>
    <w:rsid w:val="00626FB7"/>
    <w:rsid w:val="006375B1"/>
    <w:rsid w:val="00641E1D"/>
    <w:rsid w:val="00645FD8"/>
    <w:rsid w:val="00646281"/>
    <w:rsid w:val="00662ABD"/>
    <w:rsid w:val="006722E2"/>
    <w:rsid w:val="00696EFA"/>
    <w:rsid w:val="006B6EBE"/>
    <w:rsid w:val="006D10C6"/>
    <w:rsid w:val="006D7CF7"/>
    <w:rsid w:val="006E269F"/>
    <w:rsid w:val="006E7FDB"/>
    <w:rsid w:val="00731DC1"/>
    <w:rsid w:val="00750C68"/>
    <w:rsid w:val="00760CEA"/>
    <w:rsid w:val="00775351"/>
    <w:rsid w:val="0077630F"/>
    <w:rsid w:val="00793281"/>
    <w:rsid w:val="007A0E96"/>
    <w:rsid w:val="007A4D35"/>
    <w:rsid w:val="007E10B5"/>
    <w:rsid w:val="008046C8"/>
    <w:rsid w:val="008125D8"/>
    <w:rsid w:val="008142CD"/>
    <w:rsid w:val="00823D86"/>
    <w:rsid w:val="00833498"/>
    <w:rsid w:val="00876505"/>
    <w:rsid w:val="008A13C6"/>
    <w:rsid w:val="008A7DD0"/>
    <w:rsid w:val="008B471D"/>
    <w:rsid w:val="008B4F0D"/>
    <w:rsid w:val="008E6E5E"/>
    <w:rsid w:val="008F2FA3"/>
    <w:rsid w:val="00934D0D"/>
    <w:rsid w:val="00942534"/>
    <w:rsid w:val="0094339C"/>
    <w:rsid w:val="0095133B"/>
    <w:rsid w:val="00972441"/>
    <w:rsid w:val="00990747"/>
    <w:rsid w:val="0099537A"/>
    <w:rsid w:val="009A25F6"/>
    <w:rsid w:val="009D3CAE"/>
    <w:rsid w:val="009E3C74"/>
    <w:rsid w:val="009E4F49"/>
    <w:rsid w:val="00A01DF0"/>
    <w:rsid w:val="00A062E8"/>
    <w:rsid w:val="00A2106E"/>
    <w:rsid w:val="00A35E59"/>
    <w:rsid w:val="00A449A8"/>
    <w:rsid w:val="00A45A35"/>
    <w:rsid w:val="00A568A8"/>
    <w:rsid w:val="00A96822"/>
    <w:rsid w:val="00AB0FA6"/>
    <w:rsid w:val="00AC59AC"/>
    <w:rsid w:val="00AE6C58"/>
    <w:rsid w:val="00B0543A"/>
    <w:rsid w:val="00B37DAF"/>
    <w:rsid w:val="00B463E1"/>
    <w:rsid w:val="00B55971"/>
    <w:rsid w:val="00B62C26"/>
    <w:rsid w:val="00B92CA1"/>
    <w:rsid w:val="00B97185"/>
    <w:rsid w:val="00BA35A3"/>
    <w:rsid w:val="00BC3511"/>
    <w:rsid w:val="00BD3A62"/>
    <w:rsid w:val="00BF3242"/>
    <w:rsid w:val="00C243FF"/>
    <w:rsid w:val="00C350D4"/>
    <w:rsid w:val="00C71F59"/>
    <w:rsid w:val="00CC5E8B"/>
    <w:rsid w:val="00CD27C4"/>
    <w:rsid w:val="00CE07C0"/>
    <w:rsid w:val="00CE3524"/>
    <w:rsid w:val="00CF1218"/>
    <w:rsid w:val="00CF3FE5"/>
    <w:rsid w:val="00D11DEF"/>
    <w:rsid w:val="00D17FFB"/>
    <w:rsid w:val="00D33525"/>
    <w:rsid w:val="00D366B9"/>
    <w:rsid w:val="00D43EB4"/>
    <w:rsid w:val="00D44E57"/>
    <w:rsid w:val="00DB6103"/>
    <w:rsid w:val="00DB7477"/>
    <w:rsid w:val="00DC127F"/>
    <w:rsid w:val="00DC33A9"/>
    <w:rsid w:val="00E1259D"/>
    <w:rsid w:val="00E17C62"/>
    <w:rsid w:val="00E426AB"/>
    <w:rsid w:val="00E62883"/>
    <w:rsid w:val="00E63D78"/>
    <w:rsid w:val="00E720DC"/>
    <w:rsid w:val="00E77F9D"/>
    <w:rsid w:val="00EA1D95"/>
    <w:rsid w:val="00ED5B01"/>
    <w:rsid w:val="00EE027A"/>
    <w:rsid w:val="00EF497A"/>
    <w:rsid w:val="00F07C58"/>
    <w:rsid w:val="00F12E55"/>
    <w:rsid w:val="00F154AB"/>
    <w:rsid w:val="00F21BAC"/>
    <w:rsid w:val="00F321B1"/>
    <w:rsid w:val="00F470D6"/>
    <w:rsid w:val="00F5022E"/>
    <w:rsid w:val="00F64B27"/>
    <w:rsid w:val="00FB1C6A"/>
    <w:rsid w:val="00FC3878"/>
    <w:rsid w:val="00FE3E07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03C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3C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C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C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C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3C26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2608"/>
    <w:rPr>
      <w:sz w:val="24"/>
      <w:szCs w:val="24"/>
    </w:rPr>
  </w:style>
  <w:style w:styleId="Podnoje" w:type="paragraph">
    <w:name w:val="footer"/>
    <w:basedOn w:val="Normal"/>
    <w:link w:val="PodnojeChar"/>
    <w:rsid w:val="003C26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C260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E10B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33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3363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03C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3C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C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C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C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3C26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2608"/>
    <w:rPr>
      <w:sz w:val="24"/>
      <w:szCs w:val="24"/>
    </w:rPr>
  </w:style>
  <w:style w:styleId="Podnoje" w:type="paragraph">
    <w:name w:val="footer"/>
    <w:basedOn w:val="Normal"/>
    <w:link w:val="PodnojeChar"/>
    <w:rsid w:val="003C26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C260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E10B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33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3363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Sp-22/2016</izvorni_sadrzaj>
    <derivirana_varijabla naziv="DomainObject.Predmet.OznakaBroj_1">Sp-22/2016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Verica Lešić</izvorni_sadrzaj>
    <derivirana_varijabla naziv="DomainObject.Predmet.StrankaFormated_1">  Verica Lešić</derivirana_varijabla>
  </DomainObject.Predmet.StrankaFormated>
  <DomainObject.Predmet.StrankaFormatedOIB>
    <izvorni_sadrzaj>  Verica Lešić, OIB 02322965115</izvorni_sadrzaj>
    <derivirana_varijabla naziv="DomainObject.Predmet.StrankaFormatedOIB_1">  Verica Lešić, OIB 02322965115</derivirana_varijabla>
  </DomainObject.Predmet.StrankaFormatedOIB>
  <DomainObject.Predmet.StrankaFormatedWithAdress>
    <izvorni_sadrzaj> Verica Lešić, Bana Josipa Jelačića 38, 31500 Martin</izvorni_sadrzaj>
    <derivirana_varijabla naziv="DomainObject.Predmet.StrankaFormatedWithAdress_1"> Verica Lešić, Bana Josipa Jelačića 38, 31500 Martin</derivirana_varijabla>
  </DomainObject.Predmet.StrankaFormatedWithAdress>
  <DomainObject.Predmet.StrankaFormatedWithAdressOIB>
    <izvorni_sadrzaj> Verica Lešić, OIB 02322965115, Bana Josipa Jelačića 38, 31500 Martin</izvorni_sadrzaj>
    <derivirana_varijabla naziv="DomainObject.Predmet.StrankaFormatedWithAdressOIB_1"> Verica Lešić, OIB 02322965115, Bana Josipa Jelačića 38, 31500 Martin</derivirana_varijabla>
  </DomainObject.Predmet.StrankaFormatedWithAdressOIB>
  <DomainObject.Predmet.StrankaWithAdress>
    <izvorni_sadrzaj>Verica Lešić Bana Josipa Jelačića 38,31500 Martin</izvorni_sadrzaj>
    <derivirana_varijabla naziv="DomainObject.Predmet.StrankaWithAdress_1">Verica Lešić Bana Josipa Jelačića 38,31500 Martin</derivirana_varijabla>
  </DomainObject.Predmet.StrankaWithAdress>
  <DomainObject.Predmet.StrankaWithAdressOIB>
    <izvorni_sadrzaj>Verica Lešić, OIB 02322965115, Bana Josipa Jelačića 38,31500 Martin</izvorni_sadrzaj>
    <derivirana_varijabla naziv="DomainObject.Predmet.StrankaWithAdressOIB_1">Verica Lešić, OIB 02322965115, Bana Josipa Jelačića 38,31500 Martin</derivirana_varijabla>
  </DomainObject.Predmet.StrankaWithAdressOIB>
  <DomainObject.Predmet.StrankaNazivFormated>
    <izvorni_sadrzaj>Verica Lešić</izvorni_sadrzaj>
    <derivirana_varijabla naziv="DomainObject.Predmet.StrankaNazivFormated_1">Verica Lešić</derivirana_varijabla>
  </DomainObject.Predmet.StrankaNazivFormated>
  <DomainObject.Predmet.StrankaNazivFormatedOIB>
    <izvorni_sadrzaj>Verica Lešić, OIB 02322965115</izvorni_sadrzaj>
    <derivirana_varijabla naziv="DomainObject.Predmet.StrankaNazivFormatedOIB_1">Verica Lešić, OIB 02322965115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Verica Lešić</item>
    </izvorni_sadrzaj>
    <derivirana_varijabla naziv="DomainObject.Predmet.StrankaListFormated_1">
      <item>Verica Lešić</item>
    </derivirana_varijabla>
  </DomainObject.Predmet.StrankaListFormated>
  <DomainObject.Predmet.StrankaListFormatedOIB>
    <izvorni_sadrzaj>
      <item>Verica Lešić, OIB 02322965115</item>
    </izvorni_sadrzaj>
    <derivirana_varijabla naziv="DomainObject.Predmet.StrankaListFormatedOIB_1">
      <item>Verica Lešić, OIB 02322965115</item>
    </derivirana_varijabla>
  </DomainObject.Predmet.StrankaListFormatedOIB>
  <DomainObject.Predmet.StrankaListFormatedWithAdress>
    <izvorni_sadrzaj>
      <item>Verica Lešić, Bana Josipa Jelačića 38, 31500 Martin</item>
    </izvorni_sadrzaj>
    <derivirana_varijabla naziv="DomainObject.Predmet.StrankaListFormatedWithAdress_1">
      <item>Verica Lešić, Bana Josipa Jelačića 38, 31500 Martin</item>
    </derivirana_varijabla>
  </DomainObject.Predmet.StrankaListFormatedWithAdress>
  <DomainObject.Predmet.StrankaListFormatedWithAdressOIB>
    <izvorni_sadrzaj>
      <item>Verica Lešić, OIB 02322965115, Bana Josipa Jelačića 38, 31500 Martin</item>
    </izvorni_sadrzaj>
    <derivirana_varijabla naziv="DomainObject.Predmet.StrankaListFormatedWithAdressOIB_1">
      <item>Verica Lešić, OIB 02322965115, Bana Josipa Jelačića 38, 31500 Martin</item>
    </derivirana_varijabla>
  </DomainObject.Predmet.StrankaListFormatedWithAdressOIB>
  <DomainObject.Predmet.StrankaListNazivFormated>
    <izvorni_sadrzaj>
      <item>Verica Lešić</item>
    </izvorni_sadrzaj>
    <derivirana_varijabla naziv="DomainObject.Predmet.StrankaListNazivFormated_1">
      <item>Verica Lešić</item>
    </derivirana_varijabla>
  </DomainObject.Predmet.StrankaListNazivFormated>
  <DomainObject.Predmet.StrankaListNazivFormatedOIB>
    <izvorni_sadrzaj>
      <item>Verica Lešić, OIB 02322965115</item>
    </izvorni_sadrzaj>
    <derivirana_varijabla naziv="DomainObject.Predmet.StrankaListNazivFormatedOIB_1">
      <item>Verica Lešić, OIB 02322965115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  <item>Lidija Lešić Jurčević</item>
    </izvorni_sadrzaj>
    <derivirana_varijabla naziv="DomainObject.Predmet.OstaliList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  <item>Lidija Lešić Jurčević</item>
    </derivirana_varijabla>
  </DomainObject.Predmet.OstaliListFormated>
  <DomainObject.Predmet.OstaliList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  <item>Lidija Lešić Jurčević</item>
    </izvorni_sadrzaj>
    <derivirana_varijabla naziv="DomainObject.Predmet.OstaliList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  <item>Lidija Lešić Jurčević</item>
    </derivirana_varijabla>
  </DomainObject.Predmet.OstaliListFormatedOIB>
  <DomainObject.Predmet.OstaliListFormatedWithAdress>
    <izvorni_sadrzaj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  <item>Lidija Lešić Jurčević</item>
    </izvorni_sadrzaj>
    <derivirana_varijabla naziv="DomainObject.Predmet.OstaliListFormatedWithAdress_1"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  <item>Lidija Lešić Jurčević</item>
    </derivirana_varijabla>
  </DomainObject.Predmet.OstaliListFormatedWithAdress>
  <DomainObject.Predmet.OstaliListFormatedWithAdressOIB>
    <izvorni_sadrzaj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  <item>Lidija Lešić Jurčević</item>
    </izvorni_sadrzaj>
    <derivirana_varijabla naziv="DomainObject.Predmet.OstaliListFormatedWithAdressOIB_1"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  <item>Lidija Lešić Jurčević</item>
    </derivirana_varijabla>
  </DomainObject.Predmet.OstaliListFormatedWithAdressOIB>
  <DomainObject.Predmet.OstaliListNaziv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  <item>Lidija Lešić Jurčević</item>
    </izvorni_sadrzaj>
    <derivirana_varijabla naziv="DomainObject.Predmet.OstaliListNaziv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  <item>Lidija Lešić Jurčević</item>
    </derivirana_varijabla>
  </DomainObject.Predmet.OstaliListNazivFormated>
  <DomainObject.Predmet.OstaliListNaziv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  <item>Lidija Lešić Jurčević</item>
    </izvorni_sadrzaj>
    <derivirana_varijabla naziv="DomainObject.Predmet.OstaliListNaziv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  <item>Lidija Lešić Jurčević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Verica Lešić</izvorni_sadrzaj>
    <derivirana_varijabla naziv="DomainObject.Predmet.StrankaIDrugi_1">Verica Lešić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Verica Lešić, OIB 02322965115, Bana Josipa Jelačića 38, 31500 Martin</izvorni_sadrzaj>
    <derivirana_varijabla naziv="DomainObject.Predmet.StrankaIDrugiAdressOIB_1">Verica Lešić, OIB 02322965115, Bana Josipa Jelačića 38, 31500 Martin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  <item>Lidija Lešić Jurčević</item>
    </izvorni_sadrzaj>
    <derivirana_varijabla naziv="DomainObject.Predmet.SudioniciListNaziv_1"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  <item>Lidija Lešić Jurčević</item>
    </derivirana_varijabla>
  </DomainObject.Predmet.SudioniciListNaziv>
  <DomainObject.Predmet.SudioniciListAdressOIB>
    <izvorni_sadrzaj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  <item>Lidija Lešić Jurčević</item>
    </izvorni_sadrzaj>
    <derivirana_varijabla naziv="DomainObject.Predmet.SudioniciListAdressOIB_1"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  <item>Lidija Lešić Jurčević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  <item>, OIB null</item>
    </izvorni_sadrzaj>
    <derivirana_varijabla naziv="DomainObject.Predmet.SudioniciListNazivOIB_1"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1A65E5-F6F8-4D31-A9C4-D107BA6502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970</properties:Words>
  <properties:Characters>5301</properties:Characters>
  <properties:Lines>143</properties:Lines>
  <properties:Paragraphs>44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Ref</vt:lpstr>
    </vt:vector>
  </properties:TitlesOfParts>
  <properties:LinksUpToDate>false</properties:LinksUpToDate>
  <properties:CharactersWithSpaces>6386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2017-03-30T08:20:00Z</dcterms:created>
  <dc:creator>dbarenic</dc:creator>
  <cp:lastModifiedBy>Sanela Maričić</cp:lastModifiedBy>
  <cp:lastPrinted>2017-02-16T10:19:00Z</cp:lastPrinted>
  <dcterms:modified xmlns:xsi="http://www.w3.org/2001/XMLSchema-instance" xsi:type="dcterms:W3CDTF">2017-03-30T10:43:00Z</dcterms:modified>
  <cp:revision>5</cp:revision>
  <dc:title>Ref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