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f455" w14:paraId="f9df455"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690DFF">
        <w:t>1</w:t>
      </w:r>
      <w:r w:rsidR="006A683B">
        <w:t>7</w:t>
      </w:r>
      <w:r w:rsidR="00E179A1">
        <w:t>9</w:t>
      </w:r>
      <w:r w:rsidR="006A683B">
        <w:t>1</w:t>
      </w:r>
      <w:r w:rsidR="005F6A0F">
        <w:t>/</w:t>
      </w:r>
      <w:r>
        <w:t>1</w:t>
      </w:r>
      <w:r w:rsidR="006F01E3">
        <w:t>6</w:t>
      </w:r>
      <w:r>
        <w:t>-</w:t>
      </w:r>
      <w:r w:rsidR="00DB2888">
        <w:t>1</w:t>
      </w:r>
      <w:r w:rsidR="006A683B">
        <w:t>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Trgovački sud u Osijeku, po sucu mr. sc. Tihomiru Kovačeviću, kao stečajnom sucu, povodom prijedloga FINANCIJSKE AGENCIJE ZAGREB, Regionalni centar Osijek, Podružnica Osijek, L. Jagera 3, OIB 85821130368 za otvaranje stečajnog postupka nad dužnikom ŠIMENIĆ j.d.o.o. ugostiteljstvo i ostale usluge, Višnjevac, Ulica Ante Starčevića 34/a, MBS 030143375, OIB 65685229523, dana 1</w:t>
      </w:r>
      <w:r>
        <w:t>1</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217A8D" w:rsidR="00DC2A67">
      <w:pPr>
        <w:numPr>
          <w:ilvl w:val="0"/>
          <w:numId w:val="2"/>
        </w:numPr>
        <w:jc w:val="both"/>
      </w:pPr>
      <w:r>
        <w:t xml:space="preserve">Pozivaju se osobe koje imaju pravni interes da se provede stečajni postupak nad </w:t>
      </w:r>
      <w:r w:rsidR="009750F1" w:rsidRPr="009750F1">
        <w:t xml:space="preserve">dužnikom </w:t>
      </w:r>
      <w:r w:rsidR="00217A8D" w:rsidRPr="00217A8D">
        <w:t>ŠIMENIĆ j.d.o.o. ugostiteljstvo i ostale usluge, Višnjevac, Ulica Ante Starčevića 34/a, MBS 030143375, OIB 65685229523</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690DFF">
        <w:t>1</w:t>
      </w:r>
      <w:r w:rsidR="00217A8D">
        <w:t>7</w:t>
      </w:r>
      <w:r w:rsidR="00D606C1">
        <w:t>9</w:t>
      </w:r>
      <w:r w:rsidR="00217A8D">
        <w:t>1</w:t>
      </w:r>
      <w:r>
        <w:t>-1</w:t>
      </w:r>
      <w:r w:rsidR="006F01E3">
        <w:t>6</w:t>
      </w:r>
      <w:r>
        <w:t xml:space="preserve"> kod Hrvatske poštanske banke iznos od </w:t>
      </w:r>
      <w:r w:rsidR="009A406F">
        <w:t>2</w:t>
      </w:r>
      <w:r w:rsidR="004150C5">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217A8D" w:rsidP="00217A8D" w:rsidR="00217A8D">
      <w:pPr>
        <w:ind w:firstLine="720"/>
        <w:jc w:val="both"/>
      </w:pPr>
      <w:r>
        <w:t xml:space="preserve">Dana 3.06.2016. zaprimljen je na ovome sudu prijedlog FINE Regionalni centar Osijek, Podružnica Osijek, klasa: 110-07/16-01/04 Ur. broj 04-06-16-9675 od 2.06.2016. godine, za otvaranje stečajnog postupka nad dužnikom </w:t>
      </w:r>
      <w:r w:rsidRPr="00E2679F">
        <w:t>ŠIMENIĆ j.d.o.o. ugostiteljstvo i ostale usluge, Višnjevac, Ulica Ante Starčevića 34/a, MBS 030143375, OIB 65685229523</w:t>
      </w:r>
      <w:r>
        <w:t>, temeljem odredbe čl. 444. st. 2. Stečajnog zakona (NN 71/15, dalje: SZ).</w:t>
      </w:r>
    </w:p>
    <w:p w:rsidRDefault="00217A8D" w:rsidP="00217A8D" w:rsidR="00217A8D">
      <w:pPr>
        <w:ind w:firstLine="720"/>
        <w:jc w:val="both"/>
      </w:pPr>
    </w:p>
    <w:p w:rsidRDefault="00217A8D" w:rsidP="00217A8D" w:rsidR="00217A8D">
      <w:pPr>
        <w:ind w:firstLine="720"/>
        <w:jc w:val="both"/>
      </w:pPr>
      <w:r>
        <w:t>U prijedlogu je navela da na dan 1.09.2016. dužnik u Očevidniku redoslijeda osnova za plaćanje ima evidentirane neizvršene osnove za plaćanje u neprekinutom razdoblju od 281 dana, u ukupnom iznosu od 13.628,62 kn, u koji iznos je uračunata kamata i naknada FINE za provedbe ovrhe na novčanim sredstvima dužnika. Navodi da dužnik ima 2 zaposlena radnika.</w:t>
      </w:r>
    </w:p>
    <w:p w:rsidRDefault="00217A8D" w:rsidP="00217A8D" w:rsidR="00217A8D">
      <w:pPr>
        <w:ind w:firstLine="720"/>
        <w:jc w:val="both"/>
      </w:pPr>
    </w:p>
    <w:p w:rsidRDefault="00217A8D" w:rsidP="00217A8D" w:rsidR="00217A8D">
      <w:pPr>
        <w:ind w:firstLine="720"/>
        <w:jc w:val="both"/>
      </w:pPr>
      <w:r>
        <w:t>Dostavlja popis računa i oročenih novčanih sredstava na dan 2.06.2016., te u svom podnesku od 13.06.2016. navodi da dužnik na dan 13.06.2016. na temelju čl. 112. st. 5. SZ dužnik na ime predujma za namirenje troškova stečajnog postupka nema zaplijenjena novčana sredstva.</w:t>
      </w:r>
    </w:p>
    <w:p w:rsidRDefault="00217A8D" w:rsidP="00D606C1" w:rsidR="00217A8D">
      <w:pPr>
        <w:ind w:firstLine="720"/>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217A8D">
        <w:t>444</w:t>
      </w:r>
      <w:r w:rsidR="00217A8D" w:rsidRPr="00176811">
        <w:t xml:space="preserve">. st. </w:t>
      </w:r>
      <w:r w:rsidR="00217A8D">
        <w:t>2</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DA4C06">
        <w:t>11</w:t>
      </w:r>
      <w:r>
        <w:t>.</w:t>
      </w:r>
      <w:r w:rsidR="00DA4C06">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i nadopunio</w:t>
      </w:r>
      <w:r w:rsidR="005C2B42">
        <w:t xml:space="preserve"> </w:t>
      </w:r>
      <w:r>
        <w:t xml:space="preserve">svoje pisano izvješće od </w:t>
      </w:r>
      <w:r w:rsidR="00880C35">
        <w:t>7</w:t>
      </w:r>
      <w:r>
        <w:t>.</w:t>
      </w:r>
      <w:r w:rsidR="00880C35">
        <w:t>10</w:t>
      </w:r>
      <w:r>
        <w:t>.201</w:t>
      </w:r>
      <w:r w:rsidR="004569B6">
        <w:t>6</w:t>
      </w:r>
      <w:r>
        <w:t xml:space="preserve">., a koje prileži u spisu na listu </w:t>
      </w:r>
      <w:r w:rsidR="00880C35">
        <w:t>2</w:t>
      </w:r>
      <w:r w:rsidR="00122AC2">
        <w:t>2</w:t>
      </w:r>
      <w:r w:rsidR="00A22C4E">
        <w:t>-</w:t>
      </w:r>
      <w:r w:rsidR="00880C35">
        <w:t>25</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122AC2">
        <w:t>2</w:t>
      </w:r>
      <w:r w:rsidR="000B0D77">
        <w:t>0</w:t>
      </w:r>
      <w:r w:rsidR="008949AE">
        <w:t>.000,00 kn</w:t>
      </w:r>
      <w:r w:rsidR="00DC63F1">
        <w:t xml:space="preserve"> (</w:t>
      </w:r>
      <w:r w:rsidR="005326CB" w:rsidRPr="005326CB">
        <w:t>troškovi oglašavanja, troškovi stečajnog upravitelja, sudske pristojbe, troškovi eventualnih parnica, otvaranje i zatvaranje žiro-računa, izrada žiga, knjigovodstveni poslovi i dr.</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7D7898">
        <w:t>11</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2D53">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6A683B" w:rsidRPr="006A683B">
      <w:t>14 St-1791/16-18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0EB3"/>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2D53"/>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606C1"/>
    <w:rsid w:val="00D711A1"/>
    <w:rsid w:val="00D745A1"/>
    <w:rsid w:val="00D75DA6"/>
    <w:rsid w:val="00D8111E"/>
    <w:rsid w:val="00D860FD"/>
    <w:rsid w:val="00D91F9F"/>
    <w:rsid w:val="00DA4C06"/>
    <w:rsid w:val="00DA74CE"/>
    <w:rsid w:val="00DB0454"/>
    <w:rsid w:val="00DB2888"/>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179A1"/>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62D53"/>
    <w:rPr>
      <w:color w:val="808080"/>
      <w:bdr w:space="0" w:sz="0" w:color="auto" w:val="none"/>
      <w:shd w:fill="auto" w:color="auto" w:val="clear"/>
    </w:rPr>
  </w:style>
  <w:style w:customStyle="true" w:styleId="eSPISCCParagraphDefaultFont" w:type="character">
    <w:name w:val="eSPIS_CC_Paragraph Default Font"/>
    <w:basedOn w:val="Naglaeno"/>
    <w:rsid w:val="00662D5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62D53"/>
    <w:rPr>
      <w:b/>
      <w:bCs/>
      <w:bdr w:space="0" w:sz="0" w:color="auto" w:val="none"/>
      <w:shd w:fill="FFFFCC" w:color="auto" w:val="clear"/>
      <w:lang w:val="hr-HR"/>
    </w:rPr>
  </w:style>
  <w:style w:customStyle="true" w:styleId="PozadinaSvijetloCrvena" w:type="character">
    <w:name w:val="Pozadina_SvijetloCrvena"/>
    <w:basedOn w:val="eSPISCCParagraphDefaultFont"/>
    <w:rsid w:val="00662D5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62D5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62D53"/>
    <w:rPr>
      <w:color w:val="808080"/>
      <w:bdr w:color="auto" w:space="0" w:sz="0" w:val="none"/>
      <w:shd w:color="auto" w:fill="auto" w:val="clear"/>
    </w:rPr>
  </w:style>
  <w:style w:customStyle="1" w:styleId="eSPISCCParagraphDefaultFont" w:type="character">
    <w:name w:val="eSPIS_CC_Paragraph Default Font"/>
    <w:basedOn w:val="Naglaeno"/>
    <w:rsid w:val="00662D5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62D53"/>
    <w:rPr>
      <w:b/>
      <w:bCs/>
      <w:bdr w:color="auto" w:space="0" w:sz="0" w:val="none"/>
      <w:shd w:color="auto" w:fill="FFFFCC" w:val="clear"/>
      <w:lang w:val="hr-HR"/>
    </w:rPr>
  </w:style>
  <w:style w:customStyle="1" w:styleId="PozadinaSvijetloCrvena" w:type="character">
    <w:name w:val="Pozadina_SvijetloCrvena"/>
    <w:basedOn w:val="eSPISCCParagraphDefaultFont"/>
    <w:rsid w:val="00662D5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62D5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St-1791/2016</izvorni_sadrzaj>
    <derivirana_varijabla naziv="DomainObject.Predmet.OznakaBroj_1">St-1791/2016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ŠIMENIĆ j.d.o.o. za ugostiteljstvo i ostale usluge</izvorni_sadrzaj>
    <derivirana_varijabla naziv="DomainObject.Predmet.ProtustrankaFormated_1">  ŠIMENIĆ j.d.o.o. za ugostiteljstvo i ostale usluge</derivirana_varijabla>
  </DomainObject.Predmet.ProtustrankaFormated>
  <DomainObject.Predmet.ProtustrankaFormatedOIB>
    <izvorni_sadrzaj>  ŠIMENIĆ j.d.o.o. za ugostiteljstvo i ostale usluge, OIB 65685229523</izvorni_sadrzaj>
    <derivirana_varijabla naziv="DomainObject.Predmet.ProtustrankaFormatedOIB_1">  ŠIMENIĆ j.d.o.o. za ugostiteljstvo i ostale usluge, OIB 65685229523</derivirana_varijabla>
  </DomainObject.Predmet.ProtustrankaFormatedOIB>
  <DomainObject.Predmet.ProtustrankaFormatedWithAdress>
    <izvorni_sadrzaj> ŠIMENIĆ j.d.o.o. za ugostiteljstvo i ostale usluge, Ulica Ante Starčevića 34a, 31220 Višnjevac</izvorni_sadrzaj>
    <derivirana_varijabla naziv="DomainObject.Predmet.ProtustrankaFormatedWithAdress_1"> ŠIMENIĆ j.d.o.o. za ugostiteljstvo i ostale usluge, Ulica Ante Starčevića 34a, 31220 Višnjevac</derivirana_varijabla>
  </DomainObject.Predmet.ProtustrankaFormatedWithAdress>
  <DomainObject.Predmet.ProtustrankaFormatedWithAdressOIB>
    <izvorni_sadrzaj> ŠIMENIĆ j.d.o.o. za ugostiteljstvo i ostale usluge, OIB 65685229523, Ulica Ante Starčevića 34a, 31220 Višnjevac</izvorni_sadrzaj>
    <derivirana_varijabla naziv="DomainObject.Predmet.ProtustrankaFormatedWithAdressOIB_1"> ŠIMENIĆ j.d.o.o. za ugostiteljstvo i ostale usluge, OIB 65685229523, Ulica Ante Starčevića 34a, 31220 Višnjevac</derivirana_varijabla>
  </DomainObject.Predmet.ProtustrankaFormatedWithAdressOIB>
  <DomainObject.Predmet.ProtustrankaWithAdress>
    <izvorni_sadrzaj>ŠIMENIĆ j.d.o.o. za ugostiteljstvo i ostale usluge Ulica Ante Starčevića 34a, 31220 Višnjevac</izvorni_sadrzaj>
    <derivirana_varijabla naziv="DomainObject.Predmet.ProtustrankaWithAdress_1">ŠIMENIĆ j.d.o.o. za ugostiteljstvo i ostale usluge Ulica Ante Starčevića 34a, 31220 Višnjevac</derivirana_varijabla>
  </DomainObject.Predmet.ProtustrankaWithAdress>
  <DomainObject.Predmet.ProtustrankaWithAdressOIB>
    <izvorni_sadrzaj>ŠIMENIĆ j.d.o.o. za ugostiteljstvo i ostale usluge, OIB 65685229523, Ulica Ante Starčevića 34a, 31220 Višnjevac</izvorni_sadrzaj>
    <derivirana_varijabla naziv="DomainObject.Predmet.ProtustrankaWithAdressOIB_1">ŠIMENIĆ j.d.o.o. za ugostiteljstvo i ostale usluge, OIB 65685229523, Ulica Ante Starčevića 34a, 31220 Višnjevac</derivirana_varijabla>
  </DomainObject.Predmet.ProtustrankaWithAdressOIB>
  <DomainObject.Predmet.ProtustrankaNazivFormated>
    <izvorni_sadrzaj>ŠIMENIĆ j.d.o.o. za ugostiteljstvo i ostale usluge</izvorni_sadrzaj>
    <derivirana_varijabla naziv="DomainObject.Predmet.ProtustrankaNazivFormated_1">ŠIMENIĆ j.d.o.o. za ugostiteljstvo i ostale usluge</derivirana_varijabla>
  </DomainObject.Predmet.ProtustrankaNazivFormated>
  <DomainObject.Predmet.ProtustrankaNazivFormatedOIB>
    <izvorni_sadrzaj>ŠIMENIĆ j.d.o.o. za ugostiteljstvo i ostale usluge, OIB 65685229523</izvorni_sadrzaj>
    <derivirana_varijabla naziv="DomainObject.Predmet.ProtustrankaNazivFormatedOIB_1">ŠIMENIĆ j.d.o.o. za ugostiteljstvo i ostale usluge, OIB 65685229523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ŠIMENIĆ j.d.o.o. za ugostiteljstvo i ostale usluge</item>
    </izvorni_sadrzaj>
    <derivirana_varijabla naziv="DomainObject.Predmet.ProtuStrankaListFormated_1">
      <item>ŠIMENIĆ j.d.o.o. za ugostiteljstvo i ostale usluge</item>
    </derivirana_varijabla>
  </DomainObject.Predmet.ProtuStrankaListFormated>
  <DomainObject.Predmet.ProtuStrankaListFormatedOIB>
    <izvorni_sadrzaj>
      <item>ŠIMENIĆ j.d.o.o. za ugostiteljstvo i ostale usluge, OIB 65685229523</item>
    </izvorni_sadrzaj>
    <derivirana_varijabla naziv="DomainObject.Predmet.ProtuStrankaListFormatedOIB_1">
      <item>ŠIMENIĆ j.d.o.o. za ugostiteljstvo i ostale usluge, OIB 65685229523</item>
    </derivirana_varijabla>
  </DomainObject.Predmet.ProtuStrankaListFormatedOIB>
  <DomainObject.Predmet.ProtuStrankaListFormatedWithAdress>
    <izvorni_sadrzaj>
      <item>ŠIMENIĆ j.d.o.o. za ugostiteljstvo i ostale usluge, Ulica Ante Starčevića 34a, 31220 Višnjevac</item>
    </izvorni_sadrzaj>
    <derivirana_varijabla naziv="DomainObject.Predmet.ProtuStrankaListFormatedWithAdress_1">
      <item>ŠIMENIĆ j.d.o.o. za ugostiteljstvo i ostale usluge, Ulica Ante Starčevića 34a, 31220 Višnjevac</item>
    </derivirana_varijabla>
  </DomainObject.Predmet.ProtuStrankaListFormatedWithAdress>
  <DomainObject.Predmet.ProtuStrankaListFormatedWithAdressOIB>
    <izvorni_sadrzaj>
      <item>ŠIMENIĆ j.d.o.o. za ugostiteljstvo i ostale usluge, OIB 65685229523, Ulica Ante Starčevića 34a, 31220 Višnjevac</item>
    </izvorni_sadrzaj>
    <derivirana_varijabla naziv="DomainObject.Predmet.ProtuStrankaListFormatedWithAdressOIB_1">
      <item>ŠIMENIĆ j.d.o.o. za ugostiteljstvo i ostale usluge, OIB 65685229523, Ulica Ante Starčevića 34a, 31220 Višnjevac</item>
    </derivirana_varijabla>
  </DomainObject.Predmet.ProtuStrankaListFormatedWithAdressOIB>
  <DomainObject.Predmet.ProtuStrankaListNazivFormated>
    <izvorni_sadrzaj>
      <item>ŠIMENIĆ j.d.o.o. za ugostiteljstvo i ostale usluge</item>
    </izvorni_sadrzaj>
    <derivirana_varijabla naziv="DomainObject.Predmet.ProtuStrankaListNazivFormated_1">
      <item>ŠIMENIĆ j.d.o.o. za ugostiteljstvo i ostale usluge</item>
    </derivirana_varijabla>
  </DomainObject.Predmet.ProtuStrankaListNazivFormated>
  <DomainObject.Predmet.ProtuStrankaListNazivFormatedOIB>
    <izvorni_sadrzaj>
      <item>ŠIMENIĆ j.d.o.o. za ugostiteljstvo i ostale usluge, OIB 65685229523</item>
    </izvorni_sadrzaj>
    <derivirana_varijabla naziv="DomainObject.Predmet.ProtuStrankaListNazivFormatedOIB_1">
      <item>ŠIMENIĆ j.d.o.o. za ugostiteljstvo i ostale usluge, OIB 65685229523</item>
    </derivirana_varijabla>
  </DomainObject.Predmet.ProtuStrankaListNazivFormatedOIB>
  <DomainObject.Predmet.OstaliListFormated>
    <izvorni_sadrzaj>
      <item>ŽDO GUO Osijek</item>
      <item>Vinko Ljubičić</item>
      <item>Lidija Šimenić</item>
    </izvorni_sadrzaj>
    <derivirana_varijabla naziv="DomainObject.Predmet.OstaliListFormated_1">
      <item>ŽDO GUO Osijek</item>
      <item>Vinko Ljubičić</item>
      <item>Lidija Šimenić</item>
    </derivirana_varijabla>
  </DomainObject.Predmet.OstaliListFormated>
  <DomainObject.Predmet.OstaliListFormatedOIB>
    <izvorni_sadrzaj>
      <item>ŽDO GUO Osijek</item>
      <item>Vinko Ljubičić, OIB 91327367435</item>
      <item>Lidija Šimenić, OIB 21263824836</item>
    </izvorni_sadrzaj>
    <derivirana_varijabla naziv="DomainObject.Predmet.OstaliListFormatedOIB_1">
      <item>ŽDO GUO Osijek</item>
      <item>Vinko Ljubičić, OIB 91327367435</item>
      <item>Lidija Šimenić, OIB 21263824836</item>
    </derivirana_varijabla>
  </DomainObject.Predmet.OstaliListFormatedOIB>
  <DomainObject.Predmet.OstaliListFormatedWithAdress>
    <izvorni_sadrzaj>
      <item>ŽDO GUO Osijek</item>
      <item>Vinko Ljubičić, Orljavska 4a, 31000 Osijek</item>
      <item>Lidija Šimenić, A. Starčevića 34/A, 31220 Višnjevac</item>
    </izvorni_sadrzaj>
    <derivirana_varijabla naziv="DomainObject.Predmet.OstaliListFormatedWithAdress_1">
      <item>ŽDO GUO Osijek</item>
      <item>Vinko Ljubičić, Orljavska 4a, 31000 Osijek</item>
      <item>Lidija Šimenić, A. Starčevića 34/A, 31220 Višnjevac</item>
    </derivirana_varijabla>
  </DomainObject.Predmet.OstaliListFormatedWithAdress>
  <DomainObject.Predmet.OstaliListFormatedWithAdressOIB>
    <izvorni_sadrzaj>
      <item>ŽDO GUO Osijek</item>
      <item>Vinko Ljubičić, OIB 91327367435, Orljavska 4a, 31000 Osijek</item>
      <item>Lidija Šimenić, OIB 21263824836, A. Starčevića 34/A, 31220 Višnjevac</item>
    </izvorni_sadrzaj>
    <derivirana_varijabla naziv="DomainObject.Predmet.OstaliListFormatedWithAdressOIB_1">
      <item>ŽDO GUO Osijek</item>
      <item>Vinko Ljubičić, OIB 91327367435, Orljavska 4a, 31000 Osijek</item>
      <item>Lidija Šimenić, OIB 21263824836, A. Starčevića 34/A, 31220 Višnjevac</item>
    </derivirana_varijabla>
  </DomainObject.Predmet.OstaliListFormatedWithAdressOIB>
  <DomainObject.Predmet.OstaliListNazivFormated>
    <izvorni_sadrzaj>
      <item>ŽDO GUO Osijek</item>
      <item>Vinko Ljubičić</item>
      <item>Lidija Šimenić</item>
    </izvorni_sadrzaj>
    <derivirana_varijabla naziv="DomainObject.Predmet.OstaliListNazivFormated_1">
      <item>ŽDO GUO Osijek</item>
      <item>Vinko Ljubičić</item>
      <item>Lidija Šimenić</item>
    </derivirana_varijabla>
  </DomainObject.Predmet.OstaliListNazivFormated>
  <DomainObject.Predmet.OstaliListNazivFormatedOIB>
    <izvorni_sadrzaj>
      <item>ŽDO GUO Osijek</item>
      <item>Vinko Ljubičić, OIB 91327367435</item>
      <item>Lidija Šimenić, OIB 21263824836</item>
    </izvorni_sadrzaj>
    <derivirana_varijabla naziv="DomainObject.Predmet.OstaliListNazivFormatedOIB_1">
      <item>ŽDO GUO Osijek</item>
      <item>Vinko Ljubičić, OIB 91327367435</item>
      <item>Lidija Šimenić, OIB 21263824836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ŠIMENIĆ j.d.o.o. za ugostiteljstvo i ostale usluge</izvorni_sadrzaj>
    <derivirana_varijabla naziv="DomainObject.Predmet.ProtustrankaIDrugi_1">ŠIMENIĆ j.d.o.o. za ugostiteljstvo i ostale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ŠIMENIĆ j.d.o.o. za ugostiteljstvo i ostale usluge, OIB 65685229523, Ulica Ante Starčevića 34a, 31220 Višnjevac</izvorni_sadrzaj>
    <derivirana_varijabla naziv="DomainObject.Predmet.ProtustrankaIDrugiAdressOIB_1">ŠIMENIĆ j.d.o.o. za ugostiteljstvo i ostale usluge, OIB 65685229523, Ulica Ante Starčevića 34a,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ŠIMENIĆ j.d.o.o. za ugostiteljstvo i ostale usluge</item>
      <item>FINA RC OSIJEK</item>
      <item>ŽDO GUO Osijek</item>
      <item>Vinko Ljubičić</item>
      <item>Lidija Šimenić</item>
    </izvorni_sadrzaj>
    <derivirana_varijabla naziv="DomainObject.Predmet.SudioniciListNaziv_1">
      <item>ŠIMENIĆ j.d.o.o. za ugostiteljstvo i ostale usluge</item>
      <item>FINA RC OSIJEK</item>
      <item>ŽDO GUO Osijek</item>
      <item>Vinko Ljubičić</item>
      <item>Lidija Šimenić</item>
    </derivirana_varijabla>
  </DomainObject.Predmet.SudioniciListNaziv>
  <DomainObject.Predmet.SudioniciListAdressOIB>
    <izvorni_sadrzaj>
      <item>ŠIMENIĆ j.d.o.o. za ugostiteljstvo i ostale usluge, OIB 65685229523, Ulica Ante Starčevića 34a,31220 Višnjevac</item>
      <item>FINA RC OSIJEK, OIB 85821130368</item>
      <item>ŽDO GUO Osijek</item>
      <item>Vinko Ljubičić, OIB 91327367435, Orljavska 4a,31000 Osijek</item>
      <item>Lidija Šimenić, OIB 21263824836, A. Starčevića 34/A,31220 Višnjevac</item>
    </izvorni_sadrzaj>
    <derivirana_varijabla naziv="DomainObject.Predmet.SudioniciListAdressOIB_1">
      <item>ŠIMENIĆ j.d.o.o. za ugostiteljstvo i ostale usluge, OIB 65685229523, Ulica Ante Starčevića 34a,31220 Višnjevac</item>
      <item>FINA RC OSIJEK, OIB 85821130368</item>
      <item>ŽDO GUO Osijek</item>
      <item>Vinko Ljubičić, OIB 91327367435, Orljavska 4a,31000 Osijek</item>
      <item>Lidija Šimenić, OIB 21263824836, A. Starčevića 34/A,31220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65685229523</item>
      <item>, OIB 85821130368</item>
      <item>, OIB null</item>
      <item>, OIB 91327367435</item>
      <item>, OIB 21263824836</item>
    </izvorni_sadrzaj>
    <derivirana_varijabla naziv="DomainObject.Predmet.SudioniciListNazivOIB_1">
      <item>, OIB 65685229523</item>
      <item>, OIB 85821130368</item>
      <item>, OIB null</item>
      <item>, OIB 91327367435</item>
      <item>, OIB 21263824836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696</properties:Words>
  <properties:Characters>3822</properties:Characters>
  <properties:Lines>92</properties:Lines>
  <properties:Paragraphs>24</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2016-10-11T09:22:00Z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