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b47e" w14:paraId="20ab47e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DB66B2">
        <w:rPr>
          <w:bCs/>
        </w:rPr>
        <w:t>64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DB66B2">
        <w:t>DORKINSKON d.o.o.,</w:t>
      </w:r>
      <w:r w:rsidR="00DB66B2" w:rsidRPr="008875AC">
        <w:t xml:space="preserve"> </w:t>
      </w:r>
      <w:r w:rsidR="00DB66B2">
        <w:t>Preko</w:t>
      </w:r>
      <w:r w:rsidR="00DB66B2" w:rsidRPr="008875AC">
        <w:t xml:space="preserve">, </w:t>
      </w:r>
      <w:r w:rsidR="00DB66B2">
        <w:t>Preko BB</w:t>
      </w:r>
      <w:r w:rsidR="00DB66B2" w:rsidRPr="008875AC">
        <w:t xml:space="preserve">, OIB: </w:t>
      </w:r>
      <w:r w:rsidR="00DB66B2">
        <w:t>09853961770</w:t>
      </w:r>
      <w:r>
        <w:t xml:space="preserve">, povodom zahtjeva Financijske agencije, Regionalnog centra Split, Podružnice Zadar, Ivana Danila 4, OIB: 85821130368 od </w:t>
      </w:r>
      <w:r w:rsidR="00DB66B2">
        <w:t>13</w:t>
      </w:r>
      <w:r w:rsidR="00757DF3">
        <w:t xml:space="preserve">. </w:t>
      </w:r>
      <w:r w:rsidR="00E8100C">
        <w:t>veljače</w:t>
      </w:r>
      <w:r w:rsidR="00757DF3">
        <w:t xml:space="preserve"> 2018</w:t>
      </w:r>
      <w:r>
        <w:t xml:space="preserve">., </w:t>
      </w:r>
      <w:r w:rsidR="00DB66B2">
        <w:t>26</w:t>
      </w:r>
      <w:r w:rsidR="00046413">
        <w:t>. 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DB66B2">
        <w:t>DORKINSKON d.o.o.,</w:t>
      </w:r>
      <w:r w:rsidR="00DB66B2" w:rsidRPr="008875AC">
        <w:t xml:space="preserve"> </w:t>
      </w:r>
      <w:r w:rsidR="00DB66B2">
        <w:t>Preko</w:t>
      </w:r>
      <w:r w:rsidR="00DB66B2" w:rsidRPr="008875AC">
        <w:t xml:space="preserve">, </w:t>
      </w:r>
      <w:r w:rsidR="00DB66B2">
        <w:t>Preko BB</w:t>
      </w:r>
      <w:r w:rsidR="00DB66B2" w:rsidRPr="008875AC">
        <w:t xml:space="preserve">, OIB: </w:t>
      </w:r>
      <w:r w:rsidR="00DB66B2">
        <w:t>09853961770</w:t>
      </w:r>
      <w:r>
        <w:t xml:space="preserve">, na temelju neizvršenih osnova za plaćanje iznosi </w:t>
      </w:r>
      <w:r w:rsidR="00DB66B2">
        <w:t>6</w:t>
      </w:r>
      <w:r w:rsidR="006D5292">
        <w:t>.</w:t>
      </w:r>
      <w:r w:rsidR="00DB66B2">
        <w:t>671</w:t>
      </w:r>
      <w:r w:rsidR="003E538F">
        <w:t>,</w:t>
      </w:r>
      <w:r w:rsidR="00DB66B2">
        <w:t>86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DB66B2">
        <w:t xml:space="preserve">Vlatko </w:t>
      </w:r>
      <w:proofErr w:type="spellStart"/>
      <w:r w:rsidR="00DB66B2">
        <w:t>Dorkin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DB66B2">
        <w:t>26</w:t>
      </w:r>
      <w:r w:rsidR="00046413">
        <w:t>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DB66B2">
      <w:t>64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2A58B5"/>
    <w:rsid w:val="003619F6"/>
    <w:rsid w:val="003B6340"/>
    <w:rsid w:val="003E538F"/>
    <w:rsid w:val="00402768"/>
    <w:rsid w:val="00427A5D"/>
    <w:rsid w:val="004766F8"/>
    <w:rsid w:val="00556D61"/>
    <w:rsid w:val="0056006B"/>
    <w:rsid w:val="00585367"/>
    <w:rsid w:val="005D1831"/>
    <w:rsid w:val="006245CE"/>
    <w:rsid w:val="00643753"/>
    <w:rsid w:val="006D5292"/>
    <w:rsid w:val="006E3E65"/>
    <w:rsid w:val="00716BB4"/>
    <w:rsid w:val="00757DF3"/>
    <w:rsid w:val="00787E99"/>
    <w:rsid w:val="007F7B13"/>
    <w:rsid w:val="00825E57"/>
    <w:rsid w:val="008B3E63"/>
    <w:rsid w:val="00931B53"/>
    <w:rsid w:val="00985F15"/>
    <w:rsid w:val="009D27C8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73946"/>
    <w:rsid w:val="00DA7158"/>
    <w:rsid w:val="00DB66B2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3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3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DORKINSON d.o.o. za trgovinu, proizvodnju, usluge i turizam</izvorni_sadrzaj>
    <derivirana_varijabla naziv="DomainObject.Predmet.ProtustrankaFormated_1">  DORKINSON d.o.o. za trgovinu, proizvodnju, usluge i turizam</derivirana_varijabla>
  </DomainObject.Predmet.ProtustrankaFormated>
  <DomainObject.Predmet.ProtustrankaFormatedOIB>
    <izvorni_sadrzaj>  DORKINSON d.o.o. za trgovinu, proizvodnju, usluge i turizam, OIB 09853961770</izvorni_sadrzaj>
    <derivirana_varijabla naziv="DomainObject.Predmet.ProtustrankaFormatedOIB_1">  DORKINSON d.o.o. za trgovinu, proizvodnju, usluge i turizam, OIB 09853961770</derivirana_varijabla>
  </DomainObject.Predmet.ProtustrankaFormatedOIB>
  <DomainObject.Predmet.ProtustrankaFormatedWithAdress>
    <izvorni_sadrzaj> DORKINSON d.o.o. za trgovinu, proizvodnju, usluge i turizam, Preko bb, 23273 Preko</izvorni_sadrzaj>
    <derivirana_varijabla naziv="DomainObject.Predmet.ProtustrankaFormatedWithAdress_1"> DORKINSON d.o.o. za trgovinu, proizvodnju, usluge i turizam, Preko bb, 23273 Preko</derivirana_varijabla>
  </DomainObject.Predmet.ProtustrankaFormatedWithAdress>
  <DomainObject.Predmet.ProtustrankaFormatedWithAdressOIB>
    <izvorni_sadrzaj> DORKINSON d.o.o. za trgovinu, proizvodnju, usluge i turizam, OIB 09853961770, Preko bb, 23273 Preko</izvorni_sadrzaj>
    <derivirana_varijabla naziv="DomainObject.Predmet.ProtustrankaFormatedWithAdressOIB_1"> DORKINSON d.o.o. za trgovinu, proizvodnju, usluge i turizam, OIB 09853961770, Preko bb, 23273 Preko</derivirana_varijabla>
  </DomainObject.Predmet.ProtustrankaFormatedWithAdressOIB>
  <DomainObject.Predmet.ProtustrankaWithAdress>
    <izvorni_sadrzaj>DORKINSON d.o.o. za trgovinu, proizvodnju, usluge i turizam Preko bb, 23273 Preko</izvorni_sadrzaj>
    <derivirana_varijabla naziv="DomainObject.Predmet.ProtustrankaWithAdress_1">DORKINSON d.o.o. za trgovinu, proizvodnju, usluge i turizam Preko bb, 23273 Preko</derivirana_varijabla>
  </DomainObject.Predmet.ProtustrankaWithAdress>
  <DomainObject.Predmet.ProtustrankaWithAdressOIB>
    <izvorni_sadrzaj>DORKINSON d.o.o. za trgovinu, proizvodnju, usluge i turizam, OIB 09853961770, Preko bb, 23273 Preko</izvorni_sadrzaj>
    <derivirana_varijabla naziv="DomainObject.Predmet.ProtustrankaWithAdressOIB_1">DORKINSON d.o.o. za trgovinu, proizvodnju, usluge i turizam, OIB 09853961770, Preko bb, 23273 Preko</derivirana_varijabla>
  </DomainObject.Predmet.ProtustrankaWithAdressOIB>
  <DomainObject.Predmet.ProtustrankaNazivFormated>
    <izvorni_sadrzaj>DORKINSON d.o.o. za trgovinu, proizvodnju, usluge i turizam</izvorni_sadrzaj>
    <derivirana_varijabla naziv="DomainObject.Predmet.ProtustrankaNazivFormated_1">DORKINSON d.o.o. za trgovinu, proizvodnju, usluge i turizam</derivirana_varijabla>
  </DomainObject.Predmet.ProtustrankaNazivFormated>
  <DomainObject.Predmet.ProtustrankaNazivFormatedOIB>
    <izvorni_sadrzaj>DORKINSON d.o.o. za trgovinu, proizvodnju, usluge i turizam, OIB 09853961770</izvorni_sadrzaj>
    <derivirana_varijabla naziv="DomainObject.Predmet.ProtustrankaNazivFormatedOIB_1">DORKINSON d.o.o. za trgovinu, proizvodnju, usluge i turizam, OIB 09853961770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DORKINSON d.o.o. za trgovinu, proizvodnju, usluge i turizam</item>
    </izvorni_sadrzaj>
    <derivirana_varijabla naziv="DomainObject.Predmet.ProtuStrankaListFormated_1">
      <item>DORKINSON d.o.o. za trgovinu, proizvodnju, usluge i turizam</item>
    </derivirana_varijabla>
  </DomainObject.Predmet.ProtuStrankaListFormated>
  <DomainObject.Predmet.ProtuStrankaListFormatedOIB>
    <izvorni_sadrzaj>
      <item>DORKINSON d.o.o. za trgovinu, proizvodnju, usluge i turizam, OIB 09853961770</item>
    </izvorni_sadrzaj>
    <derivirana_varijabla naziv="DomainObject.Predmet.ProtuStrankaListFormatedOIB_1">
      <item>DORKINSON d.o.o. za trgovinu, proizvodnju, usluge i turizam, OIB 09853961770</item>
    </derivirana_varijabla>
  </DomainObject.Predmet.ProtuStrankaListFormatedOIB>
  <DomainObject.Predmet.ProtuStrankaListFormatedWithAdress>
    <izvorni_sadrzaj>
      <item>DORKINSON d.o.o. za trgovinu, proizvodnju, usluge i turizam, Preko bb, 23273 Preko</item>
    </izvorni_sadrzaj>
    <derivirana_varijabla naziv="DomainObject.Predmet.ProtuStrankaListFormatedWithAdress_1">
      <item>DORKINSON d.o.o. za trgovinu, proizvodnju, usluge i turizam, Preko bb, 23273 Preko</item>
    </derivirana_varijabla>
  </DomainObject.Predmet.ProtuStrankaListFormatedWithAdress>
  <DomainObject.Predmet.ProtuStrankaListFormatedWithAdressOIB>
    <izvorni_sadrzaj>
      <item>DORKINSON d.o.o. za trgovinu, proizvodnju, usluge i turizam, OIB 09853961770, Preko bb, 23273 Preko</item>
    </izvorni_sadrzaj>
    <derivirana_varijabla naziv="DomainObject.Predmet.ProtuStrankaListFormatedWithAdressOIB_1">
      <item>DORKINSON d.o.o. za trgovinu, proizvodnju, usluge i turizam, OIB 09853961770, Preko bb, 23273 Preko</item>
    </derivirana_varijabla>
  </DomainObject.Predmet.ProtuStrankaListFormatedWithAdressOIB>
  <DomainObject.Predmet.ProtuStrankaListNazivFormated>
    <izvorni_sadrzaj>
      <item>DORKINSON d.o.o. za trgovinu, proizvodnju, usluge i turizam</item>
    </izvorni_sadrzaj>
    <derivirana_varijabla naziv="DomainObject.Predmet.ProtuStrankaListNazivFormated_1">
      <item>DORKINSON d.o.o. za trgovinu, proizvodnju, usluge i turizam</item>
    </derivirana_varijabla>
  </DomainObject.Predmet.ProtuStrankaListNazivFormated>
  <DomainObject.Predmet.ProtuStrankaListNazivFormatedOIB>
    <izvorni_sadrzaj>
      <item>DORKINSON d.o.o. za trgovinu, proizvodnju, usluge i turizam, OIB 09853961770</item>
    </izvorni_sadrzaj>
    <derivirana_varijabla naziv="DomainObject.Predmet.ProtuStrankaListNazivFormatedOIB_1">
      <item>DORKINSON d.o.o. za trgovinu, proizvodnju, usluge i turizam, OIB 09853961770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DORKINSON d.o.o. za trgovinu, proizvodnju, usluge i turizam</izvorni_sadrzaj>
    <derivirana_varijabla naziv="DomainObject.Predmet.ProtustrankaIDrugi_1">DORKINSON d.o.o. za trgovinu, proizvodnju, usluge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DORKINSON d.o.o. za trgovinu, proizvodnju, usluge i turizam, OIB 09853961770, Preko bb, 23273 Preko</izvorni_sadrzaj>
    <derivirana_varijabla naziv="DomainObject.Predmet.ProtustrankaIDrugiAdressOIB_1">DORKINSON d.o.o. za trgovinu, proizvodnju, usluge i turizam, OIB 09853961770, Preko bb,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DORKINSON d.o.o. za trgovinu, proizvodnju, usluge i turizam</item>
    </izvorni_sadrzaj>
    <derivirana_varijabla naziv="DomainObject.Predmet.SudioniciListNaziv_1">
      <item>FINA</item>
      <item>DORKINSON d.o.o. za trgovinu, proizvodnju, usluge i turizam</item>
    </derivirana_varijabla>
  </DomainObject.Predmet.SudioniciListNaziv>
  <DomainObject.Predmet.SudioniciListAdressOIB>
    <izvorni_sadrzaj>
      <item>FINA, OIB 85821130368</item>
      <item>DORKINSON d.o.o. za trgovinu, proizvodnju, usluge i turizam, OIB 09853961770, Preko bb,23273 Preko</item>
    </izvorni_sadrzaj>
    <derivirana_varijabla naziv="DomainObject.Predmet.SudioniciListAdressOIB_1">
      <item>FINA, OIB 85821130368</item>
      <item>DORKINSON d.o.o. za trgovinu, proizvodnju, usluge i turizam, OIB 09853961770, Preko bb,23273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09853961770</item>
    </izvorni_sadrzaj>
    <derivirana_varijabla naziv="DomainObject.Predmet.SudioniciListNazivOIB_1">
      <item>, OIB 85821130368</item>
      <item>, OIB 09853961770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1981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2018-02-26T12:39:00Z</dcterms:created>
  <dc:creator>mklismanic</dc:creator>
  <cp:lastModifiedBy>Anita Ivandić</cp:lastModifiedBy>
  <cp:lastPrinted>2018-02-20T14:19:00Z</cp:lastPrinted>
  <dcterms:modified xmlns:xsi="http://www.w3.org/2001/XMLSchema-instance" xsi:type="dcterms:W3CDTF">2018-02-26T13:20:00Z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