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7f70" w14:paraId="edb7f70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4F472B">
        <w:t>1026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111686">
        <w:t xml:space="preserve">DALMACIJA-PROJEKT d.o.o. Pakoštane, Prološka 15, Pakoštane, </w:t>
      </w:r>
      <w:r w:rsidR="00A54C72" w:rsidRPr="00FF7529">
        <w:t>OIB:</w:t>
      </w:r>
      <w:r w:rsidR="00111686">
        <w:t>93426396839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77394A">
        <w:t>2</w:t>
      </w:r>
      <w:r w:rsidR="00AF74BD">
        <w:t>8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111686">
        <w:t xml:space="preserve">DALMACIJA-PROJEKT d.o.o. Pakoštane, Prološka 15, Pakoštane, </w:t>
      </w:r>
      <w:r w:rsidR="00111686" w:rsidRPr="00FF7529">
        <w:t>OIB:</w:t>
      </w:r>
      <w:r w:rsidR="00111686">
        <w:t>93426396839</w:t>
      </w:r>
      <w:r w:rsidR="00AF74BD">
        <w:t xml:space="preserve"> </w:t>
      </w:r>
      <w:r>
        <w:t xml:space="preserve">na temelju neizvršenih osnova za plaćanje iznosi </w:t>
      </w:r>
      <w:r w:rsidR="00111686">
        <w:t>496.470,89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AF74BD">
        <w:t>a</w:t>
      </w:r>
      <w:r w:rsidR="007B0F30">
        <w:t xml:space="preserve"> ovlašten</w:t>
      </w:r>
      <w:r w:rsidR="00AF74BD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E17770">
        <w:t>Ante Maksan, Pakoštane, Prološka 15,</w:t>
      </w:r>
      <w:r w:rsidRPr="00FC1537">
        <w:t xml:space="preserve"> da u roku od 15 (petnaest) dana </w:t>
      </w:r>
      <w:r>
        <w:t>od dana objave ovog oglasa na e-o</w:t>
      </w:r>
      <w:r w:rsidR="00AF74BD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4F472B">
        <w:t>1026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5C5CF2" w:rsidP="005C5CF2" w:rsidR="005C5CF2">
      <w:pPr>
        <w:jc w:val="right"/>
      </w:pPr>
      <w:r>
        <w:t>Sutkinja</w:t>
      </w:r>
    </w:p>
    <w:p w:rsidRDefault="005C5CF2" w:rsidP="005C5CF2" w:rsidR="005C5CF2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5594D">
      <w:rPr>
        <w:noProof/>
      </w:rPr>
      <w:t>2</w:t>
    </w:r>
    <w:r>
      <w:fldChar w:fldCharType="end"/>
    </w:r>
  </w:p>
  <w:p w:rsidRDefault="00A5594D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5594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4F472B">
      <w:t>1026</w:t>
    </w:r>
    <w:r w:rsidR="007B0F30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1686"/>
    <w:rsid w:val="00116B4E"/>
    <w:rsid w:val="00281120"/>
    <w:rsid w:val="0028481A"/>
    <w:rsid w:val="00304EBC"/>
    <w:rsid w:val="003C689E"/>
    <w:rsid w:val="00433953"/>
    <w:rsid w:val="004A0FDA"/>
    <w:rsid w:val="004F472B"/>
    <w:rsid w:val="005C5CF2"/>
    <w:rsid w:val="006F6E1E"/>
    <w:rsid w:val="007465D2"/>
    <w:rsid w:val="0077394A"/>
    <w:rsid w:val="007B0F30"/>
    <w:rsid w:val="00803E33"/>
    <w:rsid w:val="008F6C8B"/>
    <w:rsid w:val="0091410E"/>
    <w:rsid w:val="00934D02"/>
    <w:rsid w:val="009B7A6B"/>
    <w:rsid w:val="009C5A42"/>
    <w:rsid w:val="00A30CC8"/>
    <w:rsid w:val="00A54C72"/>
    <w:rsid w:val="00A5594D"/>
    <w:rsid w:val="00AF74BD"/>
    <w:rsid w:val="00C97E68"/>
    <w:rsid w:val="00DB0E67"/>
    <w:rsid w:val="00E17770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9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9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9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9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9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9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9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9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St-1026/2015</izvorni_sadrzaj>
    <derivirana_varijabla naziv="DomainObject.Predmet.OznakaBroj_1">St-1026/2015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DALMACIJA-PROJEKT d.o.o. za građevinarstvo</izvorni_sadrzaj>
    <derivirana_varijabla naziv="DomainObject.Predmet.ProtustrankaFormated_1">  DALMACIJA-PROJEKT d.o.o. za građevinarstvo</derivirana_varijabla>
  </DomainObject.Predmet.ProtustrankaFormated>
  <DomainObject.Predmet.ProtustrankaFormatedOIB>
    <izvorni_sadrzaj>  DALMACIJA-PROJEKT d.o.o. za građevinarstvo, OIB 93426396839</izvorni_sadrzaj>
    <derivirana_varijabla naziv="DomainObject.Predmet.ProtustrankaFormatedOIB_1">  DALMACIJA-PROJEKT d.o.o. za građevinarstvo, OIB 93426396839</derivirana_varijabla>
  </DomainObject.Predmet.ProtustrankaFormatedOIB>
  <DomainObject.Predmet.ProtustrankaFormatedWithAdress>
    <izvorni_sadrzaj> DALMACIJA-PROJEKT d.o.o. za građevinarstvo, Prološka 15, 23210 Pakoštane</izvorni_sadrzaj>
    <derivirana_varijabla naziv="DomainObject.Predmet.ProtustrankaFormatedWithAdress_1"> DALMACIJA-PROJEKT d.o.o. za građevinarstvo, Prološka 15, 23210 Pakoštane</derivirana_varijabla>
  </DomainObject.Predmet.ProtustrankaFormatedWithAdress>
  <DomainObject.Predmet.ProtustrankaFormatedWithAdressOIB>
    <izvorni_sadrzaj> DALMACIJA-PROJEKT d.o.o. za građevinarstvo, OIB 93426396839, Prološka 15, 23210 Pakoštane</izvorni_sadrzaj>
    <derivirana_varijabla naziv="DomainObject.Predmet.ProtustrankaFormatedWithAdressOIB_1"> DALMACIJA-PROJEKT d.o.o. za građevinarstvo, OIB 93426396839, Prološka 15, 23210 Pakoštane</derivirana_varijabla>
  </DomainObject.Predmet.ProtustrankaFormatedWithAdressOIB>
  <DomainObject.Predmet.ProtustrankaWithAdress>
    <izvorni_sadrzaj>DALMACIJA-PROJEKT d.o.o. za građevinarstvo Prološka 15, 23210 Pakoštane</izvorni_sadrzaj>
    <derivirana_varijabla naziv="DomainObject.Predmet.ProtustrankaWithAdress_1">DALMACIJA-PROJEKT d.o.o. za građevinarstvo Prološka 15, 23210 Pakoštane</derivirana_varijabla>
  </DomainObject.Predmet.ProtustrankaWithAdress>
  <DomainObject.Predmet.ProtustrankaWithAdressOIB>
    <izvorni_sadrzaj>DALMACIJA-PROJEKT d.o.o. za građevinarstvo, OIB 93426396839, Prološka 15, 23210 Pakoštane</izvorni_sadrzaj>
    <derivirana_varijabla naziv="DomainObject.Predmet.ProtustrankaWithAdressOIB_1">DALMACIJA-PROJEKT d.o.o. za građevinarstvo, OIB 93426396839, Prološka 15, 23210 Pakoštane</derivirana_varijabla>
  </DomainObject.Predmet.ProtustrankaWithAdressOIB>
  <DomainObject.Predmet.ProtustrankaNazivFormated>
    <izvorni_sadrzaj>DALMACIJA-PROJEKT d.o.o. za građevinarstvo</izvorni_sadrzaj>
    <derivirana_varijabla naziv="DomainObject.Predmet.ProtustrankaNazivFormated_1">DALMACIJA-PROJEKT d.o.o. za građevinarstvo</derivirana_varijabla>
  </DomainObject.Predmet.ProtustrankaNazivFormated>
  <DomainObject.Predmet.ProtustrankaNazivFormatedOIB>
    <izvorni_sadrzaj>DALMACIJA-PROJEKT d.o.o. za građevinarstvo, OIB 93426396839</izvorni_sadrzaj>
    <derivirana_varijabla naziv="DomainObject.Predmet.ProtustrankaNazivFormatedOIB_1">DALMACIJA-PROJEKT d.o.o. za građevinarstvo, OIB 93426396839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496470.89</izvorni_sadrzaj>
    <derivirana_varijabla naziv="DomainObject.Predmet.TrenutnaVrijednost_1">496470.89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DALMACIJA-PROJEKT d.o.o. za građevinarstvo</item>
    </izvorni_sadrzaj>
    <derivirana_varijabla naziv="DomainObject.Predmet.ProtuStrankaListFormated_1">
      <item>DALMACIJA-PROJEKT d.o.o. za građevinarstvo</item>
    </derivirana_varijabla>
  </DomainObject.Predmet.ProtuStrankaListFormated>
  <DomainObject.Predmet.ProtuStrankaListFormatedOIB>
    <izvorni_sadrzaj>
      <item>DALMACIJA-PROJEKT d.o.o. za građevinarstvo, OIB 93426396839</item>
    </izvorni_sadrzaj>
    <derivirana_varijabla naziv="DomainObject.Predmet.ProtuStrankaListFormatedOIB_1">
      <item>DALMACIJA-PROJEKT d.o.o. za građevinarstvo, OIB 93426396839</item>
    </derivirana_varijabla>
  </DomainObject.Predmet.ProtuStrankaListFormatedOIB>
  <DomainObject.Predmet.ProtuStrankaListFormatedWithAdress>
    <izvorni_sadrzaj>
      <item>DALMACIJA-PROJEKT d.o.o. za građevinarstvo, Prološka 15, 23210 Pakoštane</item>
    </izvorni_sadrzaj>
    <derivirana_varijabla naziv="DomainObject.Predmet.ProtuStrankaListFormatedWithAdress_1">
      <item>DALMACIJA-PROJEKT d.o.o. za građevinarstvo, Prološka 15, 23210 Pakoštane</item>
    </derivirana_varijabla>
  </DomainObject.Predmet.ProtuStrankaListFormatedWithAdress>
  <DomainObject.Predmet.ProtuStrankaListFormatedWithAdressOIB>
    <izvorni_sadrzaj>
      <item>DALMACIJA-PROJEKT d.o.o. za građevinarstvo, OIB 93426396839, Prološka 15, 23210 Pakoštane</item>
    </izvorni_sadrzaj>
    <derivirana_varijabla naziv="DomainObject.Predmet.ProtuStrankaListFormatedWithAdressOIB_1">
      <item>DALMACIJA-PROJEKT d.o.o. za građevinarstvo, OIB 93426396839, Prološka 15, 23210 Pakoštane</item>
    </derivirana_varijabla>
  </DomainObject.Predmet.ProtuStrankaListFormatedWithAdressOIB>
  <DomainObject.Predmet.ProtuStrankaListNazivFormated>
    <izvorni_sadrzaj>
      <item>DALMACIJA-PROJEKT d.o.o. za građevinarstvo</item>
    </izvorni_sadrzaj>
    <derivirana_varijabla naziv="DomainObject.Predmet.ProtuStrankaListNazivFormated_1">
      <item>DALMACIJA-PROJEKT d.o.o. za građevinarstvo</item>
    </derivirana_varijabla>
  </DomainObject.Predmet.ProtuStrankaListNazivFormated>
  <DomainObject.Predmet.ProtuStrankaListNazivFormatedOIB>
    <izvorni_sadrzaj>
      <item>DALMACIJA-PROJEKT d.o.o. za građevinarstvo, OIB 93426396839</item>
    </izvorni_sadrzaj>
    <derivirana_varijabla naziv="DomainObject.Predmet.ProtuStrankaListNazivFormatedOIB_1">
      <item>DALMACIJA-PROJEKT d.o.o. za građevinarstvo, OIB 93426396839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DALMACIJA-PROJEKT d.o.o. za građevinarstvo</izvorni_sadrzaj>
    <derivirana_varijabla naziv="DomainObject.Predmet.ProtustrankaIDrugi_1">DALMACIJA-PROJEKT d.o.o.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DALMACIJA-PROJEKT d.o.o. za građevinarstvo, OIB 93426396839, Prološka 15, 23210 Pakoštane</izvorni_sadrzaj>
    <derivirana_varijabla naziv="DomainObject.Predmet.ProtustrankaIDrugiAdressOIB_1">DALMACIJA-PROJEKT d.o.o. za građevinarstvo, OIB 93426396839, Prološka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DALMACIJA-PROJEKT d.o.o. za građevinarstvo</item>
    </izvorni_sadrzaj>
    <derivirana_varijabla naziv="DomainObject.Predmet.SudioniciListNaziv_1">
      <item>FINA</item>
      <item>DALMACIJA-PROJEKT d.o.o. za građevinarstvo</item>
    </derivirana_varijabla>
  </DomainObject.Predmet.SudioniciListNaziv>
  <DomainObject.Predmet.SudioniciListAdressOIB>
    <izvorni_sadrzaj>
      <item>FINA, OIB 85821130368</item>
      <item>DALMACIJA-PROJEKT d.o.o. za građevinarstvo, OIB 93426396839, Prološka 15,23210 Pakoštane</item>
    </izvorni_sadrzaj>
    <derivirana_varijabla naziv="DomainObject.Predmet.SudioniciListAdressOIB_1">
      <item>FINA, OIB 85821130368</item>
      <item>DALMACIJA-PROJEKT d.o.o. za građevinarstvo, OIB 93426396839, Prološka 15,23210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93426396839</item>
    </izvorni_sadrzaj>
    <derivirana_varijabla naziv="DomainObject.Predmet.SudioniciListNazivOIB_1">
      <item>, OIB 85821130368</item>
      <item>, OIB 93426396839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2066</properties:Characters>
  <properties:Lines>65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2016-02-08T09:48:00Z</dcterms:created>
  <dc:creator>Tina Grgas</dc:creator>
  <cp:lastModifiedBy>Martina Kalmeta</cp:lastModifiedBy>
  <cp:lastPrinted>2016-02-08T09:47:00Z</cp:lastPrinted>
  <dcterms:modified xmlns:xsi="http://www.w3.org/2001/XMLSchema-instance" xsi:type="dcterms:W3CDTF">2016-02-08T09:49:00Z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