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9fa8" w14:paraId="c1e9fa8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</w:t>
      </w:r>
      <w:r w:rsidR="00E830A1">
        <w:t>148/18-19</w:t>
      </w:r>
    </w:p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132F2" w:rsidR="00444FD2" w:rsidRPr="006A1BF5">
        <w:tc>
          <w:tcPr>
            <w:tcW w:type="dxa" w:w="2829"/>
            <w:shd w:fill="auto" w:color="auto" w:val="clear"/>
          </w:tcPr>
          <w:p w:rsidRDefault="00444FD2" w:rsidP="001132F2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1132F2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1132F2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1132F2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1132F2" w:rsidP="00D23552" w:rsidR="00D23552">
      <w:r>
        <w:br w:clear="all" w:type="textWrapping"/>
      </w:r>
    </w:p>
    <w:p w:rsidRDefault="000923CD" w:rsidR="000923CD"/>
    <w:p w:rsidRDefault="001132F2" w:rsidR="001132F2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</w:t>
      </w:r>
      <w:r w:rsidR="001132F2">
        <w:t>predlagatelja – dužnika</w:t>
      </w:r>
      <w:r w:rsidRPr="002132D9">
        <w:t xml:space="preserve"> </w:t>
      </w:r>
      <w:r w:rsidR="001132F2" w:rsidRPr="00DC3682">
        <w:t>NATURA-MILK-ĐURĐEVAC d.o.o.</w:t>
      </w:r>
      <w:r w:rsidR="001132F2">
        <w:t xml:space="preserve">, </w:t>
      </w:r>
      <w:r w:rsidR="001132F2" w:rsidRPr="00DC3682">
        <w:t>Kolodvorska 21/A</w:t>
      </w:r>
      <w:r w:rsidR="001132F2">
        <w:t xml:space="preserve">, </w:t>
      </w:r>
      <w:r w:rsidR="001132F2" w:rsidRPr="00DC3682">
        <w:t>Đurđevac</w:t>
      </w:r>
      <w:r w:rsidR="001132F2">
        <w:t xml:space="preserve">, OIB: </w:t>
      </w:r>
      <w:r w:rsidR="001132F2" w:rsidRPr="00DC3682">
        <w:t>32385533116</w:t>
      </w:r>
      <w:r w:rsidR="000923CD" w:rsidRPr="002132D9">
        <w:t xml:space="preserve">, </w:t>
      </w:r>
      <w:r w:rsidR="000923CD" w:rsidRPr="00620EA1">
        <w:t xml:space="preserve">za sklapanje </w:t>
      </w:r>
      <w:proofErr w:type="spellStart"/>
      <w:r w:rsidR="000923CD" w:rsidRPr="00620EA1">
        <w:t>predstečajne</w:t>
      </w:r>
      <w:proofErr w:type="spellEnd"/>
      <w:r w:rsidR="000923CD" w:rsidRPr="00620EA1">
        <w:t xml:space="preserve"> nagodbe</w:t>
      </w:r>
      <w:r w:rsidR="000923CD">
        <w:t xml:space="preserve">, </w:t>
      </w:r>
      <w:r w:rsidR="00E830A1">
        <w:t>18</w:t>
      </w:r>
      <w:r w:rsidR="001132F2">
        <w:t>. svibnja</w:t>
      </w:r>
      <w:r w:rsidR="00444FD2">
        <w:t xml:space="preserve">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="001132F2">
        <w:t>1</w:t>
      </w:r>
      <w:r w:rsidRPr="00FE36FD">
        <w:t xml:space="preserve"> / Temeljem čl. 66. st. 5. Zakona o financijskom poslovanju i </w:t>
      </w:r>
      <w:proofErr w:type="spellStart"/>
      <w:r w:rsidRPr="00FE36FD">
        <w:t>predstečajnoj</w:t>
      </w:r>
      <w:proofErr w:type="spellEnd"/>
      <w:r w:rsidRPr="00FE36FD">
        <w:t xml:space="preserve">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</w:t>
      </w:r>
      <w:proofErr w:type="spellStart"/>
      <w:r w:rsidRPr="00FE36FD">
        <w:t>predstečajne</w:t>
      </w:r>
      <w:proofErr w:type="spellEnd"/>
      <w:r w:rsidRPr="00FE36FD">
        <w:t xml:space="preserve"> nagodbe nad dužnikom </w:t>
      </w:r>
      <w:r w:rsidR="001132F2" w:rsidRPr="00DC3682">
        <w:t>NATURA-MILK-ĐURĐEVAC d.o.o.</w:t>
      </w:r>
      <w:r w:rsidR="001132F2">
        <w:t xml:space="preserve">, </w:t>
      </w:r>
      <w:r w:rsidR="001132F2" w:rsidRPr="00DC3682">
        <w:t>Kolodvorska 21/A</w:t>
      </w:r>
      <w:r w:rsidR="001132F2">
        <w:t xml:space="preserve">, </w:t>
      </w:r>
      <w:r w:rsidR="001132F2" w:rsidRPr="00DC3682">
        <w:t>Đurđevac</w:t>
      </w:r>
      <w:r w:rsidR="001132F2">
        <w:t xml:space="preserve">, OIB: </w:t>
      </w:r>
      <w:r w:rsidR="001132F2" w:rsidRPr="00DC3682">
        <w:t>32385533116</w:t>
      </w:r>
      <w:r w:rsidRPr="00FE36FD">
        <w:t>, za dan</w:t>
      </w:r>
    </w:p>
    <w:p w:rsidRDefault="00E830A1" w:rsidP="008D3247" w:rsidR="008D3247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4. lipnja</w:t>
      </w:r>
      <w:r w:rsidR="008D3247" w:rsidRPr="00AF4832">
        <w:rPr>
          <w:b/>
          <w:u w:val="single"/>
        </w:rPr>
        <w:t xml:space="preserve"> 2018. u </w:t>
      </w:r>
      <w:r w:rsidR="008D3247">
        <w:rPr>
          <w:b/>
          <w:u w:val="single"/>
        </w:rPr>
        <w:t>10</w:t>
      </w:r>
      <w:r w:rsidR="008D3247" w:rsidRPr="00AF4832">
        <w:rPr>
          <w:b/>
          <w:u w:val="single"/>
        </w:rPr>
        <w:t>,00 sati, u velikoj raspravnoj dvorani u prizemlju suda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="001132F2">
        <w:t>2</w:t>
      </w:r>
      <w:r w:rsidRPr="00FE36FD">
        <w:t>/ Na ročište se pozivaju:</w:t>
      </w:r>
    </w:p>
    <w:p w:rsidRDefault="00963D4F" w:rsidP="008D3247" w:rsidR="008D3247">
      <w:pPr>
        <w:pStyle w:val="Odlomakpopisa"/>
        <w:numPr>
          <w:ilvl w:val="0"/>
          <w:numId w:val="8"/>
        </w:numPr>
        <w:spacing w:before="240"/>
        <w:jc w:val="both"/>
      </w:pPr>
      <w:r w:rsidRPr="00FE36FD">
        <w:t xml:space="preserve">predlagatelj-dužnik, </w:t>
      </w:r>
      <w:r w:rsidR="008D3247" w:rsidRPr="00DC3682">
        <w:t>NATURA-MILK-ĐURĐEVAC d.o.o.</w:t>
      </w:r>
      <w:r w:rsidR="008D3247">
        <w:t xml:space="preserve">, </w:t>
      </w:r>
      <w:r w:rsidR="008D3247" w:rsidRPr="00DC3682">
        <w:t>Kolodvorska 21/A</w:t>
      </w:r>
      <w:r w:rsidR="008D3247">
        <w:t>,   Đurđevac</w:t>
      </w:r>
    </w:p>
    <w:p w:rsidRDefault="00963D4F" w:rsidP="008D3247" w:rsidR="00963D4F">
      <w:pPr>
        <w:pStyle w:val="Odlomakpopisa"/>
        <w:numPr>
          <w:ilvl w:val="0"/>
          <w:numId w:val="7"/>
        </w:numPr>
        <w:spacing w:before="240"/>
        <w:jc w:val="both"/>
      </w:pPr>
      <w:r w:rsidRPr="00FE36FD">
        <w:t>svi vjerovnici koji su prihvatili pla</w:t>
      </w:r>
      <w:r w:rsidR="00412EC1">
        <w:t>n financijskog restrukturiranja</w:t>
      </w:r>
    </w:p>
    <w:p w:rsidRDefault="008D3247" w:rsidP="008D3247" w:rsidR="008D3247" w:rsidRPr="00FE36FD">
      <w:pPr>
        <w:spacing w:before="240"/>
        <w:jc w:val="both"/>
      </w:pPr>
    </w:p>
    <w:p w:rsidRDefault="008D3247" w:rsidP="00B02BE4" w:rsidR="00963D4F">
      <w:pPr>
        <w:spacing w:before="240"/>
        <w:jc w:val="center"/>
      </w:pPr>
      <w:r>
        <w:t xml:space="preserve">U Varaždinu </w:t>
      </w:r>
      <w:r w:rsidR="00E830A1">
        <w:t>18</w:t>
      </w:r>
      <w:r>
        <w:t xml:space="preserve">. svibnja </w:t>
      </w:r>
      <w:r w:rsidR="00444FD2">
        <w:t>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BD35AA" w:rsidR="0057388B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BD35AA">
        <w:t>Iris Hatvalić Nemec</w:t>
      </w:r>
      <w:r w:rsidR="0057388B">
        <w:t xml:space="preserve"> </w:t>
      </w:r>
    </w:p>
    <w:p w:rsidRDefault="000319B1" w:rsidP="000319B1" w:rsidR="000319B1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24769"/>
    <w:multiLevelType w:val="hybridMultilevel"/>
    <w:tmpl w:val="24203FD2"/>
    <w:lvl w:tplc="23DE6FD2" w:ilvl="0">
      <w:start w:val="1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E54782"/>
    <w:multiLevelType w:val="hybridMultilevel"/>
    <w:tmpl w:val="1EFE54E4"/>
    <w:lvl w:tplc="A7E0ED6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E0326"/>
    <w:multiLevelType w:val="hybridMultilevel"/>
    <w:tmpl w:val="CFBCFBF0"/>
    <w:lvl w:tplc="ABE87256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0F791D"/>
    <w:rsid w:val="00101225"/>
    <w:rsid w:val="00101482"/>
    <w:rsid w:val="0010235A"/>
    <w:rsid w:val="001045B4"/>
    <w:rsid w:val="00105288"/>
    <w:rsid w:val="00112DE7"/>
    <w:rsid w:val="001132F2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1758"/>
    <w:rsid w:val="00174998"/>
    <w:rsid w:val="00181250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D578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3F6B1E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388B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673B3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22F9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1B22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3247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099D"/>
    <w:rsid w:val="009B1EAF"/>
    <w:rsid w:val="009B5116"/>
    <w:rsid w:val="009C64D8"/>
    <w:rsid w:val="009C7C4A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2BE4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2915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35AA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34E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30A1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0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0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
-samo 5 svežanj u opticaju (ostali u ref.4. ormar 1.))</izvorni_sadrzaj>
    <derivirana_varijabla naziv="DomainObject.Predmet.Opis_1">Prijedlog za sklapanje predstečajne nagodbe
-samo 5 svežanj u opticaju (ostali u ref.4. ormar 1.))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NATURA-MILK-ĐURĐEVAC društvo s ograničenom odgovornošću za proizvodnju i usluge</izvorni_sadrzaj>
    <derivirana_varijabla naziv="DomainObject.Predmet.StrankaFormated_1">  NATURA-MILK-ĐURĐEVAC društvo s ograničenom odgovornošću za proizvodnju i usluge</derivirana_varijabla>
  </DomainObject.Predmet.StrankaFormated>
  <DomainObject.Predmet.StrankaFormatedOIB>
    <izvorni_sadrzaj>  NATURA-MILK-ĐURĐEVAC društvo s ograničenom odgovornošću za proizvodnju i usluge, OIB 32385533116</izvorni_sadrzaj>
    <derivirana_varijabla naziv="DomainObject.Predmet.StrankaFormatedOIB_1">  NATURA-MILK-ĐURĐEVAC društvo s ograničenom odgovornošću za proizvodnju i usluge, OIB 32385533116</derivirana_varijabla>
  </DomainObject.Predmet.StrankaFormatedOIB>
  <DomainObject.Predmet.StrankaFormatedWithAdress>
    <izvorni_sadrzaj> NATURA-MILK-ĐURĐEVAC društvo s ograničenom odgovornošću za proizvodnju i usluge, Kolodvorska 21/A, 48350 Đurđevac</izvorni_sadrzaj>
    <derivirana_varijabla naziv="DomainObject.Predmet.StrankaFormatedWithAdress_1"> NATURA-MILK-ĐURĐEVAC društvo s ograničenom odgovornošću za proizvodnju i usluge, Kolodvorska 21/A, 48350 Đurđevac</derivirana_varijabla>
  </DomainObject.Predmet.StrankaFormatedWithAdress>
  <DomainObject.Predmet.StrankaFormatedWithAdressOIB>
    <izvorni_sadrzaj> NATURA-MILK-ĐURĐEVAC društvo s ograničenom odgovornošću za proizvodnju i usluge, OIB 32385533116, Kolodvorska 21/A, 48350 Đurđevac</izvorni_sadrzaj>
    <derivirana_varijabla naziv="DomainObject.Predmet.StrankaFormatedWithAdressOIB_1"> NATURA-MILK-ĐURĐEVAC društvo s ograničenom odgovornošću za proizvodnju i usluge, OIB 32385533116, Kolodvorska 21/A, 48350 Đurđevac</derivirana_varijabla>
  </DomainObject.Predmet.StrankaFormatedWithAdressOIB>
  <DomainObject.Predmet.StrankaWithAdress>
    <izvorni_sadrzaj>NATURA-MILK-ĐURĐEVAC društvo s ograničenom odgovornošću za proizvodnju i usluge Kolodvorska 21/A,48350 Đurđevac</izvorni_sadrzaj>
    <derivirana_varijabla naziv="DomainObject.Predmet.StrankaWithAdress_1">NATURA-MILK-ĐURĐEVAC društvo s ograničenom odgovornošću za proizvodnju i usluge Kolodvorska 21/A,48350 Đurđevac</derivirana_varijabla>
  </DomainObject.Predmet.StrankaWithAdress>
  <DomainObject.Predmet.StrankaWithAdressOIB>
    <izvorni_sadrzaj>NATURA-MILK-ĐURĐEVAC društvo s ograničenom odgovornošću za proizvodnju i usluge, OIB 32385533116, Kolodvorska 21/A,48350 Đurđevac</izvorni_sadrzaj>
    <derivirana_varijabla naziv="DomainObject.Predmet.StrankaWithAdressOIB_1">NATURA-MILK-ĐURĐEVAC društvo s ograničenom odgovornošću za proizvodnju i usluge, OIB 32385533116, Kolodvorska 21/A,48350 Đurđevac</derivirana_varijabla>
  </DomainObject.Predmet.StrankaWithAdressOIB>
  <DomainObject.Predmet.StrankaNazivFormated>
    <izvorni_sadrzaj>NATURA-MILK-ĐURĐEVAC društvo s ograničenom odgovornošću za proizvodnju i usluge</izvorni_sadrzaj>
    <derivirana_varijabla naziv="DomainObject.Predmet.StrankaNazivFormated_1">NATURA-MILK-ĐURĐEVAC društvo s ograničenom odgovornošću za proizvodnju i usluge</derivirana_varijabla>
  </DomainObject.Predmet.StrankaNazivFormated>
  <DomainObject.Predmet.StrankaNazivFormatedOIB>
    <izvorni_sadrzaj>NATURA-MILK-ĐURĐEVAC društvo s ograničenom odgovornošću za proizvodnju i usluge, OIB 32385533116</izvorni_sadrzaj>
    <derivirana_varijabla naziv="DomainObject.Predmet.StrankaNazivFormatedOIB_1">NATURA-MILK-ĐURĐEVAC društvo s ograničenom odgovornošću za proizvodnju i usluge, OIB 32385533116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NATURA-MILK-ĐURĐEVAC društvo s ograničenom odgovornošću za proizvodnju i usluge</item>
    </izvorni_sadrzaj>
    <derivirana_varijabla naziv="DomainObject.Predmet.StrankaListFormated_1">
      <item>NATURA-MILK-ĐURĐEVAC društvo s ograničenom odgovornošću za proizvodnju i usluge</item>
    </derivirana_varijabla>
  </DomainObject.Predmet.StrankaListFormated>
  <DomainObject.Predmet.StrankaListFormatedOIB>
    <izvorni_sadrzaj>
      <item>NATURA-MILK-ĐURĐEVAC društvo s ograničenom odgovornošću za proizvodnju i usluge, OIB 32385533116</item>
    </izvorni_sadrzaj>
    <derivirana_varijabla naziv="DomainObject.Predmet.StrankaListFormatedOIB_1">
      <item>NATURA-MILK-ĐURĐEVAC društvo s ograničenom odgovornošću za proizvodnju i usluge, OIB 32385533116</item>
    </derivirana_varijabla>
  </DomainObject.Predmet.StrankaListFormatedOIB>
  <DomainObject.Predmet.StrankaListFormatedWithAdress>
    <izvorni_sadrzaj>
      <item>NATURA-MILK-ĐURĐEVAC društvo s ograničenom odgovornošću za proizvodnju i usluge, Kolodvorska 21/A, 48350 Đurđevac</item>
    </izvorni_sadrzaj>
    <derivirana_varijabla naziv="DomainObject.Predmet.StrankaListFormatedWithAdress_1">
      <item>NATURA-MILK-ĐURĐEVAC društvo s ograničenom odgovornošću za proizvodnju i usluge, Kolodvorska 21/A, 48350 Đurđevac</item>
    </derivirana_varijabla>
  </DomainObject.Predmet.StrankaListFormatedWithAdress>
  <DomainObject.Predmet.StrankaListFormatedWithAdressOIB>
    <izvorni_sadrzaj>
      <item>NATURA-MILK-ĐURĐEVAC društvo s ograničenom odgovornošću za proizvodnju i usluge, OIB 32385533116, Kolodvorska 21/A, 48350 Đurđevac</item>
    </izvorni_sadrzaj>
    <derivirana_varijabla naziv="DomainObject.Predmet.StrankaListFormatedWithAdressOIB_1">
      <item>NATURA-MILK-ĐURĐEVAC društvo s ograničenom odgovornošću za proizvodnju i usluge, OIB 32385533116, Kolodvorska 21/A, 48350 Đurđevac</item>
    </derivirana_varijabla>
  </DomainObject.Predmet.StrankaListFormatedWithAdressOIB>
  <DomainObject.Predmet.StrankaListNazivFormated>
    <izvorni_sadrzaj>
      <item>NATURA-MILK-ĐURĐEVAC društvo s ograničenom odgovornošću za proizvodnju i usluge</item>
    </izvorni_sadrzaj>
    <derivirana_varijabla naziv="DomainObject.Predmet.StrankaListNazivFormated_1">
      <item>NATURA-MILK-ĐURĐEVAC društvo s ograničenom odgovornošću za proizvodnju i usluge</item>
    </derivirana_varijabla>
  </DomainObject.Predmet.StrankaListNazivFormated>
  <DomainObject.Predmet.StrankaListNazivFormatedOIB>
    <izvorni_sadrzaj>
      <item>NATURA-MILK-ĐURĐEVAC društvo s ograničenom odgovornošću za proizvodnju i usluge, OIB 32385533116</item>
    </izvorni_sadrzaj>
    <derivirana_varijabla naziv="DomainObject.Predmet.StrankaListNazivFormatedOIB_1">
      <item>NATURA-MILK-ĐURĐEVAC društvo s ograničenom odgovornošću za proizvodnju i usluge, OIB 32385533116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Krnic</item>
      <item>e-Oglasna</item>
      <item>Sudski registar Trgovačkog suda u Varaždinu</item>
      <item>Financijska agencija</item>
      <item>Odvjetničko društvo BRLEČIĆ &amp; partneri, javno trgovačko društvo za obavljanje odvjetničkih poslova</item>
    </izvorni_sadrzaj>
    <derivirana_varijabla naziv="DomainObject.Predmet.OstaliListFormated_1">
      <item>Ivan Krnic</item>
      <item>e-Oglasna</item>
      <item>Sudski registar Trgovačkog suda u Varaždinu</item>
      <item>Financijska agencija</item>
      <item>Odvjetničko društvo BRLEČIĆ &amp; partneri, javno trgovačko društvo za obavljanje odvjetničkih poslova</item>
    </derivirana_varijabla>
  </DomainObject.Predmet.OstaliListFormated>
  <DomainObject.Predmet.OstaliListFormatedOIB>
    <izvorni_sadrzaj>
      <item>Ivan Krnic</item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</item>
    </izvorni_sadrzaj>
    <derivirana_varijabla naziv="DomainObject.Predmet.OstaliListFormatedOIB_1">
      <item>Ivan Krnic</item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</item>
    </derivirana_varijabla>
  </DomainObject.Predmet.OstaliListFormatedOIB>
  <DomainObject.Predmet.OstaliListFormatedWithAdress>
    <izvorni_sadrzaj>
      <item>Ivan Krnic, Radnička cesta 37b, 10000 Zagreb</item>
      <item>e-Oglasna</item>
      <item>Sudski registar Trgovačkog suda u Varaždinu</item>
      <item>Financijska agencija, Ulica grada Vukovara 70, 10000 Zagreb</item>
      <item>Odvjetničko društvo BRLEČIĆ &amp; partneri, javno trgovačko društvo za obavljanje odvjetničkih poslova, Optujska ulica 25/1, 42000 Varaždin</item>
    </izvorni_sadrzaj>
    <derivirana_varijabla naziv="DomainObject.Predmet.OstaliListFormatedWithAdress_1">
      <item>Ivan Krnic, Radnička cesta 37b, 10000 Zagreb</item>
      <item>e-Oglasna</item>
      <item>Sudski registar Trgovačkog suda u Varaždinu</item>
      <item>Financijska agencija, Ulica grada Vukovara 70, 10000 Zagreb</item>
      <item>Odvjetničko društvo BRLEČIĆ &amp; partneri, javno trgovačko društvo za obavljanje odvjetničkih poslova, Optujska ulica 25/1, 42000 Varaždin</item>
    </derivirana_varijabla>
  </DomainObject.Predmet.OstaliListFormatedWithAdress>
  <DomainObject.Predmet.OstaliListFormatedWithAdressOIB>
    <izvorni_sadrzaj>
      <item>Ivan Krnic, Radnička cesta 37b, 10000 Zagreb</item>
      <item>e-Oglasna</item>
      <item>Sudski registar Trgovačkog suda u Varaždinu</item>
      <item>Financijska agencija, OIB 85821130368, Ulica grada Vukovara 70, 10000 Zagreb</item>
      <item>Odvjetničko društvo BRLEČIĆ &amp; partneri, javno trgovačko društvo za obavljanje odvjetničkih poslova, OIB 75277763692, Optujska ulica 25/1, 42000 Varaždin</item>
    </izvorni_sadrzaj>
    <derivirana_varijabla naziv="DomainObject.Predmet.OstaliListFormatedWithAdressOIB_1">
      <item>Ivan Krnic, Radnička cesta 37b, 10000 Zagreb</item>
      <item>e-Oglasna</item>
      <item>Sudski registar Trgovačkog suda u Varaždinu</item>
      <item>Financijska agencija, OIB 85821130368, Ulica grada Vukovara 70, 10000 Zagreb</item>
      <item>Odvjetničko društvo BRLEČIĆ &amp; partneri, javno trgovačko društvo za obavljanje odvjetničkih poslova, OIB 75277763692, Optujska ulica 25/1, 42000 Varaždin</item>
    </derivirana_varijabla>
  </DomainObject.Predmet.OstaliListFormatedWithAdressOIB>
  <DomainObject.Predmet.OstaliListNazivFormated>
    <izvorni_sadrzaj>
      <item>Ivan Krnic</item>
      <item>e-Oglasna</item>
      <item>Sudski registar Trgovačkog suda u Varaždinu</item>
      <item>Financijska agencija</item>
      <item>Odvjetničko društvo BRLEČIĆ &amp; partneri, javno trgovačko društvo za obavljanje odvjetničkih poslova</item>
    </izvorni_sadrzaj>
    <derivirana_varijabla naziv="DomainObject.Predmet.OstaliListNazivFormated_1">
      <item>Ivan Krnic</item>
      <item>e-Oglasna</item>
      <item>Sudski registar Trgovačkog suda u Varaždinu</item>
      <item>Financijska agencija</item>
      <item>Odvjetničko društvo BRLEČIĆ &amp; partneri, javno trgovačko društvo za obavljanje odvjetničkih poslova</item>
    </derivirana_varijabla>
  </DomainObject.Predmet.OstaliListNazivFormated>
  <DomainObject.Predmet.OstaliListNazivFormatedOIB>
    <izvorni_sadrzaj>
      <item>Ivan Krnic</item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</item>
    </izvorni_sadrzaj>
    <derivirana_varijabla naziv="DomainObject.Predmet.OstaliListNazivFormatedOIB_1">
      <item>Ivan Krnic</item>
      <item>e-Oglasna</item>
      <item>Sudski registar Trgovačkog suda u Varaždinu</item>
      <item>Financijska agencija, OIB 85821130368</item>
      <item>Odvjetničko društvo BRLEČIĆ &amp; partneri, javno trgovačko društvo za obavljanje odvjetničkih poslova, OIB 75277763692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NATURA-MILK-ĐURĐEVAC društvo s ograničenom odgovornošću za proizvodnju i usluge</izvorni_sadrzaj>
    <derivirana_varijabla naziv="DomainObject.Predmet.StrankaIDrugi_1">NATURA-MILK-ĐURĐEVAC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NATURA-MILK-ĐURĐEVAC društvo s ograničenom odgovornošću za proizvodnju i usluge, OIB 32385533116, Kolodvorska 21/A, 48350 Đurđevac</izvorni_sadrzaj>
    <derivirana_varijabla naziv="DomainObject.Predmet.StrankaIDrugiAdressOIB_1">NATURA-MILK-ĐURĐEVAC društvo s ograničenom odgovornošću za proizvodnju i usluge, OIB 32385533116, Kolodvorska 21/A, 48350 Đurđevac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NATURA-MILK-ĐURĐEVAC društvo s ograničenom odgovornošću za proizvodnju i usluge</item>
      <item>Ivan Krnic</item>
      <item>e-Oglasna</item>
      <item>Sudski registar Trgovačkog suda u Varaždinu</item>
      <item>Financijska agencija</item>
      <item>Odvjetničko društvo BRLEČIĆ &amp; partneri, javno trgovačko društvo za obavljanje odvjetničkih poslova</item>
    </izvorni_sadrzaj>
    <derivirana_varijabla naziv="DomainObject.Predmet.SudioniciListNaziv_1">
      <item>NATURA-MILK-ĐURĐEVAC društvo s ograničenom odgovornošću za proizvodnju i usluge</item>
      <item>Ivan Krnic</item>
      <item>e-Oglasna</item>
      <item>Sudski registar Trgovačkog suda u Varaždinu</item>
      <item>Financijska agencija</item>
      <item>Odvjetničko društvo BRLEČIĆ &amp; partneri, javno trgovačko društvo za obavljanje odvjetničkih poslova</item>
    </derivirana_varijabla>
  </DomainObject.Predmet.SudioniciListNaziv>
  <DomainObject.Predmet.SudioniciListAdressOIB>
    <izvorni_sadrzaj>
      <item>NATURA-MILK-ĐURĐEVAC društvo s ograničenom odgovornošću za proizvodnju i usluge, OIB 32385533116, Kolodvorska 21/A,48350 Đurđevac</item>
      <item>Ivan Krnic, Radnička cesta 37b,10000 Zagreb</item>
      <item>e-Oglasna</item>
      <item>Sudski registar Trgovačkog suda u Varaždinu</item>
      <item>Financijska agencija, OIB 85821130368, Ulica grada Vukovara 70,10000 Zagreb</item>
      <item>Odvjetničko društvo BRLEČIĆ &amp; partneri, javno trgovačko društvo za obavljanje odvjetničkih poslova, OIB 75277763692, Optujska ulica 25/1,42000 Varaždin</item>
    </izvorni_sadrzaj>
    <derivirana_varijabla naziv="DomainObject.Predmet.SudioniciListAdressOIB_1">
      <item>NATURA-MILK-ĐURĐEVAC društvo s ograničenom odgovornošću za proizvodnju i usluge, OIB 32385533116, Kolodvorska 21/A,48350 Đurđevac</item>
      <item>Ivan Krnic, Radnička cesta 37b,10000 Zagreb</item>
      <item>e-Oglasna</item>
      <item>Sudski registar Trgovačkog suda u Varaždinu</item>
      <item>Financijska agencija, OIB 85821130368, Ulica grada Vukovara 70,10000 Zagreb</item>
      <item>Odvjetničko društvo BRLEČIĆ &amp; partneri, javno trgovačko društvo za obavljanje odvjetničkih poslova, OIB 75277763692, Optujska ulica 25/1,42000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32385533116</item>
      <item>, OIB null</item>
      <item>, OIB null</item>
      <item>, OIB null</item>
      <item>, OIB 85821130368</item>
      <item>, OIB 75277763692</item>
    </izvorni_sadrzaj>
    <derivirana_varijabla naziv="DomainObject.Predmet.SudioniciListNazivOIB_1">
      <item>, OIB 32385533116</item>
      <item>, OIB null</item>
      <item>, OIB null</item>
      <item>, OIB null</item>
      <item>, OIB 85821130368</item>
      <item>, OIB 75277763692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8F980-E5AB-48E1-B90D-AD2CAC2A0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148</properties:Words>
  <properties:Characters>916</properties:Characters>
  <properties:Lines>32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2018-05-18T10:27:00Z</cp:lastPrinted>
  <dcterms:modified xmlns:xsi="http://www.w3.org/2001/XMLSchema-instance" xsi:type="dcterms:W3CDTF">2018-05-18T10:28:00Z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(St-148-18-19 - Oglas za ročište  za 4.6.18..docx)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