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f779" w14:paraId="5b1f779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126118">
        <w:rPr>
          <w:bCs/>
        </w:rPr>
        <w:t>840/14-45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>po stečajnom sucu Nadi Kraljić u stečajnom pre</w:t>
      </w:r>
      <w:r w:rsidR="002D46D2" w:rsidRPr="00C8121D">
        <w:t>dmetu stečajnog dužnika</w:t>
      </w:r>
      <w:r w:rsidR="00701442" w:rsidRPr="00701442">
        <w:t xml:space="preserve"> </w:t>
      </w:r>
      <w:r w:rsidR="00346F35">
        <w:t>ATM d.o.o</w:t>
      </w:r>
      <w:r w:rsidR="00346F35" w:rsidRPr="00E74842">
        <w:t xml:space="preserve">. – u </w:t>
      </w:r>
      <w:r w:rsidR="00346F35">
        <w:t>stečaju, Zagreb, Slavonska Avenija 22 e</w:t>
      </w:r>
      <w:r w:rsidR="00346F35" w:rsidRPr="00E74842">
        <w:t>, MBS:08</w:t>
      </w:r>
      <w:r w:rsidR="00346F35">
        <w:t>0395769, OIB:40434505933</w:t>
      </w:r>
      <w:r w:rsidR="00346F35" w:rsidRPr="00E74842">
        <w:t xml:space="preserve"> </w:t>
      </w:r>
      <w:r w:rsidR="002D46D2" w:rsidRPr="00C8121D">
        <w:t xml:space="preserve">dana </w:t>
      </w:r>
      <w:r w:rsidR="00346F35">
        <w:t>26</w:t>
      </w:r>
      <w:r w:rsidR="00701442">
        <w:t xml:space="preserve">. listopada </w:t>
      </w:r>
      <w:r w:rsidR="000C349F">
        <w:t xml:space="preserve">2015.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76762C">
        <w:t xml:space="preserve">stečajnom postupku nad stečajnim dužnikom </w:t>
      </w:r>
      <w:r w:rsidR="00346F35">
        <w:t>ATM d.o.o</w:t>
      </w:r>
      <w:r w:rsidR="00346F35" w:rsidRPr="00E74842">
        <w:t xml:space="preserve">. – u </w:t>
      </w:r>
      <w:r w:rsidR="00346F35">
        <w:t>stečaju, Zagreb, Slavonska Avenija 22 e</w:t>
      </w:r>
      <w:r w:rsidR="00346F35" w:rsidRPr="00E74842">
        <w:t>, MBS:08</w:t>
      </w:r>
      <w:r w:rsidR="00346F35">
        <w:t>0395769, OIB:40434505933</w:t>
      </w:r>
      <w:r w:rsidR="00346F35" w:rsidRPr="00E74842">
        <w:t xml:space="preserve">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346F35">
        <w:rPr>
          <w:bCs/>
        </w:rPr>
        <w:t>17</w:t>
      </w:r>
      <w:r w:rsidR="00701442">
        <w:rPr>
          <w:bCs/>
        </w:rPr>
        <w:t xml:space="preserve">. studenog </w:t>
      </w:r>
      <w:r w:rsidR="000C349F">
        <w:rPr>
          <w:bCs/>
        </w:rPr>
        <w:t>2015.</w:t>
      </w:r>
      <w:r w:rsidR="00CF067D" w:rsidRPr="00C8121D">
        <w:rPr>
          <w:bCs/>
        </w:rPr>
        <w:t xml:space="preserve">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346F35">
        <w:rPr>
          <w:bCs/>
        </w:rPr>
        <w:t>09,30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346F35">
        <w:t>26</w:t>
      </w:r>
      <w:r w:rsidR="00701442">
        <w:t>. listopada</w:t>
      </w:r>
      <w:r w:rsidR="000C349F">
        <w:t xml:space="preserve"> 2015.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5A501C" w:rsidR="00353238" w:rsidRPr="00C812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Kraljić,v.r.</w:t>
      </w:r>
    </w:p>
    <w:p w:rsidRDefault="00353238" w:rsidR="00353238" w:rsidRPr="00C8121D"/>
    <w:p w:rsidRDefault="00353238" w:rsidR="00353238" w:rsidRPr="00C8121D"/>
    <w:p w:rsidRDefault="00353238" w:rsidR="005A501C">
      <w:r w:rsidRPr="00C8121D">
        <w:t xml:space="preserve"> </w:t>
      </w:r>
      <w:r w:rsidR="005A501C">
        <w:tab/>
      </w:r>
      <w:r w:rsidR="005A501C">
        <w:tab/>
      </w:r>
      <w:r w:rsidR="005A501C">
        <w:tab/>
      </w:r>
      <w:r w:rsidR="005A501C">
        <w:tab/>
      </w:r>
      <w:r w:rsidR="005A501C">
        <w:tab/>
      </w:r>
      <w:r w:rsidR="005A501C">
        <w:tab/>
      </w:r>
      <w:r w:rsidR="005A501C">
        <w:tab/>
        <w:t>Za točnost otpravka-ovl.službenik</w:t>
      </w:r>
    </w:p>
    <w:p w:rsidRDefault="005A501C" w:rsidP="005A501C" w:rsidR="005A501C">
      <w:pPr>
        <w:ind w:firstLine="708" w:left="4956"/>
      </w:pPr>
      <w:r>
        <w:t>Vinka Mihalinčić</w:t>
      </w:r>
    </w:p>
    <w:p w:rsidRDefault="005A501C" w:rsidP="005A501C" w:rsidR="005A501C" w:rsidRPr="00C8121D">
      <w:pPr>
        <w:ind w:left="360"/>
      </w:pPr>
    </w:p>
    <w:p w:rsidRDefault="00AB7C4C" w:rsidP="00AB7C4C" w:rsidR="00AB7C4C" w:rsidRPr="00C8121D">
      <w:pPr>
        <w:ind w:left="360"/>
      </w:pP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C349F"/>
    <w:rsid w:val="00126118"/>
    <w:rsid w:val="001D4E3E"/>
    <w:rsid w:val="002D46D2"/>
    <w:rsid w:val="00346F35"/>
    <w:rsid w:val="00353238"/>
    <w:rsid w:val="00353B1F"/>
    <w:rsid w:val="005A501C"/>
    <w:rsid w:val="00701442"/>
    <w:rsid w:val="0076762C"/>
    <w:rsid w:val="00AB7C4C"/>
    <w:rsid w:val="00BD2110"/>
    <w:rsid w:val="00C179F4"/>
    <w:rsid w:val="00C8121D"/>
    <w:rsid w:val="00C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St-840/2014</izvorni_sadrzaj>
    <derivirana_varijabla naziv="DomainObject.Predmet.OznakaBroj_1">St-840/2014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 d.o.o.</izvorni_sadrzaj>
    <derivirana_varijabla naziv="DomainObject.Predmet.ProtustrankaFormated_1">  ATM d.o.o.</derivirana_varijabla>
  </DomainObject.Predmet.ProtustrankaFormated>
  <DomainObject.Predmet.ProtustrankaFormatedOIB>
    <izvorni_sadrzaj>  ATM d.o.o., OIB 40434505933</izvorni_sadrzaj>
    <derivirana_varijabla naziv="DomainObject.Predmet.ProtustrankaFormatedOIB_1">  ATM d.o.o., OIB 40434505933</derivirana_varijabla>
  </DomainObject.Predmet.ProtustrankaFormatedOIB>
  <DomainObject.Predmet.ProtustrankaFormatedWithAdress>
    <izvorni_sadrzaj> ATM d.o.o., Slavonska avenija 22e, 10000 Zagreb</izvorni_sadrzaj>
    <derivirana_varijabla naziv="DomainObject.Predmet.ProtustrankaFormatedWithAdress_1"> ATM d.o.o., Slavonska avenija 22e, 10000 Zagreb</derivirana_varijabla>
  </DomainObject.Predmet.ProtustrankaFormatedWithAdress>
  <DomainObject.Predmet.ProtustrankaFormatedWithAdressOIB>
    <izvorni_sadrzaj> ATM d.o.o., OIB 40434505933, Slavonska avenija 22e, 10000 Zagreb</izvorni_sadrzaj>
    <derivirana_varijabla naziv="DomainObject.Predmet.ProtustrankaFormatedWithAdressOIB_1"> ATM d.o.o., OIB 40434505933, Slavonska avenija 22e, 10000 Zagreb</derivirana_varijabla>
  </DomainObject.Predmet.ProtustrankaFormatedWithAdressOIB>
  <DomainObject.Predmet.ProtustrankaWithAdress>
    <izvorni_sadrzaj>ATM d.o.o. Slavonska avenija 22e, 10000 Zagreb</izvorni_sadrzaj>
    <derivirana_varijabla naziv="DomainObject.Predmet.ProtustrankaWithAdress_1">ATM d.o.o. Slavonska avenija 22e, 10000 Zagreb</derivirana_varijabla>
  </DomainObject.Predmet.ProtustrankaWithAdress>
  <DomainObject.Predmet.ProtustrankaWithAdressOIB>
    <izvorni_sadrzaj>ATM d.o.o., OIB 40434505933, Slavonska avenija 22e, 10000 Zagreb</izvorni_sadrzaj>
    <derivirana_varijabla naziv="DomainObject.Predmet.ProtustrankaWithAdressOIB_1">ATM d.o.o., OIB 40434505933, Slavonska avenija 22e, 10000 Zagreb</derivirana_varijabla>
  </DomainObject.Predmet.ProtustrankaWithAdressOIB>
  <DomainObject.Predmet.ProtustrankaNazivFormated>
    <izvorni_sadrzaj>ATM d.o.o.</izvorni_sadrzaj>
    <derivirana_varijabla naziv="DomainObject.Predmet.ProtustrankaNazivFormated_1">ATM d.o.o.</derivirana_varijabla>
  </DomainObject.Predmet.ProtustrankaNazivFormated>
  <DomainObject.Predmet.ProtustrankaNazivFormatedOIB>
    <izvorni_sadrzaj>ATM d.o.o., OIB 40434505933</izvorni_sadrzaj>
    <derivirana_varijabla naziv="DomainObject.Predmet.ProtustrankaNazivFormatedOIB_1">ATM d.o.o., OIB 40434505933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ATM d.o.o.</izvorni_sadrzaj>
    <derivirana_varijabla naziv="DomainObject.Predmet.StrankaFormated_1">  ATM d.o.o.</derivirana_varijabla>
  </DomainObject.Predmet.StrankaFormated>
  <DomainObject.Predmet.StrankaFormatedOIB>
    <izvorni_sadrzaj>  ATM d.o.o., OIB 40434505933</izvorni_sadrzaj>
    <derivirana_varijabla naziv="DomainObject.Predmet.StrankaFormatedOIB_1">  ATM d.o.o., OIB 40434505933</derivirana_varijabla>
  </DomainObject.Predmet.StrankaFormatedOIB>
  <DomainObject.Predmet.StrankaFormatedWithAdress>
    <izvorni_sadrzaj> ATM d.o.o., Slavonska avenija 22e, 10000 Zagreb</izvorni_sadrzaj>
    <derivirana_varijabla naziv="DomainObject.Predmet.StrankaFormatedWithAdress_1"> ATM d.o.o., Slavonska avenija 22e, 10000 Zagreb</derivirana_varijabla>
  </DomainObject.Predmet.StrankaFormatedWithAdress>
  <DomainObject.Predmet.StrankaFormatedWithAdressOIB>
    <izvorni_sadrzaj> ATM d.o.o., OIB 40434505933, Slavonska avenija 22e, 10000 Zagreb</izvorni_sadrzaj>
    <derivirana_varijabla naziv="DomainObject.Predmet.StrankaFormatedWithAdressOIB_1"> ATM d.o.o., OIB 40434505933, Slavonska avenija 22e, 10000 Zagreb</derivirana_varijabla>
  </DomainObject.Predmet.StrankaFormatedWithAdressOIB>
  <DomainObject.Predmet.StrankaWithAdress>
    <izvorni_sadrzaj>ATM d.o.o. Slavonska avenija 22e,10000 Zagreb</izvorni_sadrzaj>
    <derivirana_varijabla naziv="DomainObject.Predmet.StrankaWithAdress_1">ATM d.o.o. Slavonska avenija 22e,10000 Zagreb</derivirana_varijabla>
  </DomainObject.Predmet.StrankaWithAdress>
  <DomainObject.Predmet.StrankaWithAdressOIB>
    <izvorni_sadrzaj>ATM d.o.o., OIB 40434505933, Slavonska avenija 22e,10000 Zagreb</izvorni_sadrzaj>
    <derivirana_varijabla naziv="DomainObject.Predmet.StrankaWithAdressOIB_1">ATM d.o.o., OIB 40434505933, Slavonska avenija 22e,10000 Zagreb</derivirana_varijabla>
  </DomainObject.Predmet.StrankaWithAdressOIB>
  <DomainObject.Predmet.StrankaNazivFormated>
    <izvorni_sadrzaj>ATM d.o.o.</izvorni_sadrzaj>
    <derivirana_varijabla naziv="DomainObject.Predmet.StrankaNazivFormated_1">ATM d.o.o.</derivirana_varijabla>
  </DomainObject.Predmet.StrankaNazivFormated>
  <DomainObject.Predmet.StrankaNazivFormatedOIB>
    <izvorni_sadrzaj>ATM d.o.o., OIB 40434505933</izvorni_sadrzaj>
    <derivirana_varijabla naziv="DomainObject.Predmet.StrankaNazivFormatedOIB_1">ATM d.o.o., OIB 40434505933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ATM d.o.o.</item>
    </izvorni_sadrzaj>
    <derivirana_varijabla naziv="DomainObject.Predmet.StrankaListFormated_1">
      <item>ATM d.o.o.</item>
    </derivirana_varijabla>
  </DomainObject.Predmet.StrankaListFormated>
  <DomainObject.Predmet.StrankaListFormatedOIB>
    <izvorni_sadrzaj>
      <item>ATM d.o.o., OIB 40434505933</item>
    </izvorni_sadrzaj>
    <derivirana_varijabla naziv="DomainObject.Predmet.StrankaListFormatedOIB_1">
      <item>ATM d.o.o., OIB 40434505933</item>
    </derivirana_varijabla>
  </DomainObject.Predmet.StrankaListFormatedOIB>
  <DomainObject.Predmet.StrankaListFormatedWithAdress>
    <izvorni_sadrzaj>
      <item>ATM d.o.o., Slavonska avenija 22e, 10000 Zagreb</item>
    </izvorni_sadrzaj>
    <derivirana_varijabla naziv="DomainObject.Predmet.StrankaListFormatedWithAdress_1">
      <item>ATM d.o.o., Slavonska avenija 22e, 10000 Zagreb</item>
    </derivirana_varijabla>
  </DomainObject.Predmet.StrankaListFormatedWithAdress>
  <DomainObject.Predmet.StrankaListFormatedWithAdressOIB>
    <izvorni_sadrzaj>
      <item>ATM d.o.o., OIB 40434505933, Slavonska avenija 22e, 10000 Zagreb</item>
    </izvorni_sadrzaj>
    <derivirana_varijabla naziv="DomainObject.Predmet.StrankaListFormatedWithAdressOIB_1">
      <item>ATM d.o.o., OIB 40434505933, Slavonska avenija 22e, 10000 Zagreb</item>
    </derivirana_varijabla>
  </DomainObject.Predmet.StrankaListFormatedWithAdressOIB>
  <DomainObject.Predmet.StrankaListNazivFormated>
    <izvorni_sadrzaj>
      <item>ATM d.o.o.</item>
    </izvorni_sadrzaj>
    <derivirana_varijabla naziv="DomainObject.Predmet.StrankaListNazivFormated_1">
      <item>ATM d.o.o.</item>
    </derivirana_varijabla>
  </DomainObject.Predmet.StrankaListNazivFormated>
  <DomainObject.Predmet.StrankaListNazivFormatedOIB>
    <izvorni_sadrzaj>
      <item>ATM d.o.o., OIB 40434505933</item>
    </izvorni_sadrzaj>
    <derivirana_varijabla naziv="DomainObject.Predmet.StrankaListNazivFormatedOIB_1">
      <item>ATM d.o.o., OIB 40434505933</item>
    </derivirana_varijabla>
  </DomainObject.Predmet.StrankaListNazivFormatedOIB>
  <DomainObject.Predmet.ProtuStrankaListFormated>
    <izvorni_sadrzaj>
      <item>ATM d.o.o.</item>
    </izvorni_sadrzaj>
    <derivirana_varijabla naziv="DomainObject.Predmet.ProtuStrankaListFormated_1">
      <item>ATM d.o.o.</item>
    </derivirana_varijabla>
  </DomainObject.Predmet.ProtuStrankaListFormated>
  <DomainObject.Predmet.ProtuStrankaListFormatedOIB>
    <izvorni_sadrzaj>
      <item>ATM d.o.o., OIB 40434505933</item>
    </izvorni_sadrzaj>
    <derivirana_varijabla naziv="DomainObject.Predmet.ProtuStrankaListFormatedOIB_1">
      <item>ATM d.o.o., OIB 40434505933</item>
    </derivirana_varijabla>
  </DomainObject.Predmet.ProtuStrankaListFormatedOIB>
  <DomainObject.Predmet.ProtuStrankaListFormatedWithAdress>
    <izvorni_sadrzaj>
      <item>ATM d.o.o., Slavonska avenija 22e, 10000 Zagreb</item>
    </izvorni_sadrzaj>
    <derivirana_varijabla naziv="DomainObject.Predmet.ProtuStrankaListFormatedWithAdress_1">
      <item>ATM d.o.o., Slavonska avenija 22e, 10000 Zagreb</item>
    </derivirana_varijabla>
  </DomainObject.Predmet.ProtuStrankaListFormatedWithAdress>
  <DomainObject.Predmet.ProtuStrankaListFormatedWithAdressOIB>
    <izvorni_sadrzaj>
      <item>ATM d.o.o., OIB 40434505933, Slavonska avenija 22e, 10000 Zagreb</item>
    </izvorni_sadrzaj>
    <derivirana_varijabla naziv="DomainObject.Predmet.ProtuStrankaListFormatedWithAdressOIB_1">
      <item>ATM d.o.o., OIB 40434505933, Slavonska avenija 22e, 10000 Zagreb</item>
    </derivirana_varijabla>
  </DomainObject.Predmet.ProtuStrankaListFormatedWithAdressOIB>
  <DomainObject.Predmet.ProtuStrankaListNazivFormated>
    <izvorni_sadrzaj>
      <item>ATM d.o.o.</item>
    </izvorni_sadrzaj>
    <derivirana_varijabla naziv="DomainObject.Predmet.ProtuStrankaListNazivFormated_1">
      <item>ATM d.o.o.</item>
    </derivirana_varijabla>
  </DomainObject.Predmet.ProtuStrankaListNazivFormated>
  <DomainObject.Predmet.ProtuStrankaListNazivFormatedOIB>
    <izvorni_sadrzaj>
      <item>ATM d.o.o., OIB 40434505933</item>
    </izvorni_sadrzaj>
    <derivirana_varijabla naziv="DomainObject.Predmet.ProtuStrankaListNazivFormatedOIB_1">
      <item>ATM d.o.o., OIB 40434505933</item>
    </derivirana_varijabla>
  </DomainObject.Predmet.ProtuStrankaListNazivFormatedOIB>
  <DomainObject.Predmet.OstaliListFormated>
    <izvorni_sadrzaj>
      <item>Ante Dragičević</item>
      <item>Melita Gregurić</item>
    </izvorni_sadrzaj>
    <derivirana_varijabla naziv="DomainObject.Predmet.OstaliListFormated_1">
      <item>Ante Dragičević</item>
      <item>Melita Gregurić</item>
    </derivirana_varijabla>
  </DomainObject.Predmet.OstaliListFormated>
  <DomainObject.Predmet.OstaliListFormatedOIB>
    <izvorni_sadrzaj>
      <item>Ante Dragičević, OIB 74126068971</item>
      <item>Melita Gregurić, OIB 45359031909</item>
    </izvorni_sadrzaj>
    <derivirana_varijabla naziv="DomainObject.Predmet.OstaliListFormatedOIB_1">
      <item>Ante Dragičević, OIB 74126068971</item>
      <item>Melita Gregurić, OIB 45359031909</item>
    </derivirana_varijabla>
  </DomainObject.Predmet.OstaliListFormatedOIB>
  <DomainObject.Predmet.OstaliListFormatedWithAdress>
    <izvorni_sadrzaj>
      <item>Ante Dragičević, Zadarska 77, 10000 Zagreb</item>
      <item>Melita Gregurić, 9. Svibnja 22, 10430 Samobor</item>
    </izvorni_sadrzaj>
    <derivirana_varijabla naziv="DomainObject.Predmet.OstaliListFormatedWithAdress_1">
      <item>Ante Dragičević, Zadarska 77, 10000 Zagreb</item>
      <item>Melita Gregurić, 9. Svibnja 22, 10430 Samobor</item>
    </derivirana_varijabla>
  </DomainObject.Predmet.OstaliListFormatedWithAdress>
  <DomainObject.Predmet.OstaliListFormatedWithAdressOIB>
    <izvorni_sadrzaj>
      <item>Ante Dragičević, OIB 74126068971, Zadarska 77, 10000 Zagreb</item>
      <item>Melita Gregurić, OIB 45359031909, 9. Svibnja 22, 10430 Samobor</item>
    </izvorni_sadrzaj>
    <derivirana_varijabla naziv="DomainObject.Predmet.OstaliListFormatedWithAdressOIB_1">
      <item>Ante Dragičević, OIB 74126068971, Zadarska 77, 10000 Zagreb</item>
      <item>Melita Gregurić, OIB 45359031909, 9. Svibnja 22, 10430 Samobor</item>
    </derivirana_varijabla>
  </DomainObject.Predmet.OstaliListFormatedWithAdressOIB>
  <DomainObject.Predmet.OstaliListNazivFormated>
    <izvorni_sadrzaj>
      <item>Ante Dragičević</item>
      <item>Melita Gregurić</item>
    </izvorni_sadrzaj>
    <derivirana_varijabla naziv="DomainObject.Predmet.OstaliListNazivFormated_1">
      <item>Ante Dragičević</item>
      <item>Melita Gregurić</item>
    </derivirana_varijabla>
  </DomainObject.Predmet.OstaliListNazivFormated>
  <DomainObject.Predmet.OstaliListNazivFormatedOIB>
    <izvorni_sadrzaj>
      <item>Ante Dragičević, OIB 74126068971</item>
      <item>Melita Gregurić, OIB 45359031909</item>
    </izvorni_sadrzaj>
    <derivirana_varijabla naziv="DomainObject.Predmet.OstaliListNazivFormatedOIB_1">
      <item>Ante Dragičević, OIB 74126068971</item>
      <item>Melita Gregurić, OIB 45359031909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ATM d.o.o.</izvorni_sadrzaj>
    <derivirana_varijabla naziv="DomainObject.Predmet.StrankaIDrugi_1">ATM d.o.o.</derivirana_varijabla>
  </DomainObject.Predmet.StrankaIDrugi>
  <DomainObject.Predmet.ProtustrankaIDrugi>
    <izvorni_sadrzaj>ATM d.o.o.</izvorni_sadrzaj>
    <derivirana_varijabla naziv="DomainObject.Predmet.ProtustrankaIDrugi_1">ATM d.o.o.</derivirana_varijabla>
  </DomainObject.Predmet.ProtustrankaIDrugi>
  <DomainObject.Predmet.StrankaIDrugiAdressOIB>
    <izvorni_sadrzaj>ATM d.o.o., OIB 40434505933, Slavonska avenija 22e, 10000 Zagreb</izvorni_sadrzaj>
    <derivirana_varijabla naziv="DomainObject.Predmet.StrankaIDrugiAdressOIB_1">ATM d.o.o., OIB 40434505933, Slavonska avenija 22e, 10000 Zagreb</derivirana_varijabla>
  </DomainObject.Predmet.StrankaIDrugiAdressOIB>
  <DomainObject.Predmet.ProtustrankaIDrugiAdressOIB>
    <izvorni_sadrzaj>ATM d.o.o., OIB 40434505933, Slavonska avenija 22e, 10000 Zagreb</izvorni_sadrzaj>
    <derivirana_varijabla naziv="DomainObject.Predmet.ProtustrankaIDrugiAdressOIB_1">ATM d.o.o., OIB 40434505933, Slavonska avenija 22e,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 d.o.o.</item>
      <item>ATM d.o.o.</item>
      <item>Ante Dragičević</item>
      <item>Melita Gregurić</item>
    </izvorni_sadrzaj>
    <derivirana_varijabla naziv="DomainObject.Predmet.SudioniciListNaziv_1">
      <item>ATM d.o.o.</item>
      <item>ATM d.o.o.</item>
      <item>Ante Dragičević</item>
      <item>Melita Gregurić</item>
    </derivirana_varijabla>
  </DomainObject.Predmet.SudioniciListNaziv>
  <DomainObject.Predmet.SudioniciListAdressOIB>
    <izvorni_sadrzaj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izvorni_sadrzaj>
    <derivirana_varijabla naziv="DomainObject.Predmet.SudioniciListAdressOIB_1"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40434505933</item>
      <item>, OIB 40434505933</item>
      <item>, OIB 74126068971</item>
      <item>, OIB 45359031909</item>
    </izvorni_sadrzaj>
    <derivirana_varijabla naziv="DomainObject.Predmet.SudioniciListNazivOIB_1">
      <item>, OIB 40434505933</item>
      <item>, OIB 40434505933</item>
      <item>, OIB 74126068971</item>
      <item>, OIB 45359031909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155</properties:Words>
  <properties:Characters>771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2015-10-26T12:36:00Z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2015-10-26T12:38:00Z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