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6c50" w14:paraId="adf6c50" w:rsidRDefault="00F57F8F" w:rsidP="00F57F8F" w:rsidR="00F57F8F">
      <w:pPr>
        <w15:collapsed w:val="false"/>
      </w:pPr>
      <w:bookmarkStart w:name="_GoBack" w:id="0"/>
      <w:bookmarkEnd w:id="0"/>
    </w:p>
    <w:p w:rsidRDefault="00502469" w:rsidP="00F57F8F" w:rsidR="00F57F8F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57F8F" w:rsidP="00F57F8F" w:rsidR="00F57F8F">
      <w:r>
        <w:t>REPUBLIKA HRVATSKA</w:t>
      </w:r>
    </w:p>
    <w:p w:rsidRDefault="00F57F8F" w:rsidP="00F57F8F" w:rsidR="00F57F8F">
      <w:r>
        <w:t>Trgovački sud u Zagrebu</w:t>
      </w:r>
    </w:p>
    <w:p w:rsidRDefault="00F57F8F" w:rsidP="00F57F8F" w:rsidR="00F57F8F">
      <w:r>
        <w:t>Zagreb, Amruševa 2/II</w:t>
      </w:r>
    </w:p>
    <w:p w:rsidRDefault="00F57F8F" w:rsidP="00F57F8F" w:rsidR="00F57F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5EFB">
        <w:t xml:space="preserve">            18</w:t>
      </w:r>
      <w:r>
        <w:t>. St-882/18</w:t>
      </w:r>
    </w:p>
    <w:p w:rsidRDefault="00F57F8F" w:rsidP="00EE5EFB" w:rsidR="00F57F8F">
      <w:pPr>
        <w:ind w:firstLine="708" w:left="2124"/>
      </w:pPr>
      <w:r>
        <w:t>R E P U B L I K A   H R V A T S K A</w:t>
      </w:r>
    </w:p>
    <w:p w:rsidRDefault="00F57F8F" w:rsidP="00F57F8F" w:rsidR="00F57F8F"/>
    <w:p w:rsidRDefault="00F57F8F" w:rsidP="00EE5EFB" w:rsidR="00F57F8F">
      <w:pPr>
        <w:ind w:firstLine="708" w:left="2832"/>
      </w:pPr>
      <w:r>
        <w:t>Z A K LJ U Č A K</w:t>
      </w:r>
    </w:p>
    <w:p w:rsidRDefault="00F57F8F" w:rsidP="00F57F8F" w:rsidR="00F57F8F"/>
    <w:p w:rsidRDefault="00F57F8F" w:rsidP="00F57F8F" w:rsidR="00F57F8F">
      <w:r>
        <w:tab/>
        <w:t xml:space="preserve">Trgovački sud u Zagrebu, </w:t>
      </w:r>
      <w:r w:rsidR="00EE5EFB">
        <w:t>sudac Danijela Uzelac,</w:t>
      </w:r>
      <w:r>
        <w:t xml:space="preserve"> u stečajnom postupku nad dužnikom PEGY PRIJEVOZ j.d.o.o., </w:t>
      </w:r>
      <w:r w:rsidR="00EE5EFB" w:rsidRPr="00EE5EFB">
        <w:t>OIB 56622522337</w:t>
      </w:r>
      <w:r w:rsidR="00EE5EFB">
        <w:t xml:space="preserve">, </w:t>
      </w:r>
      <w:r>
        <w:t>S</w:t>
      </w:r>
      <w:r w:rsidR="00DB122D">
        <w:t xml:space="preserve">taro Čiče, Velikogorička 9, </w:t>
      </w:r>
      <w:r w:rsidR="00EE5EFB">
        <w:t>22. veljače 2019.</w:t>
      </w:r>
    </w:p>
    <w:p w:rsidRDefault="00F57F8F" w:rsidP="00F57F8F" w:rsidR="00F57F8F"/>
    <w:p w:rsidRDefault="00DB122D" w:rsidP="00DB122D" w:rsidR="00F57F8F">
      <w:r>
        <w:t xml:space="preserve">                                                               </w:t>
      </w:r>
      <w:r w:rsidR="00F57F8F">
        <w:t xml:space="preserve">z a k lj u č i o   j e </w:t>
      </w:r>
    </w:p>
    <w:p w:rsidRDefault="00F57F8F" w:rsidP="00F57F8F" w:rsidR="00F57F8F"/>
    <w:p w:rsidRDefault="00F57F8F" w:rsidP="00DB122D" w:rsidR="00F57F8F">
      <w:pPr>
        <w:ind w:firstLine="708"/>
        <w:jc w:val="both"/>
      </w:pPr>
      <w:r>
        <w:t xml:space="preserve">Određuje se ročište radi rasprave o pretpostavkama za otvaranje stečajnog postupka nad dužnikom PEGY PRIJEVOZ j.d.o.o., Staro Čiče, Velikogorička 9, </w:t>
      </w:r>
      <w:r w:rsidR="00DB122D">
        <w:t xml:space="preserve">za </w:t>
      </w:r>
      <w:r>
        <w:t>21. ožujka 2018. u 9 sati, u zgradi Trgovačkog suda u Zagrebu, Petrinjska 8, soba broj 56/III. kat – dvorišna zgrada, na koje se dostavom ovog zaključka pozivaju:</w:t>
      </w:r>
    </w:p>
    <w:p w:rsidRDefault="00F57F8F" w:rsidP="00DB122D" w:rsidR="00F57F8F">
      <w:pPr>
        <w:jc w:val="both"/>
      </w:pPr>
      <w:r>
        <w:t>- predlagatelj FINA</w:t>
      </w:r>
    </w:p>
    <w:p w:rsidRDefault="00F57F8F" w:rsidP="00DB122D" w:rsidR="00F57F8F">
      <w:pPr>
        <w:jc w:val="both"/>
      </w:pPr>
      <w:r>
        <w:t>- dužnik</w:t>
      </w:r>
    </w:p>
    <w:p w:rsidRDefault="00F57F8F" w:rsidP="00DB122D" w:rsidR="00F57F8F">
      <w:pPr>
        <w:jc w:val="both"/>
      </w:pPr>
      <w:r>
        <w:t>- osoba ovlaštena za zastupanje dužnika i</w:t>
      </w:r>
    </w:p>
    <w:p w:rsidRDefault="00F57F8F" w:rsidP="00DB122D" w:rsidR="00F57F8F">
      <w:pPr>
        <w:jc w:val="both"/>
      </w:pPr>
      <w:r>
        <w:t>- privremeni stečajni upravitelj.</w:t>
      </w:r>
    </w:p>
    <w:p w:rsidRDefault="00F57F8F" w:rsidP="00DB122D" w:rsidR="00F57F8F">
      <w:pPr>
        <w:jc w:val="both"/>
      </w:pPr>
    </w:p>
    <w:p w:rsidRDefault="00DB122D" w:rsidP="00DB122D" w:rsidR="00F57F8F">
      <w:pPr>
        <w:ind w:firstLine="708" w:left="2124"/>
        <w:jc w:val="both"/>
      </w:pPr>
      <w:r>
        <w:t xml:space="preserve">   </w:t>
      </w:r>
      <w:r w:rsidR="00F57F8F">
        <w:t xml:space="preserve">U Zagrebu </w:t>
      </w:r>
      <w:r>
        <w:t>22, veljače 2019.</w:t>
      </w:r>
    </w:p>
    <w:p w:rsidRDefault="00F57F8F" w:rsidP="00DB122D" w:rsidR="00F57F8F">
      <w:pPr>
        <w:jc w:val="both"/>
      </w:pPr>
    </w:p>
    <w:p w:rsidRDefault="00F57F8F" w:rsidP="00F57F8F" w:rsidR="00F57F8F">
      <w:pPr>
        <w:ind w:left="7788"/>
      </w:pPr>
      <w:r>
        <w:t>Sudac:</w:t>
      </w:r>
    </w:p>
    <w:p w:rsidRDefault="00EE5EFB" w:rsidP="001E724B" w:rsidR="00F57F8F">
      <w:pPr>
        <w:ind w:left="6372"/>
      </w:pPr>
      <w:r>
        <w:t xml:space="preserve">   </w:t>
      </w:r>
      <w:r w:rsidR="00F57F8F">
        <w:t>Danijela Uzelac</w:t>
      </w:r>
      <w:r w:rsidR="001E724B">
        <w:t>, v.r.</w:t>
      </w:r>
    </w:p>
    <w:p w:rsidRDefault="00F57F8F" w:rsidP="00F57F8F" w:rsidR="00F57F8F"/>
    <w:p w:rsidRDefault="00F57F8F" w:rsidP="00F57F8F" w:rsidR="00F57F8F"/>
    <w:p w:rsidRDefault="00EE5EFB" w:rsidP="00F57F8F" w:rsidR="00F57F8F">
      <w:r>
        <w:t xml:space="preserve">UPUTA O PRAVNOM LIJEKU : </w:t>
      </w:r>
      <w:r w:rsidR="00F57F8F">
        <w:t>Protiv ovog zaključka nije dopušten pravni lijek (čl. 19. st. 7. Stečajnog zakona („Narodne novine“ broj</w:t>
      </w:r>
      <w:r>
        <w:t>:</w:t>
      </w:r>
      <w:r w:rsidR="00F57F8F">
        <w:t xml:space="preserve"> 71/15</w:t>
      </w:r>
      <w:r>
        <w:t>.</w:t>
      </w:r>
      <w:r w:rsidR="00F57F8F">
        <w:t xml:space="preserve"> i 104/17</w:t>
      </w:r>
      <w:r>
        <w:t>.</w:t>
      </w:r>
      <w:r w:rsidR="00F57F8F">
        <w:t>)).</w:t>
      </w:r>
    </w:p>
    <w:p w:rsidRDefault="00F57F8F" w:rsidP="00F57F8F" w:rsidR="00F57F8F"/>
    <w:p w:rsidRDefault="001E724B" w:rsidP="001E724B" w:rsidR="001E724B">
      <w:pPr>
        <w:jc w:val="right"/>
      </w:pPr>
      <w:r>
        <w:t>Za točnost otpravka:</w:t>
      </w:r>
    </w:p>
    <w:p w:rsidRDefault="001E724B" w:rsidP="001E724B" w:rsidR="001E724B">
      <w:pPr>
        <w:jc w:val="right"/>
      </w:pPr>
      <w:r>
        <w:t>Katarina Franjić</w:t>
      </w:r>
    </w:p>
    <w:p w:rsidRDefault="001E724B" w:rsidP="00F57F8F" w:rsidR="001E724B"/>
    <w:p w:rsidRDefault="004379A2" w:rsidP="00F57F8F" w:rsidR="004379A2"/>
    <w:sectPr w:rsidR="004379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469"/>
    <w:rsid w:val="001E724B"/>
    <w:rsid w:val="004379A2"/>
    <w:rsid w:val="00502469"/>
    <w:rsid w:val="006B68F1"/>
    <w:rsid w:val="00B32469"/>
    <w:rsid w:val="00DB122D"/>
    <w:rsid w:val="00EE5EFB"/>
    <w:rsid w:val="00F5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24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24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24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24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St-882/2018-45</izvorni_sadrzaj>
    <derivirana_varijabla naziv="DomainObject.PredzadnjaOdlukaIzPredmeta.Oznaka_1">St-882/2018-45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172</properties:Words>
  <properties:Characters>814</properties:Characters>
  <properties:Lines>36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2019-02-22T12:33:00Z</dcterms:created>
  <dc:creator>Danijela Uzelac</dc:creator>
  <dc:description/>
  <cp:keywords/>
  <cp:lastModifiedBy>Katarina Franjić</cp:lastModifiedBy>
  <cp:lastPrinted>2019-02-22T12:42:00Z</cp:lastPrinted>
  <dcterms:modified xmlns:xsi="http://www.w3.org/2001/XMLSchema-instance" xsi:type="dcterms:W3CDTF">2019-02-22T12:46:00Z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(st-882-18 zaključak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