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25E6A" w:rsidR="00A84055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A84055" w:rsidP="00F25E6A" w:rsidR="00A84055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4055" w:rsidP="00F25E6A" w:rsidR="00A84055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A84055" w:rsidP="00F25E6A" w:rsidR="00A84055" w:rsidRPr="009077C2">
            <w:pPr>
              <w:jc w:val="center"/>
            </w:pPr>
            <w:r>
              <w:t xml:space="preserve">Trgovački sud u Osijeku   </w:t>
            </w:r>
          </w:p>
          <w:p w:rsidRDefault="00A84055" w:rsidP="00F25E6A" w:rsidR="00A84055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F25E6A" w:rsidR="00A8405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84055" w:rsidP="00F25E6A" w:rsidR="00A84055" w:rsidRPr="00974EE9">
            <w:pPr>
              <w:pStyle w:val="VSVerzija"/>
              <w:jc w:val="center"/>
            </w:pPr>
            <w:r>
              <w:t xml:space="preserve">Poslovni broj: </w:t>
            </w:r>
            <w:r w:rsidR="0011681A">
              <w:t>13 St-2238/16-21</w:t>
            </w:r>
          </w:p>
        </w:tc>
      </w:tr>
    </w:tbl>
    <w:p w14:textId="824e383" w14:paraId="824e383" w:rsidRDefault="00A84055" w:rsidP="00A84055" w:rsidR="00A84055">
      <w:pPr>
        <w:jc w:val="both"/>
        <w15:collapsed w:val="false"/>
      </w:pPr>
    </w:p>
    <w:p w:rsidRDefault="00A84055" w:rsidP="00A84055" w:rsidR="00A84055">
      <w:pPr>
        <w:jc w:val="both"/>
      </w:pPr>
    </w:p>
    <w:p w:rsidRDefault="00A84055" w:rsidP="00A84055" w:rsidR="00A84055">
      <w:pPr>
        <w:jc w:val="both"/>
      </w:pPr>
    </w:p>
    <w:p w:rsidRDefault="00A84055" w:rsidP="00A84055" w:rsidR="00A84055">
      <w:pPr>
        <w:jc w:val="both"/>
      </w:pPr>
    </w:p>
    <w:p w:rsidRDefault="00A84055" w:rsidP="00A84055" w:rsidR="00A84055">
      <w:pPr>
        <w:jc w:val="both"/>
      </w:pPr>
    </w:p>
    <w:p w:rsidRDefault="00A84055" w:rsidP="00A84055" w:rsidR="00A84055">
      <w:pPr>
        <w:jc w:val="both"/>
      </w:pPr>
    </w:p>
    <w:p w:rsidRDefault="00A84055" w:rsidP="00A84055" w:rsidR="00A84055">
      <w:pPr>
        <w:jc w:val="center"/>
      </w:pPr>
      <w:r>
        <w:t>R E P U B L I K A  H R V A T S K A</w:t>
      </w:r>
    </w:p>
    <w:p w:rsidRDefault="00A84055" w:rsidP="00A84055" w:rsidR="00A84055">
      <w:pPr>
        <w:jc w:val="center"/>
      </w:pPr>
    </w:p>
    <w:p w:rsidRDefault="00A84055" w:rsidP="00A84055" w:rsidR="00A84055">
      <w:pPr>
        <w:jc w:val="center"/>
      </w:pPr>
      <w:r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11681A">
        <w:t>OS&amp;BS j.d.o.o. za ugostiteljstvo i usluge, u stečaju, Osijek, Josipa Jurja Strossmayera 159, MBS: 030167994, OIB: 93311629098</w:t>
      </w:r>
      <w:r>
        <w:rPr>
          <w:bCs/>
        </w:rPr>
        <w:t>, dana</w:t>
      </w:r>
      <w:r w:rsidR="0011681A">
        <w:rPr>
          <w:bCs/>
        </w:rPr>
        <w:t xml:space="preserve"> 29. siječnja 2019.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154488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Marku Tominac </w:t>
      </w:r>
      <w:r>
        <w:t>dipl. ing., Vinkovci, Vladimira Nazora 3 OIB 98361792494</w:t>
      </w:r>
      <w:r w:rsidR="00DF0DBC">
        <w:t xml:space="preserve">, odobrava se na ime nagrade i na ime naknade troškova iznos od 3.500,00 kn bruto, za obnašanje dužnosti privremenog stečajnog upravitelja nad stečajnim dužnikom </w:t>
      </w:r>
      <w:r w:rsidR="0011681A">
        <w:t>OS&amp;BS j.d.o.o. za ugostiteljstvo i usluge, Osijek, Josipa Jurja Strossmayera 159, MBS: 030167994, OIB: 93311629098.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 neto iznos iz točke 1. ovog rješenja isplati na žiro račun stečajnog upravitelja</w:t>
      </w:r>
      <w:r w:rsidR="00101A8F">
        <w:t xml:space="preserve"> Marka Tominac dipl. ing. iz Vinkovaca, Vladimira Nazora 3 OIB 98361792494, I</w:t>
      </w:r>
      <w:r w:rsidR="00C72F84">
        <w:t>BAN: HR</w:t>
      </w:r>
      <w:r w:rsidR="00101A8F">
        <w:t>4323</w:t>
      </w:r>
      <w:r w:rsidR="00363732">
        <w:t>900013102195964</w:t>
      </w:r>
      <w:r>
        <w:t xml:space="preserve">, 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 w:rsidRPr="00AB2F7F">
      <w:pPr>
        <w:pStyle w:val="Tijeloteksta"/>
        <w:rPr>
          <w:bCs/>
        </w:rPr>
      </w:pPr>
    </w:p>
    <w:p w:rsidRDefault="00DF0DBC" w:rsidP="00A84055" w:rsidR="00321A89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1681A">
        <w:rPr>
          <w:bCs/>
        </w:rPr>
        <w:t>2238/16-8 od 3. listopada 2018.</w:t>
      </w:r>
      <w:r>
        <w:rPr>
          <w:bCs/>
        </w:rPr>
        <w:t xml:space="preserve"> godine pokrenut je prethodni postupak nad dužnikom</w:t>
      </w:r>
      <w:r>
        <w:rPr>
          <w:color w:val="000000"/>
        </w:rPr>
        <w:t xml:space="preserve"> </w:t>
      </w:r>
      <w:r w:rsidR="00D52C47">
        <w:t>OS&amp;BS j.d.o.o. za ugostiteljstvo i usluge, Osijek, Josipa Jurja Strossmayera 159, MBS: 030167994, OIB: 93311629098</w:t>
      </w:r>
      <w:r>
        <w:rPr>
          <w:bCs/>
        </w:rPr>
        <w:t xml:space="preserve">. Istim rješenjem imenovan  je privremeni stečajni upravitelj </w:t>
      </w:r>
      <w:r w:rsidR="00321A89">
        <w:t>Marko Tominac dipl. ing. iz Vinkovaca,</w:t>
      </w:r>
      <w:r>
        <w:rPr>
          <w:bCs/>
        </w:rPr>
        <w:t xml:space="preserve">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D52C47" w:rsidP="00A84055" w:rsidR="00321A89">
      <w:pPr>
        <w:pStyle w:val="Tijeloteksta"/>
        <w:ind w:firstLine="708"/>
        <w:jc w:val="right"/>
        <w:rPr>
          <w:bCs/>
        </w:rPr>
      </w:pPr>
      <w:r>
        <w:t>Poslovni broj: 13 St-2238/16-21</w:t>
      </w:r>
    </w:p>
    <w:p w:rsidRDefault="00DF0DBC" w:rsidP="00321A89" w:rsidR="00DF0DBC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52C47" w:rsidP="00DF0DBC" w:rsidR="00D52C47">
      <w:pPr>
        <w:pStyle w:val="Tijeloteksta"/>
        <w:ind w:firstLine="708"/>
        <w:jc w:val="center"/>
        <w:rPr>
          <w:bCs/>
        </w:rPr>
      </w:pPr>
    </w:p>
    <w:p w:rsidRDefault="00D52C47" w:rsidP="00DF0DBC" w:rsidR="00D52C47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D52C47">
        <w:rPr>
          <w:bCs/>
        </w:rPr>
        <w:t>7. studenog 2018. godine te je</w:t>
      </w:r>
      <w:r>
        <w:rPr>
          <w:bCs/>
        </w:rPr>
        <w:t xml:space="preserve"> nazočio ročištu radi izjašnjenja o prijedlogu i raspravi o pretpostavkama za otvaranje stečajnog postupka održanom dana </w:t>
      </w:r>
      <w:r w:rsidR="00D52C47">
        <w:rPr>
          <w:bCs/>
        </w:rPr>
        <w:t>20. studenog</w:t>
      </w:r>
      <w:r w:rsidR="00143EC8">
        <w:rPr>
          <w:bCs/>
        </w:rPr>
        <w:t xml:space="preserve"> 2018.</w:t>
      </w:r>
      <w:r>
        <w:rPr>
          <w:bCs/>
        </w:rPr>
        <w:t xml:space="preserve">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>Dana 2</w:t>
      </w:r>
      <w:r w:rsidR="00D52C47">
        <w:rPr>
          <w:bCs/>
        </w:rPr>
        <w:t xml:space="preserve">5. siječnja 2019. </w:t>
      </w:r>
      <w:r>
        <w:rPr>
          <w:bCs/>
        </w:rPr>
        <w:t>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950FA7" w:rsidP="00950FA7" w:rsidR="00950FA7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r w:rsidR="00D52C47">
        <w:t xml:space="preserve">29. siječanj 2019.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A84055" w:rsidP="00DF0DBC" w:rsidR="00A84055">
      <w:pPr>
        <w:pStyle w:val="Tijeloteksta"/>
        <w:jc w:val="center"/>
      </w:pPr>
    </w:p>
    <w:p w:rsidRDefault="00A84055" w:rsidP="00A84055" w:rsidR="00A84055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A84055" w:rsidP="00A84055" w:rsidR="00A84055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84055" w:rsidP="00A84055" w:rsidR="00A84055"/>
    <w:p w:rsidRDefault="00A84055" w:rsidP="00A84055" w:rsidR="00A84055"/>
    <w:p w:rsidRDefault="00A84055" w:rsidP="00A84055" w:rsidR="00A84055"/>
    <w:p w:rsidRDefault="00A84055" w:rsidP="00A84055" w:rsidR="00A840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A84055" w:rsidP="00A84055" w:rsidR="00A84055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A84055" w:rsidP="00A84055" w:rsidR="00A84055">
      <w:pPr>
        <w:jc w:val="both"/>
      </w:pPr>
    </w:p>
    <w:p w:rsidRDefault="00A84055" w:rsidP="00A84055" w:rsidR="00A84055"/>
    <w:p w:rsidRDefault="00A84055" w:rsidP="00A84055" w:rsidR="00A84055">
      <w:r>
        <w:t>DNA:</w:t>
      </w:r>
    </w:p>
    <w:p w:rsidRDefault="00143EC8" w:rsidP="00A84055" w:rsidR="00DF0DBC">
      <w:pPr>
        <w:pStyle w:val="Odlomakpopisa"/>
        <w:numPr>
          <w:ilvl w:val="0"/>
          <w:numId w:val="21"/>
        </w:numPr>
      </w:pPr>
      <w:r>
        <w:t>Stečajni upravitelj Marko Tominac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D52C47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>kal. 28/2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5AE8A62"/>
    <w:lvl w:tplc="77A8071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1681A"/>
    <w:rsid w:val="001212CA"/>
    <w:rsid w:val="00134D91"/>
    <w:rsid w:val="00135891"/>
    <w:rsid w:val="00136E56"/>
    <w:rsid w:val="00143A3D"/>
    <w:rsid w:val="00143EC8"/>
    <w:rsid w:val="00146A6E"/>
    <w:rsid w:val="00151D3A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0FA7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31F7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055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BF473E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2C47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A84055"/>
    <w:pPr>
      <w:jc w:val="both"/>
    </w:pPr>
  </w:style>
  <w:style w:styleId="Bezproreda" w:type="paragraph">
    <w:name w:val="No Spacing"/>
    <w:uiPriority w:val="1"/>
    <w:qFormat/>
    <w:rsid w:val="00A8405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A84055"/>
    <w:pPr>
      <w:jc w:val="both"/>
    </w:pPr>
  </w:style>
  <w:style w:styleId="Bezproreda" w:type="paragraph">
    <w:name w:val="No Spacing"/>
    <w:uiPriority w:val="1"/>
    <w:qFormat/>
    <w:rsid w:val="00A8405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4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8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2238</izvorni_sadrzaj>
    <derivirana_varijabla naziv="DomainObject.Predmet.Broj_1">2238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St-2238/2016</izvorni_sadrzaj>
    <derivirana_varijabla naziv="DomainObject.Predmet.OznakaBroj_1">St-2238/2016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OS&amp;BS jednostavno društvo s ograničenom odgovornošću za ugostiteljstvo i usluge</izvorni_sadrzaj>
    <derivirana_varijabla naziv="DomainObject.Predmet.ProtustrankaFormated_1">  OS&amp;BS jednostavno društvo s ograničenom odgovornošću za ugostiteljstvo i usluge</derivirana_varijabla>
  </DomainObject.Predmet.ProtustrankaFormated>
  <DomainObject.Predmet.ProtustrankaFormatedOIB>
    <izvorni_sadrzaj>  OS&amp;BS jednostavno društvo s ograničenom odgovornošću za ugostiteljstvo i usluge, OIB 93311629098</izvorni_sadrzaj>
    <derivirana_varijabla naziv="DomainObject.Predmet.ProtustrankaFormatedOIB_1">  OS&amp;BS jednostavno društvo s ograničenom odgovornošću za ugostiteljstvo i usluge, OIB 93311629098</derivirana_varijabla>
  </DomainObject.Predmet.ProtustrankaFormatedOIB>
  <DomainObject.Predmet.ProtustrankaFormatedWithAdress>
    <izvorni_sadrzaj> OS&amp;BS jednostavno društvo s ograničenom odgovornošću za ugostiteljstvo i usluge, Josipa Jurja Strossmayera 159, 31000 Osijek</izvorni_sadrzaj>
    <derivirana_varijabla naziv="DomainObject.Predmet.ProtustrankaFormatedWithAdress_1"> OS&amp;BS jednostavno društvo s ograničenom odgovornošću za ugostiteljstvo i usluge, Josipa Jurja Strossmayera 159, 31000 Osijek</derivirana_varijabla>
  </DomainObject.Predmet.ProtustrankaFormatedWithAdress>
  <DomainObject.Predmet.ProtustrankaFormatedWithAdressOIB>
    <izvorni_sadrzaj> OS&amp;BS jednostavno društvo s ograničenom odgovornošću za ugostiteljstvo i usluge, OIB 93311629098, Josipa Jurja Strossmayera 159, 31000 Osijek</izvorni_sadrzaj>
    <derivirana_varijabla naziv="DomainObject.Predmet.ProtustrankaFormatedWithAdressOIB_1"> OS&amp;BS jednostavno društvo s ograničenom odgovornošću za ugostiteljstvo i usluge, OIB 93311629098, Josipa Jurja Strossmayera 159, 31000 Osijek</derivirana_varijabla>
  </DomainObject.Predmet.ProtustrankaFormatedWithAdressOIB>
  <DomainObject.Predmet.ProtustrankaWithAdress>
    <izvorni_sadrzaj>OS&amp;BS jednostavno društvo s ograničenom odgovornošću za ugostiteljstvo i usluge Josipa Jurja Strossmayera 159, 31000 Osijek</izvorni_sadrzaj>
    <derivirana_varijabla naziv="DomainObject.Predmet.ProtustrankaWithAdress_1">OS&amp;BS jednostavno društvo s ograničenom odgovornošću za ugostiteljstvo i usluge Josipa Jurja Strossmayera 159, 31000 Osijek</derivirana_varijabla>
  </DomainObject.Predmet.ProtustrankaWithAdress>
  <DomainObject.Predmet.ProtustrankaWithAdressOIB>
    <izvorni_sadrzaj>OS&amp;BS jednostavno društvo s ograničenom odgovornošću za ugostiteljstvo i usluge, OIB 93311629098, Josipa Jurja Strossmayera 159, 31000 Osijek</izvorni_sadrzaj>
    <derivirana_varijabla naziv="DomainObject.Predmet.ProtustrankaWithAdressOIB_1">OS&amp;BS jednostavno društvo s ograničenom odgovornošću za ugostiteljstvo i usluge, OIB 93311629098, Josipa Jurja Strossmayera 159, 31000 Osijek</derivirana_varijabla>
  </DomainObject.Predmet.ProtustrankaWithAdressOIB>
  <DomainObject.Predmet.ProtustrankaNazivFormated>
    <izvorni_sadrzaj>OS&amp;BS jednostavno društvo s ograničenom odgovornošću za ugostiteljstvo i usluge</izvorni_sadrzaj>
    <derivirana_varijabla naziv="DomainObject.Predmet.ProtustrankaNazivFormated_1">OS&amp;BS jednostavno društvo s ograničenom odgovornošću za ugostiteljstvo i usluge</derivirana_varijabla>
  </DomainObject.Predmet.ProtustrankaNazivFormated>
  <DomainObject.Predmet.ProtustrankaNazivFormatedOIB>
    <izvorni_sadrzaj>OS&amp;BS jednostavno društvo s ograničenom odgovornošću za ugostiteljstvo i usluge, OIB 93311629098</izvorni_sadrzaj>
    <derivirana_varijabla naziv="DomainObject.Predmet.ProtustrankaNazivFormatedOIB_1">OS&amp;BS jednostavno društvo s ograničenom odgovornošću za ugostiteljstvo i usluge, OIB 93311629098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OS&amp;BS jednostavno društvo s ograničenom odgovornošću za ugostiteljstvo i usluge</item>
    </izvorni_sadrzaj>
    <derivirana_varijabla naziv="DomainObject.Predmet.ProtuStrankaListFormated_1">
      <item>OS&amp;BS jednostavno društvo s ograničenom odgovornošću za ugostiteljstvo i usluge</item>
    </derivirana_varijabla>
  </DomainObject.Predmet.ProtuStrankaListFormated>
  <DomainObject.Predmet.ProtuStrankaListFormatedOIB>
    <izvorni_sadrzaj>
      <item>OS&amp;BS jednostavno društvo s ograničenom odgovornošću za ugostiteljstvo i usluge, OIB 93311629098</item>
    </izvorni_sadrzaj>
    <derivirana_varijabla naziv="DomainObject.Predmet.ProtuStrankaListFormatedOIB_1">
      <item>OS&amp;BS jednostavno društvo s ograničenom odgovornošću za ugostiteljstvo i usluge, OIB 93311629098</item>
    </derivirana_varijabla>
  </DomainObject.Predmet.ProtuStrankaListFormatedOIB>
  <DomainObject.Predmet.ProtuStrankaListFormatedWithAdress>
    <izvorni_sadrzaj>
      <item>OS&amp;BS jednostavno društvo s ograničenom odgovornošću za ugostiteljstvo i usluge, Josipa Jurja Strossmayera 159, 31000 Osijek</item>
    </izvorni_sadrzaj>
    <derivirana_varijabla naziv="DomainObject.Predmet.ProtuStrankaListFormatedWithAdress_1">
      <item>OS&amp;BS jednostavno društvo s ograničenom odgovornošću za ugostiteljstvo i usluge, Josipa Jurja Strossmayera 159, 31000 Osijek</item>
    </derivirana_varijabla>
  </DomainObject.Predmet.ProtuStrankaListFormatedWithAdress>
  <DomainObject.Predmet.ProtuStrankaListFormatedWithAdressOIB>
    <izvorni_sadrzaj>
      <item>OS&amp;BS jednostavno društvo s ograničenom odgovornošću za ugostiteljstvo i usluge, OIB 93311629098, Josipa Jurja Strossmayera 159, 31000 Osijek</item>
    </izvorni_sadrzaj>
    <derivirana_varijabla naziv="DomainObject.Predmet.ProtuStrankaListFormatedWithAdressOIB_1">
      <item>OS&amp;BS jednostavno društvo s ograničenom odgovornošću za ugostiteljstvo i usluge, OIB 93311629098, Josipa Jurja Strossmayera 159, 31000 Osijek</item>
    </derivirana_varijabla>
  </DomainObject.Predmet.ProtuStrankaListFormatedWithAdressOIB>
  <DomainObject.Predmet.ProtuStrankaListNazivFormated>
    <izvorni_sadrzaj>
      <item>OS&amp;BS jednostavno društvo s ograničenom odgovornošću za ugostiteljstvo i usluge</item>
    </izvorni_sadrzaj>
    <derivirana_varijabla naziv="DomainObject.Predmet.ProtuStrankaListNazivFormated_1">
      <item>OS&amp;BS jednostavno društvo s ograničenom odgovornošću za ugostiteljstvo i usluge</item>
    </derivirana_varijabla>
  </DomainObject.Predmet.ProtuStrankaListNazivFormated>
  <DomainObject.Predmet.ProtuStrankaListNazivFormatedOIB>
    <izvorni_sadrzaj>
      <item>OS&amp;BS jednostavno društvo s ograničenom odgovornošću za ugostiteljstvo i usluge, OIB 93311629098</item>
    </izvorni_sadrzaj>
    <derivirana_varijabla naziv="DomainObject.Predmet.ProtuStrankaListNazivFormatedOIB_1">
      <item>OS&amp;BS jednostavno društvo s ograničenom odgovornošću za ugostiteljstvo i usluge, OIB 93311629098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OS&amp;BS jednostavno društvo s ograničenom odgovornošću za ugostiteljstvo i usluge</izvorni_sadrzaj>
    <derivirana_varijabla naziv="DomainObject.Predmet.ProtustrankaIDrugi_1">OS&amp;BS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OS&amp;BS jednostavno društvo s ograničenom odgovornošću za ugostiteljstvo i usluge, OIB 93311629098, Josipa Jurja Strossmayera 159, 31000 Osijek</izvorni_sadrzaj>
    <derivirana_varijabla naziv="DomainObject.Predmet.ProtustrankaIDrugiAdressOIB_1">OS&amp;BS jednostavno društvo s ograničenom odgovornošću za ugostiteljstvo i usluge, OIB 93311629098, Josipa Jurja Strossmayera 159,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2018.</izvorni_sadrzaj>
    <derivirana_varijabla naziv="DomainObject.Predmet.OdlukaRjesenje.DatumDonosenjaOdluke_1">14. prosinca 2018.</derivirana_varijabla>
  </DomainObject.Predmet.OdlukaRjesenje.DatumDonosenjaOdluke>
  <DomainObject.Predmet.OdlukaRjesenje.DatumPravomocnosti>
    <izvorni_sadrzaj>1. siječnja 2019.</izvorni_sadrzaj>
    <derivirana_varijabla naziv="DomainObject.Predmet.OdlukaRjesenje.DatumPravomocnosti_1">1. siječnja 2019.</derivirana_varijabla>
  </DomainObject.Predmet.OdlukaRjesenje.DatumPravomocnosti>
  <DomainObject.Predmet.OdlukaRjesenje.Oznaka>
    <izvorni_sadrzaj>St-2238/2016-17</izvorni_sadrzaj>
    <derivirana_varijabla naziv="DomainObject.Predmet.OdlukaRjesenje.Oznaka_1">St-2238/2016-17</derivirana_varijabla>
  </DomainObject.Predmet.OdlukaRjesenje.Oznaka>
  <DomainObject.Predmet.SudioniciListNaziv>
    <izvorni_sadrzaj>
      <item>FINA RC OSIJEK</item>
      <item>OS&amp;BS jednostavno društvo s ograničenom odgovornošću za ugostiteljstvo i usluge</item>
    </izvorni_sadrzaj>
    <derivirana_varijabla naziv="DomainObject.Predmet.SudioniciListNaziv_1">
      <item>FINA RC OSIJEK</item>
      <item>OS&amp;BS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OS&amp;BS jednostavno društvo s ograničenom odgovornošću za ugostiteljstvo i usluge, OIB 93311629098, Josipa Jurja Strossmayera 159,31000 Osijek</item>
    </izvorni_sadrzaj>
    <derivirana_varijabla naziv="DomainObject.Predmet.SudioniciListAdressOIB_1">
      <item>FINA RC OSIJEK, OIB 85821130368</item>
      <item>OS&amp;BS jednostavno društvo s ograničenom odgovornošću za ugostiteljstvo i usluge, OIB 93311629098, Josipa Jurja Strossmayera 159,31000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93311629098</item>
    </izvorni_sadrzaj>
    <derivirana_varijabla naziv="DomainObject.Predmet.SudioniciListNazivOIB_1">
      <item>, OIB 85821130368</item>
      <item>, OIB 93311629098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St-2238/2016-17</izvorni_sadrzaj>
    <derivirana_varijabla naziv="DomainObject.PredzadnjaOdlukaIzPredmeta.Oznaka_1">St-2238/2016-17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C4243-153C-4340-8ED1-C8FC0343A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2610</properties:Characters>
  <properties:Lines>95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2019-01-29T09:07:00Z</dcterms:created>
  <dc:creator>hermanj</dc:creator>
  <cp:lastModifiedBy>Maja Kocijan</cp:lastModifiedBy>
  <cp:lastPrinted>2019-01-29T09:12:00Z</cp:lastPrinted>
  <dcterms:modified xmlns:xsi="http://www.w3.org/2001/XMLSchema-instance" xsi:type="dcterms:W3CDTF">2019-01-29T09:38:00Z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(Marko Tominac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