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a1aaa" w14:paraId="6ea1aaa"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2A6827">
        <w:t>4426</w:t>
      </w:r>
      <w:r w:rsidR="00391C11">
        <w:t>/16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2A6827">
        <w:t>UPP PAVLIĆ j.d.o.o., Paukovec, Paukovečka 14, OIB 34721564656</w:t>
      </w:r>
      <w:r w:rsidR="004B6701">
        <w:t xml:space="preserve">, </w:t>
      </w:r>
      <w:r w:rsidR="00295F32" w:rsidRPr="0053264E">
        <w:t xml:space="preserve">dana </w:t>
      </w:r>
      <w:r w:rsidR="002A6827">
        <w:t>21</w:t>
      </w:r>
      <w:r w:rsidR="007B051E">
        <w:t>. ožujka</w:t>
      </w:r>
      <w:r w:rsidR="00391C11">
        <w:t xml:space="preserve">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745BD4" w:rsidP="00745BD4" w:rsidR="00745BD4">
      <w:pPr>
        <w:ind w:firstLine="708"/>
        <w:jc w:val="both"/>
      </w:pPr>
      <w:r>
        <w:t>I. Obustavlja se prethodni postupak nad dužnikom</w:t>
      </w:r>
      <w:r w:rsidRPr="00B37895">
        <w:t xml:space="preserve"> </w:t>
      </w:r>
      <w:r w:rsidR="00D21672">
        <w:t>UPP PAVLIĆ j.d.o.o., Paukovec, Paukovečka 14, OIB 34721564656</w:t>
      </w:r>
      <w:r>
        <w:t xml:space="preserve">. </w:t>
      </w:r>
    </w:p>
    <w:p w:rsidRDefault="00E81800" w:rsidP="00C84611" w:rsidR="00E81800">
      <w:pPr>
        <w:ind w:firstLine="708"/>
        <w:jc w:val="both"/>
      </w:pPr>
    </w:p>
    <w:p w:rsidRDefault="00745BD4" w:rsidP="00745BD4" w:rsidR="00745BD4">
      <w:pPr>
        <w:ind w:firstLine="708"/>
        <w:jc w:val="both"/>
      </w:pPr>
      <w:r>
        <w:t xml:space="preserve">II. Ročište određeno za dan </w:t>
      </w:r>
      <w:r w:rsidR="00D21672">
        <w:t>8. lipnja</w:t>
      </w:r>
      <w:r>
        <w:t xml:space="preserve"> 2017. godine neće se održati.</w:t>
      </w:r>
    </w:p>
    <w:p w:rsidRDefault="00745BD4" w:rsidP="00C84611" w:rsidR="00745BD4">
      <w:pPr>
        <w:ind w:firstLine="708"/>
        <w:jc w:val="both"/>
      </w:pP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D21672">
        <w:t>18. svibnja</w:t>
      </w:r>
      <w:r>
        <w:t xml:space="preserve"> 2016</w:t>
      </w:r>
      <w:r w:rsidRPr="00C254D4">
        <w:t xml:space="preserve">. prijedlog za otvaranje stečajnog postupka nad dužnikom </w:t>
      </w:r>
      <w:r w:rsidR="00D21672">
        <w:t>UPP PAVLIĆ j.d.o.o., Paukovec, Paukovečka 14, OIB 34721564656</w:t>
      </w:r>
      <w:r>
        <w:t>.</w:t>
      </w:r>
    </w:p>
    <w:p w:rsidRDefault="003F4A53" w:rsidP="003F4A53" w:rsidR="003F4A53" w:rsidRPr="00C254D4">
      <w:pPr>
        <w:ind w:firstLine="708"/>
        <w:jc w:val="both"/>
      </w:pPr>
    </w:p>
    <w:p w:rsidRDefault="00613A29" w:rsidP="00613A29" w:rsidR="00613A29">
      <w:pPr>
        <w:ind w:firstLine="708"/>
        <w:jc w:val="both"/>
      </w:pPr>
      <w:r w:rsidRPr="00C254D4">
        <w:t xml:space="preserve">Prijedlog je podnesen temeljem odredbe članka </w:t>
      </w:r>
      <w:r w:rsidR="007B051E">
        <w:t>444</w:t>
      </w:r>
      <w:r>
        <w:t xml:space="preserve">. stavak </w:t>
      </w:r>
      <w:r w:rsidR="007B051E">
        <w:t>2</w:t>
      </w:r>
      <w:r w:rsidRPr="00C254D4">
        <w:t xml:space="preserve">. </w:t>
      </w:r>
      <w:r>
        <w:t xml:space="preserve">Stečajnog zakona (Narodne novine broj 71/15, dalje u tekstu: SZ-a). U prijedlogu predlagatelj navodi da na dan </w:t>
      </w:r>
      <w:r w:rsidR="007B051E">
        <w:t>1. rujna 2015</w:t>
      </w:r>
      <w:r>
        <w:t xml:space="preserve">. godine dužnik u Očevidniku redoslijeda osnova za plaćanje ima evidentirane neizvršene osnove za plaćanje u neprekinutom razdoblju od </w:t>
      </w:r>
      <w:r w:rsidR="00D21672">
        <w:t>442</w:t>
      </w:r>
      <w:r>
        <w:t xml:space="preserve"> dana, u ukupnom iznosu od </w:t>
      </w:r>
      <w:r w:rsidR="00D21672">
        <w:t>123.005,90</w:t>
      </w:r>
      <w:r>
        <w:t xml:space="preserve"> kn, te da dužnik ima </w:t>
      </w:r>
      <w:r w:rsidR="00D21672">
        <w:t>četiri zaposlena</w:t>
      </w:r>
      <w:r>
        <w:t xml:space="preserve">. </w:t>
      </w:r>
    </w:p>
    <w:p w:rsidRDefault="00613A29" w:rsidP="00613A29" w:rsidR="00613A29">
      <w:pPr>
        <w:ind w:firstLine="708"/>
        <w:jc w:val="both"/>
      </w:pPr>
    </w:p>
    <w:p w:rsidRDefault="00D21672" w:rsidP="00D21672" w:rsidR="00D21672">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w:t>
      </w:r>
      <w:r>
        <w:lastRenderedPageBreak/>
        <w:t>Očevidniku redoslijeda osnova za plaćanje imaju evidentirane neizvršene osnove za plaćanje u neprekinutom razdoblju od 120 dana i dva ili više zaposlenih.</w:t>
      </w:r>
    </w:p>
    <w:p w:rsidRDefault="00613A29" w:rsidP="00613A29" w:rsidR="00613A29">
      <w:pPr>
        <w:ind w:firstLine="708"/>
        <w:jc w:val="both"/>
      </w:pPr>
    </w:p>
    <w:p w:rsidRDefault="00613A29" w:rsidP="00613A29" w:rsidR="00613A29">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613A29" w:rsidP="00613A29" w:rsidR="00613A29">
      <w:pPr>
        <w:ind w:firstLine="708"/>
        <w:jc w:val="both"/>
      </w:pPr>
    </w:p>
    <w:p w:rsidRDefault="00D21672" w:rsidP="00D21672" w:rsidR="00AD17CD">
      <w:pPr>
        <w:ind w:firstLine="708"/>
        <w:jc w:val="both"/>
      </w:pPr>
      <w:r>
        <w:t xml:space="preserve">FINA </w:t>
      </w:r>
      <w:r w:rsidR="00745BD4">
        <w:t xml:space="preserve">je podneskom od </w:t>
      </w:r>
      <w:r>
        <w:t>17</w:t>
      </w:r>
      <w:r w:rsidR="00AD17CD">
        <w:t xml:space="preserve">. ožujka 2017. godine </w:t>
      </w:r>
      <w:r>
        <w:t xml:space="preserve">izvijestila suda da na dan 16. ožujka 2017. godine dužnik u Očevidniku redoslijeda osnova za plaćanje više nema evidentiranih neizvršenih osnova za plaćanje, dakle, iz obavijesti FINA-e proizlazi da </w:t>
      </w:r>
      <w:r w:rsidR="00AD17CD">
        <w:t>žiro račun dužnik</w:t>
      </w:r>
      <w:r w:rsidR="009C3955">
        <w:t>a</w:t>
      </w:r>
      <w:r w:rsidR="00AD17CD">
        <w:t xml:space="preserve"> više nije u blokadi. </w:t>
      </w:r>
    </w:p>
    <w:p w:rsidRDefault="00745BD4" w:rsidP="000F0EF4" w:rsidR="00745BD4">
      <w:pPr>
        <w:ind w:firstLine="708"/>
        <w:jc w:val="both"/>
      </w:pPr>
    </w:p>
    <w:p w:rsidRDefault="00745BD4" w:rsidP="00745BD4" w:rsidR="00745BD4">
      <w:pPr>
        <w:ind w:firstLine="708"/>
        <w:jc w:val="both"/>
      </w:pPr>
      <w:r>
        <w:t xml:space="preserve">Odredbom čl. 128. st. 9. SZ-a propisano je da ako dužnik do završetka prethodnoga postupka postane sposoban za plaćanje, sud će postupak obustaviti. </w:t>
      </w:r>
    </w:p>
    <w:p w:rsidRDefault="00745BD4" w:rsidP="00745BD4" w:rsidR="00745BD4">
      <w:pPr>
        <w:ind w:firstLine="708"/>
        <w:jc w:val="both"/>
      </w:pPr>
    </w:p>
    <w:p w:rsidRDefault="00745BD4" w:rsidP="00745BD4" w:rsidR="00745BD4">
      <w:pPr>
        <w:ind w:firstLine="708"/>
        <w:jc w:val="both"/>
      </w:pPr>
      <w:r>
        <w:t xml:space="preserve">U konkretnom slučaju neprijeporno je utvrđeno da je dužnik postao sposoban za plaćanje, dakle kod dužnika ne postoji stečajni razlog nesposobnosti za plaćanje, pa je temeljem odredbe čl. 128. st. 9. SZ-a riješeno kao u izreci ovog rješenja. </w:t>
      </w:r>
    </w:p>
    <w:p w:rsidRDefault="00C84611" w:rsidP="00C84611" w:rsidR="00C84611">
      <w:pPr>
        <w:ind w:firstLine="708"/>
        <w:jc w:val="both"/>
      </w:pPr>
    </w:p>
    <w:p w:rsidRDefault="00C84611" w:rsidP="00C84611" w:rsidR="00C84611" w:rsidRPr="0053264E">
      <w:pPr>
        <w:ind w:firstLine="708"/>
        <w:jc w:val="center"/>
      </w:pPr>
      <w:r w:rsidRPr="0053264E">
        <w:t xml:space="preserve">U Karlovcu, </w:t>
      </w:r>
      <w:r w:rsidR="00D21672">
        <w:t>21</w:t>
      </w:r>
      <w:r w:rsidR="00AD17CD">
        <w:t>. ožujka</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3955">
      <w:rPr>
        <w:rStyle w:val="Brojstranice"/>
        <w:noProof/>
      </w:rPr>
      <w:t>2</w:t>
    </w:r>
    <w:r>
      <w:rPr>
        <w:rStyle w:val="Brojstranice"/>
      </w:rPr>
      <w:fldChar w:fldCharType="end"/>
    </w:r>
  </w:p>
  <w:p w:rsidRDefault="00874E6C" w:rsidP="004D27C4" w:rsidR="00874E6C">
    <w:pPr>
      <w:pStyle w:val="Zaglavlje"/>
      <w:jc w:val="right"/>
    </w:pPr>
    <w:r>
      <w:t>4 St-</w:t>
    </w:r>
    <w:r w:rsidR="002A6827">
      <w:t>4426</w:t>
    </w:r>
    <w:r w:rsidR="00391C1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F05D9"/>
    <w:rsid w:val="00206D22"/>
    <w:rsid w:val="00217CDB"/>
    <w:rsid w:val="002454B3"/>
    <w:rsid w:val="0027227B"/>
    <w:rsid w:val="0027745F"/>
    <w:rsid w:val="00277F8E"/>
    <w:rsid w:val="0028644D"/>
    <w:rsid w:val="00295F32"/>
    <w:rsid w:val="002A6827"/>
    <w:rsid w:val="002D16B2"/>
    <w:rsid w:val="002D49A0"/>
    <w:rsid w:val="003126C7"/>
    <w:rsid w:val="00343119"/>
    <w:rsid w:val="003746BE"/>
    <w:rsid w:val="00391C11"/>
    <w:rsid w:val="003F4A53"/>
    <w:rsid w:val="004B0A0A"/>
    <w:rsid w:val="004B4514"/>
    <w:rsid w:val="004B6701"/>
    <w:rsid w:val="004D27C4"/>
    <w:rsid w:val="00516967"/>
    <w:rsid w:val="0053264E"/>
    <w:rsid w:val="00582442"/>
    <w:rsid w:val="005E1585"/>
    <w:rsid w:val="005E2748"/>
    <w:rsid w:val="00610C21"/>
    <w:rsid w:val="00613A29"/>
    <w:rsid w:val="00667243"/>
    <w:rsid w:val="0067351F"/>
    <w:rsid w:val="00683588"/>
    <w:rsid w:val="00741F56"/>
    <w:rsid w:val="007429CF"/>
    <w:rsid w:val="00745BD4"/>
    <w:rsid w:val="00756733"/>
    <w:rsid w:val="00757A14"/>
    <w:rsid w:val="007668DE"/>
    <w:rsid w:val="007878E8"/>
    <w:rsid w:val="007B051E"/>
    <w:rsid w:val="007B1DD3"/>
    <w:rsid w:val="007D5D16"/>
    <w:rsid w:val="007E040C"/>
    <w:rsid w:val="00874E6C"/>
    <w:rsid w:val="008C33DF"/>
    <w:rsid w:val="008D3D0F"/>
    <w:rsid w:val="0094791B"/>
    <w:rsid w:val="009A0E71"/>
    <w:rsid w:val="009C3955"/>
    <w:rsid w:val="009C5BC5"/>
    <w:rsid w:val="009E0FFF"/>
    <w:rsid w:val="00A058DD"/>
    <w:rsid w:val="00A51F97"/>
    <w:rsid w:val="00A675FB"/>
    <w:rsid w:val="00AD17CD"/>
    <w:rsid w:val="00AE2532"/>
    <w:rsid w:val="00AF7785"/>
    <w:rsid w:val="00B1314F"/>
    <w:rsid w:val="00BA257E"/>
    <w:rsid w:val="00BE3247"/>
    <w:rsid w:val="00BF6F39"/>
    <w:rsid w:val="00C62037"/>
    <w:rsid w:val="00C71077"/>
    <w:rsid w:val="00C82C2F"/>
    <w:rsid w:val="00C84611"/>
    <w:rsid w:val="00C92DA2"/>
    <w:rsid w:val="00CB6C29"/>
    <w:rsid w:val="00CC408D"/>
    <w:rsid w:val="00D21672"/>
    <w:rsid w:val="00D62198"/>
    <w:rsid w:val="00DC7E72"/>
    <w:rsid w:val="00DF1B94"/>
    <w:rsid w:val="00E406C7"/>
    <w:rsid w:val="00E80FBC"/>
    <w:rsid w:val="00E81800"/>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16967"/>
    <w:rPr>
      <w:color w:val="808080"/>
      <w:bdr w:space="0" w:sz="0" w:color="auto" w:val="none"/>
      <w:shd w:fill="auto" w:color="auto" w:val="clear"/>
    </w:rPr>
  </w:style>
  <w:style w:customStyle="true" w:styleId="eSPISCCParagraphDefaultFont" w:type="character">
    <w:name w:val="eSPIS_CC_Paragraph Default Font"/>
    <w:basedOn w:val="Zadanifontodlomka"/>
    <w:rsid w:val="005169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6967"/>
    <w:rPr>
      <w:bdr w:space="0" w:sz="0" w:color="auto" w:val="none"/>
      <w:shd w:fill="FFFFCC" w:color="auto" w:val="clear"/>
      <w:lang w:val="hr-HR"/>
    </w:rPr>
  </w:style>
  <w:style w:customStyle="true" w:styleId="PozadinaSvijetloCrvena" w:type="character">
    <w:name w:val="Pozadina_SvijetloCrvena"/>
    <w:basedOn w:val="eSPISCCParagraphDefaultFont"/>
    <w:rsid w:val="005169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69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16967"/>
    <w:rPr>
      <w:color w:val="808080"/>
      <w:bdr w:color="auto" w:space="0" w:sz="0" w:val="none"/>
      <w:shd w:color="auto" w:fill="auto" w:val="clear"/>
    </w:rPr>
  </w:style>
  <w:style w:customStyle="1" w:styleId="eSPISCCParagraphDefaultFont" w:type="character">
    <w:name w:val="eSPIS_CC_Paragraph Default Font"/>
    <w:basedOn w:val="Zadanifontodlomka"/>
    <w:rsid w:val="005169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6967"/>
    <w:rPr>
      <w:bdr w:color="auto" w:space="0" w:sz="0" w:val="none"/>
      <w:shd w:color="auto" w:fill="FFFFCC" w:val="clear"/>
      <w:lang w:val="hr-HR"/>
    </w:rPr>
  </w:style>
  <w:style w:customStyle="1" w:styleId="PozadinaSvijetloCrvena" w:type="character">
    <w:name w:val="Pozadina_SvijetloCrvena"/>
    <w:basedOn w:val="eSPISCCParagraphDefaultFont"/>
    <w:rsid w:val="005169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69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985008">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St-4426/2016-8</izvorni_sadrzaj>
    <derivirana_varijabla naziv="DomainObject.Oznaka_1">St-4426/2016-8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4426</izvorni_sadrzaj>
    <derivirana_varijabla naziv="DomainObject.Predmet.Broj_1">4426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St-4426/2016</izvorni_sadrzaj>
    <derivirana_varijabla naziv="DomainObject.Predmet.OznakaBroj_1">St-4426/2016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UPP PAVLIĆ jednostavno društvo s ograničenom odgovornošću za proizvodnju i usluge zastupanog po punomoćniku Marko Pavlić</izvorni_sadrzaj>
    <derivirana_varijabla naziv="DomainObject.Predmet.ProtustrankaFormated_1">  UPP PAVLIĆ jednostavno društvo s ograničenom odgovornošću za proizvodnju i usluge zastupanog po punomoćniku Marko Pavlić</derivirana_varijabla>
  </DomainObject.Predmet.ProtustrankaFormated>
  <DomainObject.Predmet.ProtustrankaFormatedOIB>
    <izvorni_sadrzaj>  UPP PAVLIĆ jednostavno društvo s ograničenom odgovornošću za proizvodnju i usluge, OIB 34721564656 zastupanog po punomoćniku Marko Pavlić</izvorni_sadrzaj>
    <derivirana_varijabla naziv="DomainObject.Predmet.ProtustrankaFormatedOIB_1">  UPP PAVLIĆ jednostavno društvo s ograničenom odgovornošću za proizvodnju i usluge, OIB 34721564656 zastupanog po punomoćniku Marko Pavlić</derivirana_varijabla>
  </DomainObject.Predmet.ProtustrankaFormatedOIB>
  <DomainObject.Predmet.ProtustrankaFormatedWithAdress>
    <izvorni_sadrzaj> UPP PAVLIĆ jednostavno društvo s ograničenom odgovornošću za proizvodnju i usluge, Paukovečka 14, 10382 Paukovec zastupanog po punomoćniku Marko Pavlić</izvorni_sadrzaj>
    <derivirana_varijabla naziv="DomainObject.Predmet.ProtustrankaFormatedWithAdress_1"> UPP PAVLIĆ jednostavno društvo s ograničenom odgovornošću za proizvodnju i usluge, Paukovečka 14, 10382 Paukovec zastupanog po punomoćniku Marko Pavlić</derivirana_varijabla>
  </DomainObject.Predmet.ProtustrankaFormatedWithAdress>
  <DomainObject.Predmet.ProtustrankaFormatedWithAdressOIB>
    <izvorni_sadrzaj> UPP PAVLIĆ jednostavno društvo s ograničenom odgovornošću za proizvodnju i usluge, OIB 34721564656, Paukovečka 14, 10382 Paukovec zastupanog po punomoćniku Marko Pavlić</izvorni_sadrzaj>
    <derivirana_varijabla naziv="DomainObject.Predmet.ProtustrankaFormatedWithAdressOIB_1"> UPP PAVLIĆ jednostavno društvo s ograničenom odgovornošću za proizvodnju i usluge, OIB 34721564656, Paukovečka 14, 10382 Paukovec zastupanog po punomoćniku Marko Pavlić</derivirana_varijabla>
  </DomainObject.Predmet.ProtustrankaFormatedWithAdressOIB>
  <DomainObject.Predmet.ProtustrankaWithAdress>
    <izvorni_sadrzaj>UPP PAVLIĆ jednostavno društvo s ograničenom odgovornošću za proizvodnju i usluge Paukovečka 14, 10382 Paukovec</izvorni_sadrzaj>
    <derivirana_varijabla naziv="DomainObject.Predmet.ProtustrankaWithAdress_1">UPP PAVLIĆ jednostavno društvo s ograničenom odgovornošću za proizvodnju i usluge Paukovečka 14, 10382 Paukovec</derivirana_varijabla>
  </DomainObject.Predmet.ProtustrankaWithAdress>
  <DomainObject.Predmet.ProtustrankaWithAdressOIB>
    <izvorni_sadrzaj>UPP PAVLIĆ jednostavno društvo s ograničenom odgovornošću za proizvodnju i usluge, OIB 34721564656, Paukovečka 14, 10382 Paukovec</izvorni_sadrzaj>
    <derivirana_varijabla naziv="DomainObject.Predmet.ProtustrankaWithAdressOIB_1">UPP PAVLIĆ jednostavno društvo s ograničenom odgovornošću za proizvodnju i usluge, OIB 34721564656, Paukovečka 14, 10382 Paukovec</derivirana_varijabla>
  </DomainObject.Predmet.ProtustrankaWithAdressOIB>
  <DomainObject.Predmet.ProtustrankaNazivFormated>
    <izvorni_sadrzaj>UPP PAVLIĆ jednostavno društvo s ograničenom odgovornošću za proizvodnju i usluge</izvorni_sadrzaj>
    <derivirana_varijabla naziv="DomainObject.Predmet.ProtustrankaNazivFormated_1">UPP PAVLIĆ jednostavno društvo s ograničenom odgovornošću za proizvodnju i usluge</derivirana_varijabla>
  </DomainObject.Predmet.ProtustrankaNazivFormated>
  <DomainObject.Predmet.ProtustrankaNazivFormatedOIB>
    <izvorni_sadrzaj>UPP PAVLIĆ jednostavno društvo s ograničenom odgovornošću za proizvodnju i usluge, OIB 34721564656</izvorni_sadrzaj>
    <derivirana_varijabla naziv="DomainObject.Predmet.ProtustrankaNazivFormatedOIB_1">UPP PAVLIĆ jednostavno društvo s ograničenom odgovornošću za proizvodnju i usluge, OIB 34721564656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UPP PAVLIĆ jednostavno društvo s ograničenom odgovornošću za proizvodnju i usluge zastupanog po punomoćniku Marko Pavlić</item>
    </izvorni_sadrzaj>
    <derivirana_varijabla naziv="DomainObject.Predmet.ProtuStrankaListFormated_1">
      <item>UPP PAVLIĆ jednostavno društvo s ograničenom odgovornošću za proizvodnju i usluge zastupanog po punomoćniku Marko Pavlić</item>
    </derivirana_varijabla>
  </DomainObject.Predmet.ProtuStrankaListFormated>
  <DomainObject.Predmet.ProtuStrankaListFormatedOIB>
    <izvorni_sadrzaj>
      <item>UPP PAVLIĆ jednostavno društvo s ograničenom odgovornošću za proizvodnju i usluge, OIB 34721564656 zastupanog po punomoćniku Marko Pavlić</item>
    </izvorni_sadrzaj>
    <derivirana_varijabla naziv="DomainObject.Predmet.ProtuStrankaListFormatedOIB_1">
      <item>UPP PAVLIĆ jednostavno društvo s ograničenom odgovornošću za proizvodnju i usluge, OIB 34721564656 zastupanog po punomoćniku Marko Pavlić</item>
    </derivirana_varijabla>
  </DomainObject.Predmet.ProtuStrankaListFormatedOIB>
  <DomainObject.Predmet.ProtuStrankaListFormatedWithAdress>
    <izvorni_sadrzaj>
      <item>UPP PAVLIĆ jednostavno društvo s ograničenom odgovornošću za proizvodnju i usluge, Paukovečka 14, 10382 Paukovec zastupanog po punomoćniku Marko Pavlić</item>
    </izvorni_sadrzaj>
    <derivirana_varijabla naziv="DomainObject.Predmet.ProtuStrankaListFormatedWithAdress_1">
      <item>UPP PAVLIĆ jednostavno društvo s ograničenom odgovornošću za proizvodnju i usluge, Paukovečka 14, 10382 Paukovec zastupanog po punomoćniku Marko Pavlić</item>
    </derivirana_varijabla>
  </DomainObject.Predmet.ProtuStrankaListFormatedWithAdress>
  <DomainObject.Predmet.ProtuStrankaListFormatedWithAdressOIB>
    <izvorni_sadrzaj>
      <item>UPP PAVLIĆ jednostavno društvo s ograničenom odgovornošću za proizvodnju i usluge, OIB 34721564656, Paukovečka 14, 10382 Paukovec zastupanog po punomoćniku Marko Pavlić</item>
    </izvorni_sadrzaj>
    <derivirana_varijabla naziv="DomainObject.Predmet.ProtuStrankaListFormatedWithAdressOIB_1">
      <item>UPP PAVLIĆ jednostavno društvo s ograničenom odgovornošću za proizvodnju i usluge, OIB 34721564656, Paukovečka 14, 10382 Paukovec zastupanog po punomoćniku Marko Pavlić</item>
    </derivirana_varijabla>
  </DomainObject.Predmet.ProtuStrankaListFormatedWithAdressOIB>
  <DomainObject.Predmet.ProtuStrankaListNazivFormated>
    <izvorni_sadrzaj>
      <item>UPP PAVLIĆ jednostavno društvo s ograničenom odgovornošću za proizvodnju i usluge</item>
    </izvorni_sadrzaj>
    <derivirana_varijabla naziv="DomainObject.Predmet.ProtuStrankaListNazivFormated_1">
      <item>UPP PAVLIĆ jednostavno društvo s ograničenom odgovornošću za proizvodnju i usluge</item>
    </derivirana_varijabla>
  </DomainObject.Predmet.ProtuStrankaListNazivFormated>
  <DomainObject.Predmet.ProtuStrankaListNazivFormatedOIB>
    <izvorni_sadrzaj>
      <item>UPP PAVLIĆ jednostavno društvo s ograničenom odgovornošću za proizvodnju i usluge, OIB 34721564656</item>
    </izvorni_sadrzaj>
    <derivirana_varijabla naziv="DomainObject.Predmet.ProtuStrankaListNazivFormatedOIB_1">
      <item>UPP PAVLIĆ jednostavno društvo s ograničenom odgovornošću za proizvodnju i usluge, OIB 34721564656</item>
    </derivirana_varijabla>
  </DomainObject.Predmet.ProtuStrankaListNazivFormatedOIB>
  <DomainObject.Predmet.OstaliListFormated>
    <izvorni_sadrzaj>
      <item>Marko Pavlić punomoćnik sudionika u postupku UPP PAVLIĆ jednostavno društvo s ograničenom odgovornošću za proizvodnju i usluge</item>
    </izvorni_sadrzaj>
    <derivirana_varijabla naziv="DomainObject.Predmet.OstaliListFormated_1">
      <item>Marko Pavlić punomoćnik sudionika u postupku UPP PAVLIĆ jednostavno društvo s ograničenom odgovornošću za proizvodnju i usluge</item>
    </derivirana_varijabla>
  </DomainObject.Predmet.OstaliListFormated>
  <DomainObject.Predmet.OstaliListFormatedOIB>
    <izvorni_sadrzaj>
      <item>Marko Pavlić, OIB 62683827692 punomoćnik sudionika u postupku UPP PAVLIĆ jednostavno društvo s ograničenom odgovornošću za proizvodnju i usluge</item>
    </izvorni_sadrzaj>
    <derivirana_varijabla naziv="DomainObject.Predmet.OstaliListFormatedOIB_1">
      <item>Marko Pavlić, OIB 62683827692 punomoćnik sudionika u postupku UPP PAVLIĆ jednostavno društvo s ograničenom odgovornošću za proizvodnju i usluge</item>
    </derivirana_varijabla>
  </DomainObject.Predmet.OstaliListFormatedOIB>
  <DomainObject.Predmet.OstaliListFormatedWithAdress>
    <izvorni_sadrzaj>
      <item>Marko Pavlić, Paukovečka 14, 10382 Paukovec punomoćnik sudionika u postupku UPP PAVLIĆ jednostavno društvo s ograničenom odgovornošću za proizvodnju i usluge</item>
    </izvorni_sadrzaj>
    <derivirana_varijabla naziv="DomainObject.Predmet.OstaliListFormatedWithAdress_1">
      <item>Marko Pavlić, Paukovečka 14, 10382 Paukovec punomoćnik sudionika u postupku UPP PAVLIĆ jednostavno društvo s ograničenom odgovornošću za proizvodnju i usluge</item>
    </derivirana_varijabla>
  </DomainObject.Predmet.OstaliListFormatedWithAdress>
  <DomainObject.Predmet.OstaliListFormatedWithAdressOIB>
    <izvorni_sadrzaj>
      <item>Marko Pavlić, OIB 62683827692, Paukovečka 14, 10382 Paukovec punomoćnik sudionika u postupku UPP PAVLIĆ jednostavno društvo s ograničenom odgovornošću za proizvodnju i usluge</item>
    </izvorni_sadrzaj>
    <derivirana_varijabla naziv="DomainObject.Predmet.OstaliListFormatedWithAdressOIB_1">
      <item>Marko Pavlić, OIB 62683827692, Paukovečka 14, 10382 Paukovec punomoćnik sudionika u postupku UPP PAVLIĆ jednostavno društvo s ograničenom odgovornošću za proizvodnju i usluge</item>
    </derivirana_varijabla>
  </DomainObject.Predmet.OstaliListFormatedWithAdressOIB>
  <DomainObject.Predmet.OstaliListNazivFormated>
    <izvorni_sadrzaj>
      <item>Marko Pavlić</item>
    </izvorni_sadrzaj>
    <derivirana_varijabla naziv="DomainObject.Predmet.OstaliListNazivFormated_1">
      <item>Marko Pavlić</item>
    </derivirana_varijabla>
  </DomainObject.Predmet.OstaliListNazivFormated>
  <DomainObject.Predmet.OstaliListNazivFormatedOIB>
    <izvorni_sadrzaj>
      <item>Marko Pavlić, OIB 62683827692</item>
    </izvorni_sadrzaj>
    <derivirana_varijabla naziv="DomainObject.Predmet.OstaliListNazivFormatedOIB_1">
      <item>Marko Pavlić, OIB 62683827692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St-4426/2016-8</izvorni_sadrzaj>
    <derivirana_varijabla naziv="DomainObject.PoslovniBrojDokumenta_1">St-4426/2016-8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UPP PAVLIĆ jednostavno društvo s ograničenom odgovornošću za proizvodnju i usluge</izvorni_sadrzaj>
    <derivirana_varijabla naziv="DomainObject.Predmet.ProtustrankaIDrugi_1">UPP PAVLIĆ jednostavno društvo s ograničenom odgovornošću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UPP PAVLIĆ jednostavno društvo s ograničenom odgovornošću za proizvodnju i usluge, OIB 34721564656, Paukovečka 14, 10382 Paukovec</izvorni_sadrzaj>
    <derivirana_varijabla naziv="DomainObject.Predmet.ProtustrankaIDrugiAdressOIB_1">UPP PAVLIĆ jednostavno društvo s ograničenom odgovornošću za proizvodnju i usluge, OIB 34721564656, Paukovečka 14, 10382 Paukovec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UPP PAVLIĆ jednostavno društvo s ograničenom odgovornošću za proizvodnju i usluge</item>
      <item>Marko Pavlić</item>
    </izvorni_sadrzaj>
    <derivirana_varijabla naziv="DomainObject.Predmet.SudioniciListNaziv_1">
      <item>FINA Regionalni centar Zagreb</item>
      <item>UPP PAVLIĆ jednostavno društvo s ograničenom odgovornošću za proizvodnju i usluge</item>
      <item>Marko Pavlić</item>
    </derivirana_varijabla>
  </DomainObject.Predmet.SudioniciListNaziv>
  <DomainObject.Predmet.SudioniciListAdressOIB>
    <izvorni_sadrzaj>
      <item>FINA Regionalni centar Zagreb, OIB 85821130368, Trg svibanjskih žrtava 1995. br. 1,10000 Zagreb</item>
      <item>UPP PAVLIĆ jednostavno društvo s ograničenom odgovornošću za proizvodnju i usluge, OIB 34721564656, Paukovečka 14,10382 Paukovec</item>
      <item>Marko Pavlić, OIB 62683827692, Paukovečka 14,10382 Paukovec</item>
    </izvorni_sadrzaj>
    <derivirana_varijabla naziv="DomainObject.Predmet.SudioniciListAdressOIB_1">
      <item>FINA Regionalni centar Zagreb, OIB 85821130368, Trg svibanjskih žrtava 1995. br. 1,10000 Zagreb</item>
      <item>UPP PAVLIĆ jednostavno društvo s ograničenom odgovornošću za proizvodnju i usluge, OIB 34721564656, Paukovečka 14,10382 Paukovec</item>
      <item>Marko Pavlić, OIB 62683827692, Paukovečka 14,10382 Paukovec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34721564656</item>
      <item>, OIB 62683827692</item>
    </izvorni_sadrzaj>
    <derivirana_varijabla naziv="DomainObject.Predmet.SudioniciListNazivOIB_1">
      <item>, OIB 85821130368</item>
      <item>, OIB 34721564656</item>
      <item>, OIB 62683827692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510FFD-4177-4E11-A075-A64D2FB9D3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560</properties:Words>
  <properties:Characters>2963</properties:Characters>
  <properties:Lines>80</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2017-03-21T11:23:00Z</dcterms:created>
  <dc:creator>gboljkovac</dc:creator>
  <cp:lastModifiedBy>Goranka Boljkovac</cp:lastModifiedBy>
  <cp:lastPrinted>2017-03-21T11:26:00Z</cp:lastPrinted>
  <dcterms:modified xmlns:xsi="http://www.w3.org/2001/XMLSchema-instance" xsi:type="dcterms:W3CDTF">2017-03-21T11:29:00Z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St-4426/2016-8 / Odluka - Rješenje - obustava postupka</vt:lpwstr>
  </prop:property>
  <prop:property name="CC_coloring" pid="4" fmtid="{D5CDD505-2E9C-101B-9397-08002B2CF9AE}">
    <vt:bool>false</vt:bool>
  </prop:property>
  <prop:property name="BrojStranica" pid="5" fmtid="{D5CDD505-2E9C-101B-9397-08002B2CF9AE}">
    <vt:i4>2</vt:i4>
  </prop:property>
</prop:Properties>
</file>