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3f23" w14:paraId="23f3f23" w:rsidRDefault="00695636" w:rsidP="00695636" w:rsidR="0069563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95636" w:rsidP="00695636" w:rsidR="00695636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695636" w:rsidP="00695636" w:rsidR="00695636" w:rsidRPr="004D3099">
      <w:r w:rsidRPr="004D3099">
        <w:t xml:space="preserve"> TRGOVAČKI SUD U PAZINU</w:t>
      </w:r>
    </w:p>
    <w:p w:rsidRDefault="00695636" w:rsidP="00695636" w:rsidR="00695636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St-199</w:t>
      </w:r>
      <w:r w:rsidRPr="004D3099">
        <w:t>/1</w:t>
      </w:r>
      <w:r>
        <w:t>7</w:t>
      </w:r>
      <w:r w:rsidRPr="004D3099">
        <w:t>-</w:t>
      </w:r>
      <w:r>
        <w:t>28</w:t>
      </w:r>
    </w:p>
    <w:p w:rsidRDefault="00695636" w:rsidP="00695636" w:rsidR="00695636">
      <w:pPr>
        <w:jc w:val="both"/>
      </w:pPr>
    </w:p>
    <w:p w:rsidRDefault="00522C0E" w:rsidP="00695636" w:rsidR="00522C0E" w:rsidRPr="004D3099">
      <w:pPr>
        <w:jc w:val="both"/>
      </w:pPr>
    </w:p>
    <w:p w:rsidRDefault="00695636" w:rsidP="00695636" w:rsidR="00695636">
      <w:pPr>
        <w:jc w:val="center"/>
      </w:pPr>
      <w:r w:rsidRPr="004D3099">
        <w:t>R E P U B L I K A   H R V A T S K A</w:t>
      </w:r>
    </w:p>
    <w:p w:rsidRDefault="00522C0E" w:rsidP="00695636" w:rsidR="00522C0E" w:rsidRPr="004D3099">
      <w:pPr>
        <w:jc w:val="center"/>
      </w:pPr>
    </w:p>
    <w:p w:rsidRDefault="00695636" w:rsidP="00695636" w:rsidR="00695636" w:rsidRPr="004D3099">
      <w:pPr>
        <w:jc w:val="center"/>
      </w:pPr>
      <w:r w:rsidRPr="004D3099">
        <w:t>R J E Š E N J E</w:t>
      </w:r>
    </w:p>
    <w:p w:rsidRDefault="00695636" w:rsidP="00695636" w:rsidR="00695636">
      <w:pPr>
        <w:jc w:val="both"/>
      </w:pPr>
    </w:p>
    <w:p w:rsidRDefault="00522C0E" w:rsidP="00695636" w:rsidR="00522C0E" w:rsidRPr="004D3099">
      <w:pPr>
        <w:jc w:val="both"/>
      </w:pPr>
    </w:p>
    <w:p w:rsidRDefault="00695636" w:rsidP="00695636" w:rsidR="00695636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523163">
        <w:t>Stečajnom masom iza SIGA NOVA ŠEST d.o.o. u stečaju, Zagreb, Petrinjska 28, OIB: 68179273665</w:t>
      </w:r>
      <w:r w:rsidRPr="009F3674">
        <w:t xml:space="preserve">, </w:t>
      </w:r>
      <w:r>
        <w:t xml:space="preserve">28. lipnja 2017. </w:t>
      </w:r>
    </w:p>
    <w:p w:rsidRDefault="00522C0E" w:rsidP="00695636" w:rsidR="00522C0E" w:rsidRPr="00294B6C">
      <w:pPr>
        <w:jc w:val="both"/>
      </w:pPr>
    </w:p>
    <w:p w:rsidRDefault="00695636" w:rsidP="00695636" w:rsidR="00695636" w:rsidRPr="004D3099">
      <w:pPr>
        <w:jc w:val="center"/>
      </w:pPr>
      <w:r w:rsidRPr="004D3099">
        <w:t>r i j e š i o  j e</w:t>
      </w:r>
    </w:p>
    <w:p w:rsidRDefault="00522C0E" w:rsidP="00695636" w:rsidR="00522C0E" w:rsidRPr="004D3099">
      <w:pPr>
        <w:jc w:val="both"/>
      </w:pPr>
    </w:p>
    <w:p w:rsidRDefault="00695636" w:rsidP="00695636" w:rsidR="00695636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>
        <w:t xml:space="preserve">Ivana Gjurašića, Zagreb, Petrinjska 28,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695636" w:rsidP="00695636" w:rsidR="00695636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5045-48752-199</w:t>
      </w:r>
      <w:r w:rsidRPr="00DA176A">
        <w:t>201</w:t>
      </w:r>
      <w:r>
        <w:t>7</w:t>
      </w:r>
      <w:r w:rsidRPr="00DA176A">
        <w:t>.</w:t>
      </w:r>
    </w:p>
    <w:p w:rsidRDefault="00695636" w:rsidP="00695636" w:rsidR="00695636" w:rsidRPr="004D3099">
      <w:pPr>
        <w:jc w:val="both"/>
      </w:pPr>
      <w:r w:rsidRPr="004D3099">
        <w:t xml:space="preserve"> </w:t>
      </w:r>
    </w:p>
    <w:p w:rsidRDefault="00695636" w:rsidP="00695636" w:rsidR="00695636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695636" w:rsidP="00695636" w:rsidR="00695636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695636" w:rsidP="00695636" w:rsidR="00695636">
      <w:pPr>
        <w:jc w:val="both"/>
      </w:pPr>
      <w:r w:rsidRPr="004D3099">
        <w:tab/>
      </w:r>
      <w:r>
        <w:tab/>
      </w:r>
    </w:p>
    <w:p w:rsidRDefault="00695636" w:rsidP="00695636" w:rsidR="00695636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695636" w:rsidP="00695636" w:rsidR="00695636" w:rsidRPr="008B2467">
      <w:pPr>
        <w:jc w:val="center"/>
      </w:pPr>
    </w:p>
    <w:p w:rsidRDefault="00522C0E" w:rsidP="00695636" w:rsidR="00695636" w:rsidRPr="00E25754">
      <w:pPr>
        <w:jc w:val="center"/>
      </w:pPr>
      <w:r>
        <w:t>26</w:t>
      </w:r>
      <w:r w:rsidR="00695636">
        <w:t>. rujna 2017. u 1</w:t>
      </w:r>
      <w:r>
        <w:t>2</w:t>
      </w:r>
      <w:r w:rsidR="00695636" w:rsidRPr="00E25754">
        <w:t>:</w:t>
      </w:r>
      <w:r w:rsidR="00695636">
        <w:t>15</w:t>
      </w:r>
      <w:r w:rsidR="00695636" w:rsidRPr="00E25754">
        <w:t xml:space="preserve"> sati,</w:t>
      </w:r>
    </w:p>
    <w:p w:rsidRDefault="00695636" w:rsidP="00695636" w:rsidR="00695636" w:rsidRPr="00E25754">
      <w:pPr>
        <w:jc w:val="center"/>
      </w:pPr>
      <w:r w:rsidRPr="00E25754">
        <w:t>sudnica broj 5,</w:t>
      </w:r>
    </w:p>
    <w:p w:rsidRDefault="00695636" w:rsidP="00695636" w:rsidR="00695636" w:rsidRPr="00E25754">
      <w:pPr>
        <w:jc w:val="center"/>
      </w:pPr>
      <w:r w:rsidRPr="00E25754">
        <w:t xml:space="preserve">u Trgovačkom sudu u Pazinu, Dršćevka 1. </w:t>
      </w:r>
    </w:p>
    <w:p w:rsidRDefault="00695636" w:rsidP="00695636" w:rsidR="00695636" w:rsidRPr="00E25754"/>
    <w:p w:rsidRDefault="00695636" w:rsidP="00695636" w:rsidR="00695636" w:rsidRPr="00E25754">
      <w:pPr>
        <w:jc w:val="both"/>
      </w:pPr>
      <w:r w:rsidRPr="00E25754">
        <w:tab/>
      </w:r>
      <w:r>
        <w:t>IV</w:t>
      </w:r>
      <w:r w:rsidRPr="00E25754">
        <w:t>.</w:t>
      </w:r>
      <w:r w:rsidRPr="00E25754">
        <w:tab/>
      </w:r>
      <w:r>
        <w:t>Skupština vjerovnika, na kojoj će stečajni upravitelj podnijeti izvješće o stanju stečajne mase i tijeku stečajnog postupka,</w:t>
      </w:r>
      <w:r w:rsidRPr="00E25754">
        <w:t xml:space="preserve"> određuje se za dan </w:t>
      </w:r>
    </w:p>
    <w:p w:rsidRDefault="00695636" w:rsidP="00695636" w:rsidR="00695636" w:rsidRPr="00E25754">
      <w:pPr>
        <w:jc w:val="center"/>
      </w:pPr>
    </w:p>
    <w:p w:rsidRDefault="00522C0E" w:rsidP="00695636" w:rsidR="00695636" w:rsidRPr="00E25754">
      <w:pPr>
        <w:jc w:val="center"/>
      </w:pPr>
      <w:r>
        <w:t>26</w:t>
      </w:r>
      <w:r w:rsidR="00695636">
        <w:t>. rujna 2017</w:t>
      </w:r>
      <w:r w:rsidR="00695636" w:rsidRPr="00E25754">
        <w:t>. u 1</w:t>
      </w:r>
      <w:r>
        <w:t>2</w:t>
      </w:r>
      <w:r w:rsidR="00695636" w:rsidRPr="00E25754">
        <w:t>:</w:t>
      </w:r>
      <w:r>
        <w:t>2</w:t>
      </w:r>
      <w:r w:rsidR="00695636">
        <w:t>0</w:t>
      </w:r>
      <w:r w:rsidR="00695636" w:rsidRPr="00E25754">
        <w:t xml:space="preserve"> sati</w:t>
      </w:r>
    </w:p>
    <w:p w:rsidRDefault="00695636" w:rsidP="00695636" w:rsidR="00695636" w:rsidRPr="008B2467">
      <w:pPr>
        <w:jc w:val="center"/>
      </w:pPr>
      <w:r w:rsidRPr="00E25754">
        <w:t>sudnica broj 5</w:t>
      </w:r>
    </w:p>
    <w:p w:rsidRDefault="00695636" w:rsidP="00695636" w:rsidR="00695636" w:rsidRPr="008B2467">
      <w:pPr>
        <w:jc w:val="center"/>
      </w:pPr>
      <w:r w:rsidRPr="008B2467">
        <w:t>u Trgovačkom sudu u Pazinu, Dršćevka 1.</w:t>
      </w:r>
    </w:p>
    <w:p w:rsidRDefault="00695636" w:rsidP="00695636" w:rsidR="00695636">
      <w:pPr>
        <w:jc w:val="both"/>
      </w:pPr>
    </w:p>
    <w:p w:rsidRDefault="00522C0E" w:rsidP="00695636" w:rsidR="00522C0E">
      <w:pPr>
        <w:jc w:val="both"/>
      </w:pPr>
    </w:p>
    <w:p w:rsidRDefault="00522C0E" w:rsidP="00695636" w:rsidR="00522C0E" w:rsidRPr="004D3099">
      <w:pPr>
        <w:jc w:val="both"/>
      </w:pPr>
    </w:p>
    <w:p w:rsidRDefault="00695636" w:rsidP="00695636" w:rsidR="00695636" w:rsidRPr="004D3099">
      <w:pPr>
        <w:jc w:val="center"/>
      </w:pPr>
      <w:r w:rsidRPr="004D3099">
        <w:t>Obrazloženje</w:t>
      </w:r>
    </w:p>
    <w:p w:rsidRDefault="00695636" w:rsidP="00695636" w:rsidR="00695636" w:rsidRPr="004D3099">
      <w:pPr>
        <w:jc w:val="both"/>
      </w:pPr>
    </w:p>
    <w:p w:rsidRDefault="00695636" w:rsidP="00695636" w:rsidR="00695636" w:rsidRPr="004D3099">
      <w:pPr>
        <w:jc w:val="both"/>
      </w:pPr>
      <w:r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695636" w:rsidP="00695636" w:rsidR="00695636">
      <w:pPr>
        <w:jc w:val="both"/>
      </w:pPr>
      <w:r w:rsidRPr="004D3099">
        <w:tab/>
      </w:r>
    </w:p>
    <w:p w:rsidRDefault="00695636" w:rsidP="00695636" w:rsidR="00695636" w:rsidRPr="004D3099">
      <w:pPr>
        <w:jc w:val="both"/>
      </w:pPr>
    </w:p>
    <w:p w:rsidRDefault="00695636" w:rsidP="00695636" w:rsidR="00695636" w:rsidRPr="004D3099">
      <w:pPr>
        <w:jc w:val="center"/>
      </w:pPr>
      <w:r w:rsidRPr="004D3099">
        <w:t>U Pazi</w:t>
      </w:r>
      <w:r>
        <w:t>nu</w:t>
      </w:r>
      <w:r w:rsidRPr="00E25754">
        <w:t xml:space="preserve"> </w:t>
      </w:r>
      <w:r w:rsidR="00522C0E">
        <w:t>28</w:t>
      </w:r>
      <w:r>
        <w:t>. lipnja 2017.</w:t>
      </w:r>
    </w:p>
    <w:p w:rsidRDefault="00695636" w:rsidP="00695636" w:rsidR="00695636" w:rsidRPr="004D3099">
      <w:pPr>
        <w:jc w:val="center"/>
      </w:pPr>
    </w:p>
    <w:p w:rsidRDefault="00695636" w:rsidP="00695636" w:rsidR="00695636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695636" w:rsidP="00695636" w:rsidR="0069563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695636" w:rsidP="00695636" w:rsidR="00695636">
      <w:pPr>
        <w:jc w:val="both"/>
      </w:pPr>
    </w:p>
    <w:p w:rsidRDefault="00695636" w:rsidP="00695636" w:rsidR="00695636">
      <w:pPr>
        <w:jc w:val="both"/>
      </w:pPr>
    </w:p>
    <w:p w:rsidRDefault="00695636" w:rsidP="00695636" w:rsidR="00695636" w:rsidRPr="004D3099">
      <w:pPr>
        <w:jc w:val="both"/>
      </w:pPr>
    </w:p>
    <w:p w:rsidRDefault="00695636" w:rsidP="00695636" w:rsidR="00695636">
      <w:r>
        <w:t>UPUTA O PRAVNOM LIJEKU:</w:t>
      </w:r>
    </w:p>
    <w:p w:rsidRDefault="00695636" w:rsidP="00695636" w:rsidR="00695636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695636" w:rsidP="00695636" w:rsidR="00695636" w:rsidRPr="00E605C9">
      <w:pPr>
        <w:jc w:val="both"/>
      </w:pPr>
    </w:p>
    <w:p w:rsidRDefault="00695636" w:rsidP="00695636" w:rsidR="00695636" w:rsidRPr="004D3099">
      <w:pPr>
        <w:jc w:val="both"/>
      </w:pPr>
      <w:r w:rsidRPr="004D3099">
        <w:t>DNA:</w:t>
      </w:r>
    </w:p>
    <w:p w:rsidRDefault="00695636" w:rsidP="00695636" w:rsidR="00695636" w:rsidRPr="00B61A0B">
      <w:pPr>
        <w:jc w:val="both"/>
      </w:pPr>
      <w:r w:rsidRPr="00B61A0B">
        <w:t xml:space="preserve">- stečajnom upravitelju </w:t>
      </w:r>
      <w:r w:rsidR="00522C0E">
        <w:t>Ivanu Gjurašiću, Zagreb, Petrinjska 28</w:t>
      </w:r>
      <w:r w:rsidRPr="00B61A0B">
        <w:t xml:space="preserve"> </w:t>
      </w:r>
    </w:p>
    <w:p w:rsidRDefault="00695636" w:rsidP="00695636" w:rsidR="00695636">
      <w:pPr>
        <w:jc w:val="both"/>
      </w:pPr>
      <w:r w:rsidRPr="004D3099">
        <w:t>- e-oglasna ploča 8 dana</w:t>
      </w:r>
    </w:p>
    <w:p w:rsidRDefault="00695636" w:rsidP="00695636" w:rsidR="00695636"/>
    <w:p w:rsidRDefault="00695636" w:rsidP="00695636" w:rsidR="00695636"/>
    <w:p w:rsidRDefault="00695636" w:rsidP="00695636" w:rsidR="00695636"/>
    <w:p w:rsidRDefault="00D20D3C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636" w:rsidP="00695636" w:rsidR="00695636">
      <w:r>
        <w:separator/>
      </w:r>
    </w:p>
  </w:endnote>
  <w:endnote w:id="0" w:type="continuationSeparator">
    <w:p w:rsidRDefault="00695636" w:rsidP="00695636" w:rsidR="00695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636" w:rsidP="00695636" w:rsidR="00695636">
      <w:r>
        <w:separator/>
      </w:r>
    </w:p>
  </w:footnote>
  <w:footnote w:id="0" w:type="continuationSeparator">
    <w:p w:rsidRDefault="00695636" w:rsidP="00695636" w:rsidR="00695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C0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0D3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C0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D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2C0E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695636">
      <w:t>Posl.br.: 2 St-199</w:t>
    </w:r>
    <w:r w:rsidR="00695636" w:rsidRPr="004D3099">
      <w:t>/1</w:t>
    </w:r>
    <w:r w:rsidR="00695636">
      <w:t>7</w:t>
    </w:r>
    <w:r w:rsidR="00695636" w:rsidRPr="004D3099">
      <w:t>-</w:t>
    </w:r>
    <w:r w:rsidR="00695636">
      <w:t>28</w:t>
    </w:r>
  </w:p>
  <w:p w:rsidRDefault="00D20D3C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C0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636"/>
    <w:rsid w:val="00522C0E"/>
    <w:rsid w:val="00554328"/>
    <w:rsid w:val="00695636"/>
    <w:rsid w:val="00985388"/>
    <w:rsid w:val="00D2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63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956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563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5636"/>
  </w:style>
  <w:style w:styleId="Tekstbalonia" w:type="paragraph">
    <w:name w:val="Balloon Text"/>
    <w:basedOn w:val="Normal"/>
    <w:link w:val="TekstbaloniaChar"/>
    <w:uiPriority w:val="99"/>
    <w:semiHidden/>
    <w:unhideWhenUsed/>
    <w:rsid w:val="006956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63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56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563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D3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D3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D3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D3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63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956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563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5636"/>
  </w:style>
  <w:style w:styleId="Tekstbalonia" w:type="paragraph">
    <w:name w:val="Balloon Text"/>
    <w:basedOn w:val="Normal"/>
    <w:link w:val="TekstbaloniaChar"/>
    <w:uiPriority w:val="99"/>
    <w:semiHidden/>
    <w:unhideWhenUsed/>
    <w:rsid w:val="006956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63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56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563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D3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D3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D3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D3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SIGA NOVA ŠEST d.o.o. u stečaju</izvorni_sadrzaj>
    <derivirana_varijabla naziv="DomainObject.Predmet.ProtustrankaFormated_1">  Stečajna masa iza SIGA NOVA ŠEST d.o.o. u stečaju</derivirana_varijabla>
  </DomainObject.Predmet.ProtustrankaFormated>
  <DomainObject.Predmet.ProtustrankaFormatedOIB>
    <izvorni_sadrzaj>  Stečajna masa iza SIGA NOVA ŠEST d.o.o. u stečaju, OIB 68179273665</izvorni_sadrzaj>
    <derivirana_varijabla naziv="DomainObject.Predmet.ProtustrankaFormatedOIB_1">  Stečajna masa iza SIGA NOVA ŠEST d.o.o. u stečaju, OIB 68179273665</derivirana_varijabla>
  </DomainObject.Predmet.ProtustrankaFormatedOIB>
  <DomainObject.Predmet.ProtustrankaFormatedWithAdress>
    <izvorni_sadrzaj> Stečajna masa iza SIGA NOVA ŠEST d.o.o. u stečaju, Petrinjska 28, 10000 Zagreb</izvorni_sadrzaj>
    <derivirana_varijabla naziv="DomainObject.Predmet.ProtustrankaFormatedWithAdress_1"> Stečajna masa iza SIGA NOVA ŠEST d.o.o. u stečaju, Petrinjska 28, 10000 Zagreb</derivirana_varijabla>
  </DomainObject.Predmet.ProtustrankaFormatedWithAdress>
  <DomainObject.Predmet.ProtustrankaFormatedWithAdressOIB>
    <izvorni_sadrzaj> Stečajna masa iza SIGA NOVA ŠEST d.o.o. u stečaju, OIB 68179273665, Petrinjska 28, 10000 Zagreb</izvorni_sadrzaj>
    <derivirana_varijabla naziv="DomainObject.Predmet.ProtustrankaFormatedWithAdressOIB_1"> Stečajna masa iza SIGA NOVA ŠEST d.o.o. u stečaju, OIB 68179273665, Petrinjska 28, 10000 Zagreb</derivirana_varijabla>
  </DomainObject.Predmet.ProtustrankaFormatedWithAdressOIB>
  <DomainObject.Predmet.ProtustrankaWithAdress>
    <izvorni_sadrzaj>Stečajna masa iza SIGA NOVA ŠEST d.o.o. u stečaju Petrinjska 28, 10000 Zagreb</izvorni_sadrzaj>
    <derivirana_varijabla naziv="DomainObject.Predmet.ProtustrankaWithAdress_1">Stečajna masa iza SIGA NOVA ŠEST d.o.o. u stečaju Petrinjska 28, 10000 Zagreb</derivirana_varijabla>
  </DomainObject.Predmet.ProtustrankaWithAdress>
  <DomainObject.Predmet.ProtustrankaWithAdressOIB>
    <izvorni_sadrzaj>Stečajna masa iza SIGA NOVA ŠEST d.o.o. u stečaju, OIB 68179273665, Petrinjska 28, 10000 Zagreb</izvorni_sadrzaj>
    <derivirana_varijabla naziv="DomainObject.Predmet.ProtustrankaWithAdressOIB_1">Stečajna masa iza SIGA NOVA ŠEST d.o.o. u stečaju, OIB 68179273665, Petrinjska 28, 10000 Zagreb</derivirana_varijabla>
  </DomainObject.Predmet.ProtustrankaWithAdressOIB>
  <DomainObject.Predmet.ProtustrankaNazivFormated>
    <izvorni_sadrzaj>Stečajna masa iza SIGA NOVA ŠEST d.o.o. u stečaju</izvorni_sadrzaj>
    <derivirana_varijabla naziv="DomainObject.Predmet.ProtustrankaNazivFormated_1">Stečajna masa iza SIGA NOVA ŠEST d.o.o. u stečaju</derivirana_varijabla>
  </DomainObject.Predmet.ProtustrankaNazivFormated>
  <DomainObject.Predmet.ProtustrankaNazivFormatedOIB>
    <izvorni_sadrzaj>Stečajna masa iza SIGA NOVA ŠEST d.o.o. u stečaju, OIB 68179273665</izvorni_sadrzaj>
    <derivirana_varijabla naziv="DomainObject.Predmet.ProtustrankaNazivFormatedOIB_1">Stečajna masa iza SIGA NOVA ŠEST d.o.o. u stečaju, OIB 68179273665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6431.76</izvorni_sadrzaj>
    <derivirana_varijabla naziv="DomainObject.Predmet.TrenutnaVrijednost_1">6431.76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SIGA NOVA ŠEST d.o.o. u stečaju</item>
    </izvorni_sadrzaj>
    <derivirana_varijabla naziv="DomainObject.Predmet.ProtuStrankaListFormated_1">
      <item>Stečajna masa iza SIGA NOVA ŠEST d.o.o. u stečaju</item>
    </derivirana_varijabla>
  </DomainObject.Predmet.ProtuStrankaListFormated>
  <DomainObject.Predmet.ProtuStrankaListFormatedOIB>
    <izvorni_sadrzaj>
      <item>Stečajna masa iza SIGA NOVA ŠEST d.o.o. u stečaju, OIB 68179273665</item>
    </izvorni_sadrzaj>
    <derivirana_varijabla naziv="DomainObject.Predmet.ProtuStrankaListFormatedOIB_1">
      <item>Stečajna masa iza SIGA NOVA ŠEST d.o.o. u stečaju, OIB 68179273665</item>
    </derivirana_varijabla>
  </DomainObject.Predmet.ProtuStrankaListFormatedOIB>
  <DomainObject.Predmet.ProtuStrankaListFormatedWithAdress>
    <izvorni_sadrzaj>
      <item>Stečajna masa iza SIGA NOVA ŠEST d.o.o. u stečaju, Petrinjska 28, 10000 Zagreb</item>
    </izvorni_sadrzaj>
    <derivirana_varijabla naziv="DomainObject.Predmet.ProtuStrankaListFormatedWithAdress_1">
      <item>Stečajna masa iza SIGA NOVA ŠEST d.o.o. u stečaju, Petrinjska 28, 10000 Zagreb</item>
    </derivirana_varijabla>
  </DomainObject.Predmet.ProtuStrankaListFormatedWithAdress>
  <DomainObject.Predmet.ProtuStrankaListFormatedWithAdressOIB>
    <izvorni_sadrzaj>
      <item>Stečajna masa iza SIGA NOVA ŠEST d.o.o. u stečaju, OIB 68179273665, Petrinjska 28, 10000 Zagreb</item>
    </izvorni_sadrzaj>
    <derivirana_varijabla naziv="DomainObject.Predmet.ProtuStrankaListFormatedWithAdressOIB_1">
      <item>Stečajna masa iza SIGA NOVA ŠEST d.o.o. u stečaju, OIB 68179273665, Petrinjska 28, 10000 Zagreb</item>
    </derivirana_varijabla>
  </DomainObject.Predmet.ProtuStrankaListFormatedWithAdressOIB>
  <DomainObject.Predmet.ProtuStrankaListNazivFormated>
    <izvorni_sadrzaj>
      <item>Stečajna masa iza SIGA NOVA ŠEST d.o.o. u stečaju</item>
    </izvorni_sadrzaj>
    <derivirana_varijabla naziv="DomainObject.Predmet.ProtuStrankaListNazivFormated_1">
      <item>Stečajna masa iza SIGA NOVA ŠEST d.o.o. u stečaju</item>
    </derivirana_varijabla>
  </DomainObject.Predmet.ProtuStrankaListNazivFormated>
  <DomainObject.Predmet.ProtuStrankaListNazivFormatedOIB>
    <izvorni_sadrzaj>
      <item>Stečajna masa iza SIGA NOVA ŠEST d.o.o. u stečaju, OIB 68179273665</item>
    </izvorni_sadrzaj>
    <derivirana_varijabla naziv="DomainObject.Predmet.ProtuStrankaListNazivFormatedOIB_1">
      <item>Stečajna masa iza SIGA NOVA ŠEST d.o.o. u stečaju, OIB 68179273665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SIGA NOVA ŠEST d.o.o. u stečaju</izvorni_sadrzaj>
    <derivirana_varijabla naziv="DomainObject.Predmet.ProtustrankaIDrugi_1">Stečajna masa iza SIGA NOVA ŠEST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SIGA NOVA ŠEST d.o.o. u stečaju, OIB 68179273665, Petrinjska 28, 10000 Zagreb</izvorni_sadrzaj>
    <derivirana_varijabla naziv="DomainObject.Predmet.ProtustrankaIDrugiAdressOIB_1">Stečajna masa iza SIGA NOVA ŠEST d.o.o. u stečaju, OIB 68179273665,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SIGA NOVA ŠEST d.o.o. u stečaju</item>
      <item>Stečajni upravitelj Ivan Gjurašić, Zagreb</item>
    </izvorni_sadrzaj>
    <derivirana_varijabla naziv="DomainObject.Predmet.SudioniciListNaziv_1">
      <item>Stečajna masa iza SIGA NOVA ŠEST d.o.o. u stečaju</item>
      <item>Stečajni upravitelj Ivan Gjurašić, Zagreb</item>
    </derivirana_varijabla>
  </DomainObject.Predmet.SudioniciListNaziv>
  <DomainObject.Predmet.SudioniciListAdressOIB>
    <izvorni_sadrzaj>
      <item>Stečajna masa iza SIGA NOVA ŠEST d.o.o. u stečaju, OIB 68179273665,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SIGA NOVA ŠEST d.o.o. u stečaju, OIB 68179273665,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68179273665</item>
      <item>, OIB 66025260916</item>
    </izvorni_sadrzaj>
    <derivirana_varijabla naziv="DomainObject.Predmet.SudioniciListNazivOIB_1">
      <item>, OIB 68179273665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2185</properties:Characters>
  <properties:Lines>75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2017-06-28T07:56:00Z</dcterms:created>
  <dc:creator>Jasmina Matika</dc:creator>
  <cp:lastModifiedBy>Jasmina Matika</cp:lastModifiedBy>
  <dcterms:modified xmlns:xsi="http://www.w3.org/2001/XMLSchema-instance" xsi:type="dcterms:W3CDTF">2017-06-28T08:08:00Z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